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A794573" w14:textId="77777777" w:rsidR="0020153C" w:rsidRPr="00C5634C" w:rsidRDefault="0020153C" w:rsidP="0020153C">
      <w:pPr>
        <w:ind w:left="0"/>
        <w:rPr>
          <w:rFonts w:ascii="Huawei Sans" w:hAnsi="Huawei Sans"/>
        </w:rPr>
      </w:pPr>
    </w:p>
    <w:p w14:paraId="196A4D35" w14:textId="77777777" w:rsidR="0020153C" w:rsidRPr="00C5634C" w:rsidRDefault="0020153C" w:rsidP="0020153C">
      <w:pPr>
        <w:ind w:left="0"/>
        <w:rPr>
          <w:rFonts w:ascii="Huawei Sans" w:hAnsi="Huawei Sans"/>
        </w:rPr>
      </w:pPr>
    </w:p>
    <w:p w14:paraId="1E20AA9F" w14:textId="77777777" w:rsidR="0020153C" w:rsidRPr="00C5634C" w:rsidRDefault="0020153C" w:rsidP="0020153C">
      <w:pPr>
        <w:pStyle w:val="Cover2"/>
        <w:rPr>
          <w:rFonts w:ascii="Huawei Sans" w:eastAsia="方正兰亭黑简体" w:hAnsi="Huawei Sans"/>
          <w:lang w:eastAsia="zh-CN"/>
        </w:rPr>
      </w:pPr>
    </w:p>
    <w:p w14:paraId="75BCD184" w14:textId="5F6102BB" w:rsidR="009532E4" w:rsidRPr="00C5634C" w:rsidRDefault="000A6916" w:rsidP="0020153C">
      <w:pPr>
        <w:pStyle w:val="cover--"/>
        <w:rPr>
          <w:rFonts w:ascii="Huawei Sans" w:eastAsia="方正兰亭黑简体" w:hAnsi="Huawei Sans"/>
          <w:noProof/>
          <w:sz w:val="36"/>
        </w:rPr>
      </w:pPr>
      <w:r>
        <w:rPr>
          <w:rFonts w:ascii="Huawei Sans" w:eastAsia="方正兰亭黑简体" w:hAnsi="Huawei Sans"/>
          <w:noProof/>
          <w:sz w:val="36"/>
        </w:rPr>
        <w:t xml:space="preserve">Huawei </w:t>
      </w:r>
      <w:r w:rsidR="00C65DEF" w:rsidRPr="00C65DEF">
        <w:rPr>
          <w:rFonts w:ascii="Huawei Sans" w:eastAsia="方正兰亭黑简体" w:hAnsi="Huawei Sans" w:hint="eastAsia"/>
          <w:noProof/>
          <w:sz w:val="36"/>
        </w:rPr>
        <w:t xml:space="preserve">Certification </w:t>
      </w:r>
      <w:r w:rsidR="009532E4" w:rsidRPr="00C5634C">
        <w:rPr>
          <w:rFonts w:ascii="Huawei Sans" w:eastAsia="方正兰亭黑简体" w:hAnsi="Huawei Sans"/>
          <w:noProof/>
          <w:sz w:val="36"/>
        </w:rPr>
        <w:t>Training</w:t>
      </w:r>
    </w:p>
    <w:p w14:paraId="4AD166EC" w14:textId="77777777" w:rsidR="00AC40BE" w:rsidRPr="00C5634C" w:rsidRDefault="00AC40BE" w:rsidP="0020153C">
      <w:pPr>
        <w:pStyle w:val="cover--"/>
        <w:rPr>
          <w:rFonts w:ascii="Huawei Sans" w:eastAsia="方正兰亭黑简体" w:hAnsi="Huawei Sans"/>
          <w:noProof/>
          <w:szCs w:val="72"/>
        </w:rPr>
      </w:pPr>
    </w:p>
    <w:p w14:paraId="476AF567" w14:textId="77777777" w:rsidR="0082306C" w:rsidRPr="0082306C" w:rsidRDefault="0082306C" w:rsidP="0082306C">
      <w:pPr>
        <w:pStyle w:val="Cover2"/>
        <w:rPr>
          <w:rFonts w:ascii="Huawei Sans" w:eastAsia="方正兰亭黑简体" w:hAnsi="Huawei Sans"/>
          <w:kern w:val="2"/>
          <w:sz w:val="72"/>
          <w:szCs w:val="21"/>
          <w:lang w:eastAsia="zh-CN"/>
        </w:rPr>
      </w:pPr>
      <w:r w:rsidRPr="0082306C">
        <w:rPr>
          <w:rFonts w:ascii="Huawei Sans" w:eastAsia="方正兰亭黑简体" w:hAnsi="Huawei Sans" w:hint="eastAsia"/>
          <w:kern w:val="2"/>
          <w:sz w:val="72"/>
          <w:szCs w:val="21"/>
          <w:lang w:eastAsia="zh-CN"/>
        </w:rPr>
        <w:t>HCIP-Datacom-Campus Network Planning and Deployment</w:t>
      </w:r>
    </w:p>
    <w:p w14:paraId="6D5550C6" w14:textId="1C0A365D" w:rsidR="0082306C" w:rsidRPr="0082306C" w:rsidRDefault="0082306C" w:rsidP="0082306C">
      <w:pPr>
        <w:pStyle w:val="Cover2"/>
        <w:rPr>
          <w:rFonts w:ascii="Huawei Sans" w:eastAsia="方正兰亭黑简体" w:hAnsi="Huawei Sans"/>
          <w:kern w:val="2"/>
          <w:sz w:val="72"/>
          <w:szCs w:val="21"/>
          <w:lang w:eastAsia="zh-CN"/>
        </w:rPr>
      </w:pPr>
      <w:r w:rsidRPr="0082306C">
        <w:rPr>
          <w:rFonts w:ascii="Huawei Sans" w:eastAsia="方正兰亭黑简体" w:hAnsi="Huawei Sans" w:hint="eastAsia"/>
          <w:kern w:val="2"/>
          <w:sz w:val="72"/>
          <w:szCs w:val="21"/>
          <w:lang w:eastAsia="zh-CN"/>
        </w:rPr>
        <w:t xml:space="preserve">Data Communication </w:t>
      </w:r>
      <w:r w:rsidR="00C65DEF">
        <w:rPr>
          <w:rFonts w:ascii="Huawei Sans" w:eastAsia="方正兰亭黑简体" w:hAnsi="Huawei Sans"/>
          <w:kern w:val="2"/>
          <w:sz w:val="72"/>
          <w:szCs w:val="21"/>
          <w:lang w:eastAsia="zh-CN"/>
        </w:rPr>
        <w:t xml:space="preserve">Senior </w:t>
      </w:r>
      <w:r w:rsidR="00C65DEF">
        <w:rPr>
          <w:rFonts w:ascii="Huawei Sans" w:eastAsia="方正兰亭黑简体" w:hAnsi="Huawei Sans" w:hint="eastAsia"/>
          <w:kern w:val="2"/>
          <w:sz w:val="72"/>
          <w:szCs w:val="21"/>
          <w:lang w:eastAsia="zh-CN"/>
        </w:rPr>
        <w:t>Engineer</w:t>
      </w:r>
    </w:p>
    <w:p w14:paraId="15121A67" w14:textId="7D08AC65" w:rsidR="00224DB5" w:rsidRPr="00C5634C" w:rsidRDefault="0082306C" w:rsidP="0082306C">
      <w:pPr>
        <w:pStyle w:val="Cover2"/>
        <w:rPr>
          <w:rFonts w:ascii="Huawei Sans" w:eastAsia="方正兰亭黑简体" w:hAnsi="Huawei Sans"/>
          <w:kern w:val="2"/>
          <w:sz w:val="72"/>
          <w:szCs w:val="21"/>
          <w:lang w:eastAsia="zh-CN"/>
        </w:rPr>
      </w:pPr>
      <w:r w:rsidRPr="0082306C">
        <w:rPr>
          <w:rFonts w:ascii="Huawei Sans" w:eastAsia="方正兰亭黑简体" w:hAnsi="Huawei Sans" w:hint="eastAsia"/>
          <w:kern w:val="2"/>
          <w:sz w:val="72"/>
          <w:szCs w:val="21"/>
          <w:lang w:eastAsia="zh-CN"/>
        </w:rPr>
        <w:t>Lab Guide</w:t>
      </w:r>
    </w:p>
    <w:p w14:paraId="6ADF26B8" w14:textId="77777777" w:rsidR="007C2CDF" w:rsidRPr="00C5634C" w:rsidRDefault="007C2CDF" w:rsidP="009532E4">
      <w:pPr>
        <w:pStyle w:val="Cover2"/>
        <w:rPr>
          <w:rFonts w:ascii="Huawei Sans" w:eastAsia="方正兰亭黑简体" w:hAnsi="Huawei Sans"/>
          <w:kern w:val="2"/>
          <w:sz w:val="72"/>
          <w:szCs w:val="21"/>
          <w:lang w:eastAsia="zh-CN"/>
        </w:rPr>
      </w:pPr>
    </w:p>
    <w:p w14:paraId="0520B62E" w14:textId="7AEDA3D6" w:rsidR="009532E4" w:rsidRPr="00C5634C" w:rsidRDefault="009532E4" w:rsidP="009532E4">
      <w:pPr>
        <w:pStyle w:val="Cover2"/>
        <w:rPr>
          <w:rFonts w:ascii="Huawei Sans" w:eastAsia="方正兰亭黑简体" w:hAnsi="Huawei Sans"/>
          <w:lang w:eastAsia="zh-CN"/>
        </w:rPr>
      </w:pPr>
      <w:r w:rsidRPr="00C5634C">
        <w:rPr>
          <w:rFonts w:ascii="Huawei Sans" w:eastAsia="方正兰亭黑简体" w:hAnsi="Huawei Sans" w:hint="eastAsia"/>
          <w:lang w:eastAsia="zh-CN"/>
        </w:rPr>
        <w:t>ISSUE</w:t>
      </w:r>
      <w:r w:rsidR="0082306C">
        <w:rPr>
          <w:rFonts w:ascii="Huawei Sans" w:eastAsia="方正兰亭黑简体" w:hAnsi="Huawei Sans"/>
          <w:lang w:eastAsia="zh-CN"/>
        </w:rPr>
        <w:t>:1.0</w:t>
      </w:r>
    </w:p>
    <w:p w14:paraId="2B7F274D" w14:textId="77777777" w:rsidR="0020153C" w:rsidRPr="00C5634C" w:rsidRDefault="0020153C" w:rsidP="0020153C">
      <w:pPr>
        <w:pStyle w:val="Cover2"/>
        <w:jc w:val="left"/>
        <w:rPr>
          <w:rFonts w:ascii="Huawei Sans" w:eastAsia="方正兰亭黑简体" w:hAnsi="Huawei Sans"/>
          <w:lang w:eastAsia="zh-CN"/>
        </w:rPr>
      </w:pPr>
      <w:bookmarkStart w:id="0" w:name="_Hlk487192005"/>
    </w:p>
    <w:p w14:paraId="4ECE3C36" w14:textId="77777777" w:rsidR="00863386" w:rsidRPr="00C5634C" w:rsidRDefault="00863386" w:rsidP="0020153C">
      <w:pPr>
        <w:pStyle w:val="Cover2"/>
        <w:jc w:val="left"/>
        <w:rPr>
          <w:rFonts w:ascii="Huawei Sans" w:eastAsia="方正兰亭黑简体" w:hAnsi="Huawei Sans"/>
          <w:lang w:eastAsia="zh-CN"/>
        </w:rPr>
      </w:pPr>
    </w:p>
    <w:p w14:paraId="58E8D043" w14:textId="77777777" w:rsidR="00863386" w:rsidRPr="00C5634C" w:rsidRDefault="00863386" w:rsidP="0020153C">
      <w:pPr>
        <w:pStyle w:val="Cover2"/>
        <w:jc w:val="left"/>
        <w:rPr>
          <w:rFonts w:ascii="Huawei Sans" w:eastAsia="方正兰亭黑简体" w:hAnsi="Huawei Sans"/>
          <w:lang w:eastAsia="zh-CN"/>
        </w:rPr>
      </w:pPr>
    </w:p>
    <w:p w14:paraId="45FDF9C8" w14:textId="77777777" w:rsidR="00863386" w:rsidRPr="00C5634C" w:rsidRDefault="00863386" w:rsidP="0020153C">
      <w:pPr>
        <w:pStyle w:val="Cover2"/>
        <w:jc w:val="left"/>
        <w:rPr>
          <w:rFonts w:ascii="Huawei Sans" w:eastAsia="方正兰亭黑简体" w:hAnsi="Huawei Sans"/>
          <w:lang w:eastAsia="zh-CN"/>
        </w:rPr>
      </w:pPr>
    </w:p>
    <w:p w14:paraId="3B6437D6" w14:textId="77777777" w:rsidR="00863386" w:rsidRPr="00C5634C" w:rsidRDefault="00863386" w:rsidP="0020153C">
      <w:pPr>
        <w:pStyle w:val="Cover2"/>
        <w:jc w:val="left"/>
        <w:rPr>
          <w:rFonts w:ascii="Huawei Sans" w:eastAsia="方正兰亭黑简体" w:hAnsi="Huawei Sans"/>
          <w:lang w:eastAsia="zh-CN"/>
        </w:rPr>
      </w:pPr>
    </w:p>
    <w:p w14:paraId="0EBEDFD7" w14:textId="77777777" w:rsidR="00863386" w:rsidRPr="00C5634C" w:rsidRDefault="00863386" w:rsidP="0020153C">
      <w:pPr>
        <w:pStyle w:val="Cover2"/>
        <w:jc w:val="left"/>
        <w:rPr>
          <w:rFonts w:ascii="Huawei Sans" w:eastAsia="方正兰亭黑简体" w:hAnsi="Huawei Sans"/>
          <w:lang w:eastAsia="zh-CN"/>
        </w:rPr>
      </w:pPr>
    </w:p>
    <w:p w14:paraId="4813769C" w14:textId="294A63C3" w:rsidR="0020153C" w:rsidRPr="00C5634C" w:rsidRDefault="005E7899" w:rsidP="0020153C">
      <w:pPr>
        <w:pStyle w:val="cover--"/>
        <w:rPr>
          <w:rFonts w:ascii="Huawei Sans" w:eastAsia="方正兰亭黑简体" w:hAnsi="Huawei Sans"/>
          <w:noProof/>
        </w:rPr>
      </w:pPr>
      <w:r w:rsidRPr="00C5634C">
        <w:rPr>
          <w:rFonts w:ascii="Huawei Sans" w:eastAsia="方正兰亭黑简体" w:hAnsi="Huawei Sans"/>
          <w:noProof/>
        </w:rPr>
        <w:drawing>
          <wp:inline distT="0" distB="0" distL="0" distR="0" wp14:anchorId="25E209AE" wp14:editId="6B9A29E1">
            <wp:extent cx="942975" cy="962025"/>
            <wp:effectExtent l="0" t="0" r="9525" b="9525"/>
            <wp:docPr id="8" name="图片 8" descr="C:\Users\jwx341670\AppData\Local\Microsoft\Windows\INetCache\Content.Word\HW_POS_RBG_Vertical-150p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wx341670\AppData\Local\Microsoft\Windows\INetCache\Content.Word\HW_POS_RBG_Vertical-150ppi.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942975" cy="962025"/>
                    </a:xfrm>
                    <a:prstGeom prst="rect">
                      <a:avLst/>
                    </a:prstGeom>
                    <a:noFill/>
                    <a:ln>
                      <a:noFill/>
                    </a:ln>
                  </pic:spPr>
                </pic:pic>
              </a:graphicData>
            </a:graphic>
          </wp:inline>
        </w:drawing>
      </w:r>
    </w:p>
    <w:p w14:paraId="2DBA1D02" w14:textId="77777777" w:rsidR="0020153C" w:rsidRPr="00C5634C" w:rsidRDefault="0020153C" w:rsidP="0020153C">
      <w:pPr>
        <w:rPr>
          <w:rFonts w:ascii="Huawei Sans" w:hAnsi="Huawei Sans"/>
        </w:rPr>
      </w:pPr>
      <w:r w:rsidRPr="00C5634C">
        <w:rPr>
          <w:rFonts w:ascii="Huawei Sans" w:hAnsi="Huawei Sans"/>
          <w:caps/>
        </w:rPr>
        <w:fldChar w:fldCharType="begin"/>
      </w:r>
      <w:r w:rsidRPr="00C5634C">
        <w:rPr>
          <w:rFonts w:ascii="Huawei Sans" w:hAnsi="Huawei Sans"/>
          <w:caps/>
        </w:rPr>
        <w:instrText xml:space="preserve"> </w:instrText>
      </w:r>
      <w:r w:rsidRPr="00C5634C">
        <w:rPr>
          <w:rFonts w:ascii="Huawei Sans" w:hAnsi="Huawei Sans" w:hint="eastAsia"/>
          <w:caps/>
        </w:rPr>
        <w:instrText>DOCPROPERTY  Confidential</w:instrText>
      </w:r>
      <w:r w:rsidRPr="00C5634C">
        <w:rPr>
          <w:rFonts w:ascii="Huawei Sans" w:hAnsi="Huawei Sans"/>
          <w:caps/>
        </w:rPr>
        <w:instrText xml:space="preserve"> </w:instrText>
      </w:r>
      <w:r w:rsidRPr="00C5634C">
        <w:rPr>
          <w:rFonts w:ascii="Huawei Sans" w:hAnsi="Huawei Sans"/>
          <w:caps/>
        </w:rPr>
        <w:fldChar w:fldCharType="end"/>
      </w:r>
    </w:p>
    <w:bookmarkEnd w:id="0"/>
    <w:p w14:paraId="7CB180C9" w14:textId="47BF3470" w:rsidR="0020153C" w:rsidRPr="00C5634C" w:rsidRDefault="00EC31F1" w:rsidP="00C01D73">
      <w:pPr>
        <w:pStyle w:val="Cover2"/>
        <w:rPr>
          <w:rFonts w:ascii="Huawei Sans" w:eastAsia="方正兰亭黑简体" w:hAnsi="Huawei Sans" w:cs="Huawei Sans"/>
          <w:lang w:eastAsia="zh-CN"/>
        </w:rPr>
        <w:sectPr w:rsidR="0020153C" w:rsidRPr="00C5634C" w:rsidSect="0020153C">
          <w:headerReference w:type="even" r:id="rId13"/>
          <w:footerReference w:type="even" r:id="rId14"/>
          <w:footerReference w:type="default" r:id="rId15"/>
          <w:headerReference w:type="first" r:id="rId16"/>
          <w:pgSz w:w="11907" w:h="16840" w:code="9"/>
          <w:pgMar w:top="0" w:right="0" w:bottom="0" w:left="0" w:header="0" w:footer="0" w:gutter="0"/>
          <w:pgNumType w:start="1"/>
          <w:cols w:space="425"/>
          <w:docGrid w:linePitch="312"/>
        </w:sectPr>
      </w:pPr>
      <w:r w:rsidRPr="00C5634C">
        <w:rPr>
          <w:rFonts w:ascii="Huawei Sans" w:eastAsia="方正兰亭黑简体" w:hAnsi="Huawei Sans" w:cs="Huawei Sans"/>
        </w:rPr>
        <w:t>HUAWEI TECHNOLOGIES CO., LTD.</w:t>
      </w:r>
    </w:p>
    <w:p w14:paraId="40A688AB" w14:textId="77777777" w:rsidR="0020153C" w:rsidRPr="00C5634C" w:rsidRDefault="0020153C" w:rsidP="0020153C">
      <w:pPr>
        <w:ind w:left="0"/>
        <w:rPr>
          <w:rFonts w:ascii="Huawei Sans" w:hAnsi="Huawei Sans"/>
        </w:rPr>
      </w:pPr>
    </w:p>
    <w:tbl>
      <w:tblPr>
        <w:tblStyle w:val="a8"/>
        <w:tblW w:w="0" w:type="auto"/>
        <w:tblInd w:w="0" w:type="dxa"/>
        <w:tblLook w:val="01E0" w:firstRow="1" w:lastRow="1" w:firstColumn="1" w:lastColumn="1" w:noHBand="0" w:noVBand="0"/>
      </w:tblPr>
      <w:tblGrid>
        <w:gridCol w:w="9639"/>
      </w:tblGrid>
      <w:tr w:rsidR="0020153C" w:rsidRPr="00C5634C" w14:paraId="54F2571A" w14:textId="77777777" w:rsidTr="00B66DA1">
        <w:trPr>
          <w:trHeight w:val="4799"/>
        </w:trPr>
        <w:tc>
          <w:tcPr>
            <w:tcW w:w="9639" w:type="dxa"/>
          </w:tcPr>
          <w:p w14:paraId="13BB7870" w14:textId="1B185E0E" w:rsidR="00D86242" w:rsidRPr="00C5634C" w:rsidRDefault="00D86242" w:rsidP="00D86242">
            <w:pPr>
              <w:pStyle w:val="Cover3"/>
              <w:rPr>
                <w:rFonts w:ascii="Huawei Sans" w:eastAsia="方正兰亭黑简体" w:hAnsi="Huawei Sans" w:cstheme="minorBidi"/>
                <w:bCs w:val="0"/>
                <w:szCs w:val="24"/>
              </w:rPr>
            </w:pPr>
            <w:r w:rsidRPr="00C5634C">
              <w:rPr>
                <w:rFonts w:ascii="Huawei Sans" w:eastAsia="方正兰亭黑简体" w:hAnsi="Huawei Sans" w:cstheme="minorBidi"/>
                <w:bCs w:val="0"/>
                <w:noProof/>
                <w:szCs w:val="24"/>
              </w:rPr>
              <w:t xml:space="preserve">Copyright © Huawei Technologies Co., Ltd. </w:t>
            </w:r>
            <w:r w:rsidR="00794837">
              <w:rPr>
                <w:rFonts w:ascii="Huawei Sans" w:eastAsia="方正兰亭黑简体" w:hAnsi="Huawei Sans" w:cstheme="minorBidi"/>
                <w:bCs w:val="0"/>
                <w:noProof/>
                <w:szCs w:val="24"/>
              </w:rPr>
              <w:t>2021</w:t>
            </w:r>
            <w:r w:rsidRPr="00C5634C">
              <w:rPr>
                <w:rFonts w:ascii="Huawei Sans" w:eastAsia="方正兰亭黑简体" w:hAnsi="Huawei Sans" w:cstheme="minorBidi"/>
                <w:bCs w:val="0"/>
                <w:noProof/>
                <w:szCs w:val="24"/>
              </w:rPr>
              <w:t>. All rights reserved.</w:t>
            </w:r>
          </w:p>
          <w:p w14:paraId="1A082B78" w14:textId="77777777" w:rsidR="00D86242" w:rsidRPr="00C5634C" w:rsidRDefault="00D86242" w:rsidP="00D86242">
            <w:pPr>
              <w:pStyle w:val="CoverText"/>
              <w:rPr>
                <w:rFonts w:ascii="Huawei Sans" w:hAnsi="Huawei Sans"/>
              </w:rPr>
            </w:pPr>
            <w:r w:rsidRPr="00C5634C">
              <w:rPr>
                <w:rFonts w:ascii="Huawei Sans" w:hAnsi="Huawei Sans" w:cstheme="minorBidi"/>
                <w:noProof/>
              </w:rPr>
              <w:t>No part of this document may be reproduced or transmitted in any form or by any means without prior written consent of Huawei Technologies Co., Ltd.</w:t>
            </w:r>
          </w:p>
          <w:p w14:paraId="467858B6" w14:textId="77777777" w:rsidR="00D86242" w:rsidRPr="00C5634C" w:rsidRDefault="00D86242" w:rsidP="00D86242">
            <w:pPr>
              <w:pStyle w:val="Cover3"/>
              <w:rPr>
                <w:rFonts w:ascii="Huawei Sans" w:eastAsia="方正兰亭黑简体" w:hAnsi="Huawei Sans"/>
              </w:rPr>
            </w:pPr>
          </w:p>
          <w:p w14:paraId="11F007DA" w14:textId="77777777" w:rsidR="00D86242" w:rsidRPr="00C5634C" w:rsidRDefault="00D86242" w:rsidP="00D86242">
            <w:pPr>
              <w:pStyle w:val="Cover3"/>
              <w:rPr>
                <w:rFonts w:ascii="Huawei Sans" w:eastAsia="方正兰亭黑简体" w:hAnsi="Huawei Sans" w:cstheme="minorBidi"/>
                <w:bCs w:val="0"/>
                <w:szCs w:val="24"/>
              </w:rPr>
            </w:pPr>
            <w:r w:rsidRPr="00C5634C">
              <w:rPr>
                <w:rFonts w:ascii="Huawei Sans" w:eastAsia="方正兰亭黑简体" w:hAnsi="Huawei Sans" w:cstheme="minorBidi"/>
                <w:bCs w:val="0"/>
                <w:noProof/>
                <w:szCs w:val="24"/>
              </w:rPr>
              <w:t>Trademarks and Permissions</w:t>
            </w:r>
          </w:p>
          <w:p w14:paraId="4069DF7B" w14:textId="5930CAE3" w:rsidR="00D86242" w:rsidRPr="00C5634C" w:rsidRDefault="005E7899" w:rsidP="00D86242">
            <w:pPr>
              <w:pStyle w:val="CoverText"/>
              <w:rPr>
                <w:rFonts w:ascii="Huawei Sans" w:hAnsi="Huawei Sans" w:cstheme="minorBidi"/>
              </w:rPr>
            </w:pPr>
            <w:r w:rsidRPr="00C5634C">
              <w:rPr>
                <w:rFonts w:ascii="Huawei Sans" w:hAnsi="Huawei Sans"/>
                <w:noProof/>
              </w:rPr>
              <w:drawing>
                <wp:inline distT="0" distB="0" distL="0" distR="0" wp14:anchorId="4D915C13" wp14:editId="3141EDC3">
                  <wp:extent cx="295200" cy="301164"/>
                  <wp:effectExtent l="0" t="0" r="0" b="3810"/>
                  <wp:docPr id="9" name="图片 9" descr="C:\Users\jwx341670\AppData\Local\Microsoft\Windows\INetCache\Content.Word\HW_POS_RBG_Vertical-150p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wx341670\AppData\Local\Microsoft\Windows\INetCache\Content.Word\HW_POS_RBG_Vertical-150ppi.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5200" cy="301164"/>
                          </a:xfrm>
                          <a:prstGeom prst="rect">
                            <a:avLst/>
                          </a:prstGeom>
                          <a:noFill/>
                          <a:ln>
                            <a:noFill/>
                          </a:ln>
                        </pic:spPr>
                      </pic:pic>
                    </a:graphicData>
                  </a:graphic>
                </wp:inline>
              </w:drawing>
            </w:r>
            <w:r w:rsidR="0001595D">
              <w:rPr>
                <w:rFonts w:ascii="Huawei Sans" w:hAnsi="Huawei Sans" w:cstheme="minorBidi"/>
                <w:noProof/>
              </w:rPr>
              <w:t xml:space="preserve"> </w:t>
            </w:r>
            <w:r w:rsidR="00D86242" w:rsidRPr="00C5634C">
              <w:rPr>
                <w:rFonts w:ascii="Huawei Sans" w:hAnsi="Huawei Sans" w:cstheme="minorBidi"/>
                <w:noProof/>
              </w:rPr>
              <w:t>and other Huawei trademarks are trademarks of Huawei Technologies Co., Ltd.</w:t>
            </w:r>
          </w:p>
          <w:p w14:paraId="38AF4EBF" w14:textId="77777777" w:rsidR="00D86242" w:rsidRPr="00C5634C" w:rsidRDefault="00D86242" w:rsidP="00D86242">
            <w:pPr>
              <w:pStyle w:val="CoverText"/>
              <w:rPr>
                <w:rFonts w:ascii="Huawei Sans" w:hAnsi="Huawei Sans"/>
              </w:rPr>
            </w:pPr>
            <w:r w:rsidRPr="00C5634C">
              <w:rPr>
                <w:rFonts w:ascii="Huawei Sans" w:hAnsi="Huawei Sans" w:cstheme="minorBidi"/>
                <w:noProof/>
              </w:rPr>
              <w:t>All other trademarks and trade names mentioned in this document are the property of their respective holders.</w:t>
            </w:r>
          </w:p>
          <w:p w14:paraId="386CBFCB" w14:textId="77777777" w:rsidR="00D86242" w:rsidRPr="00C5634C" w:rsidRDefault="00D86242" w:rsidP="00D86242">
            <w:pPr>
              <w:pStyle w:val="Cover3"/>
              <w:rPr>
                <w:rFonts w:ascii="Huawei Sans" w:eastAsia="方正兰亭黑简体" w:hAnsi="Huawei Sans"/>
              </w:rPr>
            </w:pPr>
          </w:p>
          <w:p w14:paraId="3F069062" w14:textId="77777777" w:rsidR="00D86242" w:rsidRPr="00C5634C" w:rsidRDefault="00D86242" w:rsidP="00D86242">
            <w:pPr>
              <w:pStyle w:val="Cover3"/>
              <w:rPr>
                <w:rFonts w:ascii="Huawei Sans" w:eastAsia="方正兰亭黑简体" w:hAnsi="Huawei Sans" w:cstheme="minorBidi"/>
                <w:bCs w:val="0"/>
                <w:szCs w:val="24"/>
              </w:rPr>
            </w:pPr>
            <w:r w:rsidRPr="00C5634C">
              <w:rPr>
                <w:rFonts w:ascii="Huawei Sans" w:eastAsia="方正兰亭黑简体" w:hAnsi="Huawei Sans" w:cstheme="minorBidi"/>
                <w:bCs w:val="0"/>
                <w:noProof/>
                <w:szCs w:val="24"/>
              </w:rPr>
              <w:t>Notice</w:t>
            </w:r>
          </w:p>
          <w:p w14:paraId="79DDDDEF" w14:textId="77777777" w:rsidR="00D86242" w:rsidRPr="00C5634C" w:rsidRDefault="00D86242" w:rsidP="00D86242">
            <w:pPr>
              <w:pStyle w:val="CoverText"/>
              <w:rPr>
                <w:rFonts w:ascii="Huawei Sans" w:hAnsi="Huawei Sans" w:cstheme="minorBidi"/>
              </w:rPr>
            </w:pPr>
            <w:r w:rsidRPr="00C5634C">
              <w:rPr>
                <w:rFonts w:ascii="Huawei Sans" w:hAnsi="Huawei Sans" w:cstheme="minorBidi"/>
                <w:noProof/>
              </w:rPr>
              <w:t>The purchased products, services and features are stipulated by the contract made between Huawei and the customer. All or part of the products, services and features described in this document may not be within the purchase scope or the usage scope. Unless otherwise specified in the contract, all statements, information, and recommendations in this document are provided "AS IS" without warranties, guarantees or representations of any kind, either express or implied.</w:t>
            </w:r>
          </w:p>
          <w:p w14:paraId="034DA652" w14:textId="4F980DF6" w:rsidR="0020153C" w:rsidRPr="00C5634C" w:rsidRDefault="00D86242" w:rsidP="00D86242">
            <w:pPr>
              <w:pStyle w:val="CoverText"/>
              <w:rPr>
                <w:rFonts w:ascii="Huawei Sans" w:hAnsi="Huawei Sans"/>
              </w:rPr>
            </w:pPr>
            <w:r w:rsidRPr="00C5634C">
              <w:rPr>
                <w:rFonts w:ascii="Huawei Sans" w:hAnsi="Huawei Sans" w:cstheme="minorBidi"/>
                <w:noProof/>
              </w:rPr>
              <w:t>The information in this document is subject to change without notice. Every effort has been made in the preparation of this document to ensure accuracy of the contents, but all statements, information, and recommendations in this document do not constitute a warranty of any kind, express or implied.</w:t>
            </w:r>
          </w:p>
        </w:tc>
      </w:tr>
    </w:tbl>
    <w:p w14:paraId="70046CF1" w14:textId="77777777" w:rsidR="0020153C" w:rsidRPr="00C5634C" w:rsidRDefault="0020153C" w:rsidP="0020153C">
      <w:pPr>
        <w:pStyle w:val="TableText"/>
        <w:rPr>
          <w:rFonts w:ascii="Huawei Sans" w:hAnsi="Huawei Sans"/>
        </w:rPr>
      </w:pPr>
    </w:p>
    <w:p w14:paraId="74D44AFD" w14:textId="77777777" w:rsidR="0020153C" w:rsidRPr="00C5634C" w:rsidRDefault="0020153C" w:rsidP="0020153C">
      <w:pPr>
        <w:pStyle w:val="TableText"/>
        <w:rPr>
          <w:rFonts w:ascii="Huawei Sans" w:hAnsi="Huawei Sans"/>
        </w:rPr>
      </w:pPr>
    </w:p>
    <w:p w14:paraId="0F4DCC6A" w14:textId="77777777" w:rsidR="0020153C" w:rsidRPr="00C5634C" w:rsidRDefault="0020153C" w:rsidP="0020153C">
      <w:pPr>
        <w:pStyle w:val="TableText"/>
        <w:rPr>
          <w:rFonts w:ascii="Huawei Sans" w:hAnsi="Huawei Sans"/>
        </w:rPr>
      </w:pPr>
    </w:p>
    <w:p w14:paraId="53E74B0D" w14:textId="77777777" w:rsidR="0020153C" w:rsidRPr="00C5634C" w:rsidRDefault="0020153C" w:rsidP="0020153C">
      <w:pPr>
        <w:pStyle w:val="TableText"/>
        <w:rPr>
          <w:rFonts w:ascii="Huawei Sans" w:hAnsi="Huawei Sans"/>
        </w:rPr>
      </w:pPr>
    </w:p>
    <w:p w14:paraId="6B371AD8" w14:textId="77777777" w:rsidR="0020153C" w:rsidRPr="00C5634C" w:rsidRDefault="0020153C" w:rsidP="0020153C">
      <w:pPr>
        <w:pStyle w:val="TableText"/>
        <w:rPr>
          <w:rFonts w:ascii="Huawei Sans" w:hAnsi="Huawei Sans"/>
        </w:rPr>
      </w:pPr>
    </w:p>
    <w:tbl>
      <w:tblPr>
        <w:tblStyle w:val="a8"/>
        <w:tblW w:w="0" w:type="auto"/>
        <w:tblLook w:val="01E0" w:firstRow="1" w:lastRow="1" w:firstColumn="1" w:lastColumn="1" w:noHBand="0" w:noVBand="0"/>
      </w:tblPr>
      <w:tblGrid>
        <w:gridCol w:w="1666"/>
        <w:gridCol w:w="7860"/>
      </w:tblGrid>
      <w:tr w:rsidR="0020153C" w:rsidRPr="00C5634C" w14:paraId="782252C7" w14:textId="77777777" w:rsidTr="00B66DA1">
        <w:trPr>
          <w:trHeight w:val="634"/>
        </w:trPr>
        <w:tc>
          <w:tcPr>
            <w:tcW w:w="9640" w:type="dxa"/>
            <w:gridSpan w:val="2"/>
            <w:vAlign w:val="center"/>
          </w:tcPr>
          <w:p w14:paraId="3C0DCA9A" w14:textId="2670AA38" w:rsidR="0020153C" w:rsidRPr="00C5634C" w:rsidRDefault="00D86242" w:rsidP="00D55A0F">
            <w:pPr>
              <w:pStyle w:val="Cover2"/>
              <w:rPr>
                <w:rFonts w:ascii="Huawei Sans" w:eastAsia="方正兰亭黑简体" w:hAnsi="Huawei Sans" w:cs="Huawei Sans"/>
                <w:b/>
              </w:rPr>
            </w:pPr>
            <w:r w:rsidRPr="00C5634C">
              <w:rPr>
                <w:rFonts w:ascii="Huawei Sans" w:eastAsia="方正兰亭黑简体" w:hAnsi="Huawei Sans" w:cs="Huawei Sans"/>
                <w:b/>
                <w:szCs w:val="24"/>
              </w:rPr>
              <w:t>Huawei Technologies Co., Ltd.</w:t>
            </w:r>
          </w:p>
        </w:tc>
      </w:tr>
      <w:tr w:rsidR="0020153C" w:rsidRPr="00C5634C" w14:paraId="2FCB1A61" w14:textId="77777777" w:rsidTr="00D86242">
        <w:trPr>
          <w:trHeight w:val="371"/>
        </w:trPr>
        <w:tc>
          <w:tcPr>
            <w:tcW w:w="1675" w:type="dxa"/>
          </w:tcPr>
          <w:p w14:paraId="57CE9E84" w14:textId="25BA46C2" w:rsidR="0020153C" w:rsidRPr="00C5634C" w:rsidRDefault="00D86242" w:rsidP="00D55A0F">
            <w:pPr>
              <w:pStyle w:val="CoverText"/>
              <w:rPr>
                <w:rFonts w:ascii="Huawei Sans" w:hAnsi="Huawei Sans" w:cs="Huawei Sans"/>
              </w:rPr>
            </w:pPr>
            <w:r w:rsidRPr="00C5634C">
              <w:rPr>
                <w:rFonts w:ascii="Huawei Sans" w:hAnsi="Huawei Sans" w:cs="Huawei Sans"/>
                <w:noProof/>
              </w:rPr>
              <w:t>Address:</w:t>
            </w:r>
          </w:p>
        </w:tc>
        <w:tc>
          <w:tcPr>
            <w:tcW w:w="7965" w:type="dxa"/>
            <w:vAlign w:val="center"/>
          </w:tcPr>
          <w:p w14:paraId="577C8EA8" w14:textId="77777777" w:rsidR="00DB160B" w:rsidRPr="00C5634C" w:rsidRDefault="00D86242" w:rsidP="00D86242">
            <w:pPr>
              <w:pStyle w:val="CoverText"/>
              <w:rPr>
                <w:rFonts w:ascii="Huawei Sans" w:hAnsi="Huawei Sans" w:cs="Huawei Sans"/>
              </w:rPr>
            </w:pPr>
            <w:r w:rsidRPr="00C5634C">
              <w:rPr>
                <w:rFonts w:ascii="Huawei Sans" w:hAnsi="Huawei Sans" w:cs="Huawei Sans"/>
                <w:noProof/>
              </w:rPr>
              <w:t>Huawei Industrial Base</w:t>
            </w:r>
            <w:r w:rsidR="00DB160B" w:rsidRPr="00C5634C">
              <w:rPr>
                <w:rFonts w:ascii="Huawei Sans" w:hAnsi="Huawei Sans" w:cs="Huawei Sans"/>
              </w:rPr>
              <w:t xml:space="preserve"> </w:t>
            </w:r>
            <w:r w:rsidRPr="00C5634C">
              <w:rPr>
                <w:rFonts w:ascii="Huawei Sans" w:hAnsi="Huawei Sans" w:cs="Huawei Sans"/>
                <w:noProof/>
              </w:rPr>
              <w:t>Bantian, Longgang</w:t>
            </w:r>
            <w:r w:rsidR="00DB160B" w:rsidRPr="00C5634C">
              <w:rPr>
                <w:rFonts w:ascii="Huawei Sans" w:hAnsi="Huawei Sans" w:cs="Huawei Sans"/>
              </w:rPr>
              <w:t xml:space="preserve"> </w:t>
            </w:r>
            <w:r w:rsidRPr="00C5634C">
              <w:rPr>
                <w:rFonts w:ascii="Huawei Sans" w:hAnsi="Huawei Sans" w:cs="Huawei Sans"/>
                <w:noProof/>
              </w:rPr>
              <w:t>Shenzhen 518129</w:t>
            </w:r>
            <w:r w:rsidR="00DB160B" w:rsidRPr="00C5634C">
              <w:rPr>
                <w:rFonts w:ascii="Huawei Sans" w:hAnsi="Huawei Sans" w:cs="Huawei Sans"/>
              </w:rPr>
              <w:t xml:space="preserve"> </w:t>
            </w:r>
          </w:p>
          <w:p w14:paraId="2CA42278" w14:textId="6C320F29" w:rsidR="0020153C" w:rsidRPr="00C5634C" w:rsidRDefault="00D86242" w:rsidP="00D86242">
            <w:pPr>
              <w:pStyle w:val="CoverText"/>
              <w:rPr>
                <w:rFonts w:ascii="Huawei Sans" w:hAnsi="Huawei Sans" w:cs="Huawei Sans"/>
              </w:rPr>
            </w:pPr>
            <w:r w:rsidRPr="00C5634C">
              <w:rPr>
                <w:rFonts w:ascii="Huawei Sans" w:hAnsi="Huawei Sans" w:cs="Huawei Sans"/>
                <w:noProof/>
              </w:rPr>
              <w:t>People's Republic of China</w:t>
            </w:r>
          </w:p>
        </w:tc>
      </w:tr>
      <w:tr w:rsidR="0020153C" w:rsidRPr="00C5634C" w14:paraId="2FECD7CB" w14:textId="77777777" w:rsidTr="00B66DA1">
        <w:trPr>
          <w:trHeight w:val="337"/>
        </w:trPr>
        <w:tc>
          <w:tcPr>
            <w:tcW w:w="1675" w:type="dxa"/>
            <w:vAlign w:val="center"/>
          </w:tcPr>
          <w:p w14:paraId="1DBFCB57" w14:textId="6079991F" w:rsidR="0020153C" w:rsidRPr="00C5634C" w:rsidRDefault="00D86242" w:rsidP="00D55A0F">
            <w:pPr>
              <w:pStyle w:val="CoverText"/>
              <w:rPr>
                <w:rFonts w:ascii="Huawei Sans" w:hAnsi="Huawei Sans" w:cs="Huawei Sans"/>
              </w:rPr>
            </w:pPr>
            <w:r w:rsidRPr="00C5634C">
              <w:rPr>
                <w:rFonts w:ascii="Huawei Sans" w:hAnsi="Huawei Sans" w:cs="Huawei Sans"/>
              </w:rPr>
              <w:t>Website:</w:t>
            </w:r>
          </w:p>
        </w:tc>
        <w:tc>
          <w:tcPr>
            <w:tcW w:w="7965" w:type="dxa"/>
            <w:vAlign w:val="center"/>
          </w:tcPr>
          <w:p w14:paraId="61E882C0" w14:textId="77777777" w:rsidR="0020153C" w:rsidRPr="00C5634C" w:rsidRDefault="0020153C" w:rsidP="00D55A0F">
            <w:pPr>
              <w:pStyle w:val="CoverText"/>
              <w:rPr>
                <w:rFonts w:ascii="Huawei Sans" w:hAnsi="Huawei Sans" w:cs="Huawei Sans"/>
              </w:rPr>
            </w:pPr>
            <w:r w:rsidRPr="00C5634C">
              <w:rPr>
                <w:rStyle w:val="ae"/>
                <w:rFonts w:ascii="Huawei Sans" w:hAnsi="Huawei Sans" w:cs="Huawei Sans"/>
                <w:lang w:val="pt-BR"/>
              </w:rPr>
              <w:t>http://</w:t>
            </w:r>
            <w:hyperlink r:id="rId18" w:history="1">
              <w:r w:rsidRPr="00C5634C">
                <w:rPr>
                  <w:rStyle w:val="ae"/>
                  <w:rFonts w:ascii="Huawei Sans" w:hAnsi="Huawei Sans" w:cs="Huawei Sans"/>
                  <w:lang w:val="pt-BR"/>
                </w:rPr>
                <w:t>e</w:t>
              </w:r>
            </w:hyperlink>
            <w:r w:rsidRPr="00C5634C">
              <w:rPr>
                <w:rStyle w:val="ae"/>
                <w:rFonts w:ascii="Huawei Sans" w:hAnsi="Huawei Sans" w:cs="Huawei Sans"/>
                <w:lang w:val="pt-BR"/>
              </w:rPr>
              <w:t>.huawei.com</w:t>
            </w:r>
          </w:p>
        </w:tc>
      </w:tr>
    </w:tbl>
    <w:p w14:paraId="2C1F4AA2" w14:textId="77777777" w:rsidR="0020153C" w:rsidRPr="00C5634C" w:rsidRDefault="0020153C" w:rsidP="0020153C">
      <w:pPr>
        <w:pStyle w:val="TableText"/>
        <w:rPr>
          <w:rFonts w:ascii="Huawei Sans" w:hAnsi="Huawei Sans"/>
        </w:rPr>
      </w:pPr>
    </w:p>
    <w:p w14:paraId="477EF20E" w14:textId="77777777" w:rsidR="0020153C" w:rsidRPr="00C5634C" w:rsidRDefault="0020153C" w:rsidP="0020153C">
      <w:pPr>
        <w:rPr>
          <w:rFonts w:ascii="Huawei Sans" w:hAnsi="Huawei Sans"/>
        </w:rPr>
      </w:pPr>
    </w:p>
    <w:p w14:paraId="1389831F" w14:textId="77777777" w:rsidR="0020153C" w:rsidRPr="00C5634C" w:rsidRDefault="0020153C" w:rsidP="0020153C">
      <w:pPr>
        <w:rPr>
          <w:rFonts w:ascii="Huawei Sans" w:hAnsi="Huawei Sans"/>
        </w:rPr>
        <w:sectPr w:rsidR="0020153C" w:rsidRPr="00C5634C" w:rsidSect="0020153C">
          <w:headerReference w:type="default" r:id="rId19"/>
          <w:footerReference w:type="default" r:id="rId20"/>
          <w:pgSz w:w="11907" w:h="16840" w:code="9"/>
          <w:pgMar w:top="1701" w:right="1134" w:bottom="1701" w:left="1134" w:header="567" w:footer="567" w:gutter="0"/>
          <w:pgNumType w:start="1"/>
          <w:cols w:space="425"/>
          <w:docGrid w:linePitch="312"/>
        </w:sectPr>
      </w:pPr>
    </w:p>
    <w:p w14:paraId="3ED3DA0B" w14:textId="77777777" w:rsidR="00D86242" w:rsidRPr="00C5634C" w:rsidRDefault="00D86242" w:rsidP="00D86242">
      <w:pPr>
        <w:pStyle w:val="Cover-"/>
        <w:spacing w:after="156"/>
        <w:ind w:firstLine="0"/>
        <w:jc w:val="center"/>
        <w:rPr>
          <w:rFonts w:ascii="Huawei Sans" w:hAnsi="Huawei Sans"/>
          <w:b/>
          <w:noProof/>
          <w:sz w:val="32"/>
          <w:szCs w:val="32"/>
        </w:rPr>
      </w:pPr>
      <w:bookmarkStart w:id="1" w:name="_Toc227138863"/>
      <w:bookmarkStart w:id="2" w:name="前言"/>
      <w:r w:rsidRPr="00C5634C">
        <w:rPr>
          <w:rFonts w:ascii="Huawei Sans" w:hAnsi="Huawei Sans"/>
          <w:b/>
          <w:noProof/>
          <w:sz w:val="32"/>
          <w:szCs w:val="32"/>
        </w:rPr>
        <w:t>Huawei Certificate System</w:t>
      </w:r>
    </w:p>
    <w:p w14:paraId="75F6C4EE" w14:textId="026E23F9" w:rsidR="00694D8B" w:rsidRPr="00694D8B" w:rsidRDefault="00694D8B" w:rsidP="00694D8B">
      <w:pPr>
        <w:pStyle w:val="Cover-"/>
        <w:spacing w:after="156"/>
        <w:rPr>
          <w:rFonts w:ascii="Huawei Sans" w:hAnsi="Huawei Sans"/>
        </w:rPr>
      </w:pPr>
      <w:r w:rsidRPr="00694D8B">
        <w:rPr>
          <w:rFonts w:ascii="Huawei Sans" w:hAnsi="Huawei Sans" w:hint="eastAsia"/>
        </w:rPr>
        <w:t>Huawei Certification is an integral part of the company's "Platform + Ecosystem" strategy, and it supports the ICT infrastructure featuring "Cloud-Pipe-Device". It evolves to reflect the latest trends of ICT development. Huawei Certification consists of two categories: ICT Infrastructure Certification, and Cloud Service &amp; Platform Certification, making it the most extensive technical certification program in the industry.</w:t>
      </w:r>
    </w:p>
    <w:p w14:paraId="16EDDD78" w14:textId="77777777" w:rsidR="00694D8B" w:rsidRPr="00694D8B" w:rsidRDefault="00694D8B" w:rsidP="00694D8B">
      <w:pPr>
        <w:pStyle w:val="Cover-"/>
        <w:spacing w:after="156"/>
        <w:rPr>
          <w:rFonts w:ascii="Huawei Sans" w:hAnsi="Huawei Sans"/>
        </w:rPr>
      </w:pPr>
      <w:r w:rsidRPr="00694D8B">
        <w:rPr>
          <w:rFonts w:ascii="Huawei Sans" w:hAnsi="Huawei Sans" w:hint="eastAsia"/>
        </w:rPr>
        <w:t>Huawei offers three levels of certification: Huawei Certified ICT Associate (HCIA), Huawei Certified ICT Professional (HCIP), and Huawei Certified ICT Expert (HCIE).</w:t>
      </w:r>
    </w:p>
    <w:p w14:paraId="5B6FCDA2" w14:textId="3E55F393" w:rsidR="0082306C" w:rsidRPr="0082306C" w:rsidRDefault="00694D8B" w:rsidP="00694D8B">
      <w:pPr>
        <w:pStyle w:val="Cover-"/>
        <w:spacing w:after="156"/>
        <w:rPr>
          <w:rFonts w:ascii="Huawei Sans" w:hAnsi="Huawei Sans"/>
        </w:rPr>
      </w:pPr>
      <w:r w:rsidRPr="00694D8B">
        <w:rPr>
          <w:rFonts w:ascii="Huawei Sans" w:hAnsi="Huawei Sans" w:hint="eastAsia"/>
        </w:rPr>
        <w:t>With its leading talent development system and certification standards, Huawei is committed to developing ICT professionals in the digital era, building a healthy ICT talent ecosystem.</w:t>
      </w:r>
    </w:p>
    <w:p w14:paraId="6B30945E" w14:textId="77777777" w:rsidR="0082306C" w:rsidRPr="0082306C" w:rsidRDefault="0082306C" w:rsidP="0082306C">
      <w:pPr>
        <w:pStyle w:val="Cover-"/>
        <w:spacing w:after="156"/>
        <w:rPr>
          <w:rFonts w:ascii="Huawei Sans" w:hAnsi="Huawei Sans"/>
        </w:rPr>
      </w:pPr>
      <w:r w:rsidRPr="0082306C">
        <w:rPr>
          <w:rFonts w:ascii="Huawei Sans" w:hAnsi="Huawei Sans" w:hint="eastAsia"/>
        </w:rPr>
        <w:t xml:space="preserve">Huawei offers three levels of certification: Huawei Certified ICT Associate (HCIA), Huawei Certified ICT Professional (HCIP), and Huawei Certified ICT Expert (HCIE). Huawei Certification covers all ICT fields and adapts to the industry trend of ICT convergence. With its leading talent development system and certification standards, it is committed to fostering new ICT talent in the digital era, and building a sound ICT talent ecosystem. </w:t>
      </w:r>
    </w:p>
    <w:p w14:paraId="41B8D628" w14:textId="5AA3BA8B" w:rsidR="0082306C" w:rsidRPr="0082306C" w:rsidRDefault="0082306C" w:rsidP="0082306C">
      <w:pPr>
        <w:pStyle w:val="Cover-"/>
        <w:spacing w:after="156"/>
        <w:rPr>
          <w:rFonts w:ascii="Huawei Sans" w:hAnsi="Huawei Sans"/>
        </w:rPr>
      </w:pPr>
      <w:r w:rsidRPr="0082306C">
        <w:rPr>
          <w:rFonts w:ascii="Huawei Sans" w:hAnsi="Huawei Sans" w:hint="eastAsia"/>
        </w:rPr>
        <w:t xml:space="preserve">HCIP-Datacom-Campus Network Planning and Deployment (HCIP-Datacom-Campus) is designed for Huawei's frontline engineers and anyone who want to understand Huawei's datacom products and technologies. </w:t>
      </w:r>
      <w:r w:rsidR="00A441E0" w:rsidRPr="00A441E0">
        <w:rPr>
          <w:rFonts w:ascii="Huawei Sans" w:hAnsi="Huawei Sans" w:hint="eastAsia"/>
        </w:rPr>
        <w:t>HCIP-Datacom-Campus Network Planning and Deployment</w:t>
      </w:r>
      <w:r w:rsidRPr="0082306C">
        <w:rPr>
          <w:rFonts w:ascii="Huawei Sans" w:hAnsi="Huawei Sans" w:hint="eastAsia"/>
        </w:rPr>
        <w:t xml:space="preserve"> certification covers traditional campus network technologies, Huawei CloudCampus solution, network access control, free mobility, VXLAN, BGP EVPN, campus network virtualization, campus WLAN delivery and acceptance, and CampusInsight intelligent O&amp;M. such as knowledge. You can be qualified as a network engineer (account manager, project manager, pre-sales engineer, post-sales engineer, and O&amp;M engineer) in campus scenarios in the datacom field. You can use Huawei datacom products to perform campus network planning, automatic network deployment, and O&amp;M.</w:t>
      </w:r>
    </w:p>
    <w:p w14:paraId="2FC15DC7" w14:textId="6AFC87AF" w:rsidR="0082306C" w:rsidRPr="00C5634C" w:rsidRDefault="0082306C" w:rsidP="0082306C">
      <w:pPr>
        <w:pStyle w:val="Cover-"/>
        <w:spacing w:after="156"/>
        <w:rPr>
          <w:rFonts w:ascii="Huawei Sans" w:hAnsi="Huawei Sans"/>
        </w:rPr>
      </w:pPr>
      <w:r w:rsidRPr="0082306C">
        <w:rPr>
          <w:rFonts w:ascii="Huawei Sans" w:hAnsi="Huawei Sans" w:hint="eastAsia"/>
        </w:rPr>
        <w:t>The Huawei certification system introduces the industry, fosters innovation, and imparts cutting-edge datacom knowledge.</w:t>
      </w:r>
    </w:p>
    <w:p w14:paraId="1590C988" w14:textId="77777777" w:rsidR="0020153C" w:rsidRPr="00C5634C" w:rsidRDefault="0020153C" w:rsidP="0020153C">
      <w:pPr>
        <w:pStyle w:val="Cover-"/>
        <w:spacing w:after="156"/>
        <w:rPr>
          <w:rFonts w:ascii="Huawei Sans" w:hAnsi="Huawei Sans"/>
        </w:rPr>
      </w:pPr>
    </w:p>
    <w:p w14:paraId="6E902BB6" w14:textId="77777777" w:rsidR="0020153C" w:rsidRPr="00C5634C" w:rsidRDefault="0020153C" w:rsidP="0020153C">
      <w:pPr>
        <w:topLinePunct w:val="0"/>
        <w:adjustRightInd/>
        <w:snapToGrid/>
        <w:spacing w:before="0" w:after="0" w:line="240" w:lineRule="auto"/>
        <w:ind w:left="0"/>
        <w:rPr>
          <w:rFonts w:ascii="Huawei Sans" w:hAnsi="Huawei Sans"/>
        </w:rPr>
      </w:pPr>
      <w:r w:rsidRPr="00C5634C">
        <w:rPr>
          <w:rFonts w:ascii="Huawei Sans" w:hAnsi="Huawei Sans"/>
        </w:rPr>
        <w:br w:type="page"/>
      </w:r>
    </w:p>
    <w:p w14:paraId="2BE9E5FF" w14:textId="098AD3F5" w:rsidR="0020153C" w:rsidRPr="00C5634C" w:rsidRDefault="00694D8B" w:rsidP="00C66235">
      <w:pPr>
        <w:spacing w:before="120" w:after="120"/>
        <w:ind w:left="0"/>
        <w:jc w:val="center"/>
        <w:rPr>
          <w:rFonts w:ascii="Huawei Sans" w:hAnsi="Huawei Sans"/>
        </w:rPr>
      </w:pPr>
      <w:r w:rsidRPr="00694D8B">
        <w:rPr>
          <w:noProof/>
        </w:rPr>
        <w:drawing>
          <wp:inline distT="0" distB="0" distL="0" distR="0" wp14:anchorId="2DF21E4B" wp14:editId="7EDD9AB5">
            <wp:extent cx="6120765" cy="2506417"/>
            <wp:effectExtent l="19050" t="19050" r="13335" b="27305"/>
            <wp:docPr id="126" name="图片 7" descr="https://r.hw3static.com/s/hwtalent/lst/assets/img/banner-home-en2.5da61f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https://r.hw3static.com/s/hwtalent/lst/assets/img/banner-home-en2.5da61f88.png"/>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6120765" cy="2506417"/>
                    </a:xfrm>
                    <a:prstGeom prst="rect">
                      <a:avLst/>
                    </a:prstGeom>
                    <a:noFill/>
                    <a:ln>
                      <a:solidFill>
                        <a:schemeClr val="bg1">
                          <a:lumMod val="85000"/>
                        </a:schemeClr>
                      </a:solidFill>
                    </a:ln>
                  </pic:spPr>
                </pic:pic>
              </a:graphicData>
            </a:graphic>
          </wp:inline>
        </w:drawing>
      </w:r>
      <w:r w:rsidR="0020153C" w:rsidRPr="00C5634C">
        <w:rPr>
          <w:rFonts w:ascii="Huawei Sans" w:hAnsi="Huawei Sans"/>
        </w:rPr>
        <w:br w:type="page"/>
      </w:r>
    </w:p>
    <w:p w14:paraId="1C306B4B" w14:textId="77777777" w:rsidR="00652354" w:rsidRPr="00C5634C" w:rsidRDefault="00652354" w:rsidP="00BF25C8">
      <w:pPr>
        <w:pStyle w:val="64"/>
      </w:pPr>
      <w:bookmarkStart w:id="3" w:name="_Toc38438758"/>
      <w:bookmarkStart w:id="4" w:name="_Toc62637998"/>
      <w:bookmarkEnd w:id="1"/>
      <w:bookmarkEnd w:id="2"/>
      <w:r w:rsidRPr="00C5634C">
        <w:t>About This Document</w:t>
      </w:r>
      <w:bookmarkEnd w:id="3"/>
      <w:bookmarkEnd w:id="4"/>
    </w:p>
    <w:p w14:paraId="4D4C048A" w14:textId="77777777" w:rsidR="00652354" w:rsidRPr="00C5634C" w:rsidRDefault="00652354" w:rsidP="000D2AE3">
      <w:pPr>
        <w:pStyle w:val="74"/>
        <w:rPr>
          <w:i/>
          <w:iCs/>
          <w:color w:val="0000FF"/>
          <w:kern w:val="2"/>
          <w:sz w:val="21"/>
        </w:rPr>
      </w:pPr>
      <w:bookmarkStart w:id="5" w:name="_Toc479437667"/>
      <w:bookmarkStart w:id="6" w:name="_Toc480788550"/>
      <w:bookmarkStart w:id="7" w:name="_Toc38438759"/>
      <w:bookmarkStart w:id="8" w:name="_Toc62637999"/>
      <w:r w:rsidRPr="00C5634C">
        <w:rPr>
          <w:rFonts w:hint="eastAsia"/>
        </w:rPr>
        <w:t>Overview</w:t>
      </w:r>
      <w:bookmarkEnd w:id="5"/>
      <w:bookmarkEnd w:id="6"/>
      <w:bookmarkEnd w:id="7"/>
      <w:bookmarkEnd w:id="8"/>
    </w:p>
    <w:p w14:paraId="10441A67" w14:textId="77777777" w:rsidR="0082306C" w:rsidRDefault="0082306C" w:rsidP="0038023D">
      <w:pPr>
        <w:pStyle w:val="1e"/>
      </w:pPr>
      <w:r>
        <w:rPr>
          <w:rFonts w:hint="eastAsia"/>
        </w:rPr>
        <w:t xml:space="preserve">This document is an HCIP-Datacom-Campus Network Planning and Deployment certification training course. </w:t>
      </w:r>
    </w:p>
    <w:p w14:paraId="207BBB88" w14:textId="1048256E" w:rsidR="0082306C" w:rsidRDefault="0082306C" w:rsidP="0038023D">
      <w:pPr>
        <w:pStyle w:val="1e"/>
      </w:pPr>
      <w:r>
        <w:rPr>
          <w:rFonts w:hint="eastAsia"/>
        </w:rPr>
        <w:t>This document is intended for trainees who are going to take the</w:t>
      </w:r>
      <w:r w:rsidR="008E4F8F">
        <w:t xml:space="preserve"> </w:t>
      </w:r>
      <w:r w:rsidR="008E4F8F" w:rsidRPr="008E4F8F">
        <w:rPr>
          <w:rFonts w:hint="eastAsia"/>
        </w:rPr>
        <w:t>HCIP-Datacom-Campus Network Planning and Deployment</w:t>
      </w:r>
      <w:r>
        <w:rPr>
          <w:rFonts w:hint="eastAsia"/>
        </w:rPr>
        <w:t xml:space="preserve"> exams. It is also targeting learners who want to study traditional campus network technologies, Huawei's CloudCampus Solution, network admission control, free mobility, VXLAN, BGP EVPN, campus network virtualization technologies, and campus WLAN delivery and acceptance, as well as CampusInsight-based intelligent O&amp;M.</w:t>
      </w:r>
    </w:p>
    <w:p w14:paraId="126749E3" w14:textId="02E12B36" w:rsidR="0082306C" w:rsidRDefault="0061025C" w:rsidP="000D2AE3">
      <w:pPr>
        <w:pStyle w:val="74"/>
      </w:pPr>
      <w:bookmarkStart w:id="9" w:name="_Toc62638000"/>
      <w:r w:rsidRPr="0061025C">
        <w:rPr>
          <w:rFonts w:hint="eastAsia"/>
        </w:rPr>
        <w:t>Description</w:t>
      </w:r>
      <w:bookmarkEnd w:id="9"/>
    </w:p>
    <w:p w14:paraId="1F8A3DC4" w14:textId="77777777" w:rsidR="0082306C" w:rsidRDefault="0082306C" w:rsidP="0038023D">
      <w:pPr>
        <w:pStyle w:val="1e"/>
      </w:pPr>
      <w:r>
        <w:rPr>
          <w:rFonts w:hint="eastAsia"/>
        </w:rPr>
        <w:t>This document guides you through five labs, namely, three technology labs and two solution labs as follows:</w:t>
      </w:r>
    </w:p>
    <w:p w14:paraId="157059CE" w14:textId="51B1E75C" w:rsidR="0082306C" w:rsidRDefault="0082306C" w:rsidP="00671288">
      <w:pPr>
        <w:pStyle w:val="4a"/>
      </w:pPr>
      <w:r>
        <w:rPr>
          <w:rFonts w:hint="eastAsia"/>
        </w:rPr>
        <w:t>Network admission control technology</w:t>
      </w:r>
    </w:p>
    <w:p w14:paraId="1231DFE6" w14:textId="31058BB7" w:rsidR="0082306C" w:rsidRDefault="0082306C" w:rsidP="00671288">
      <w:pPr>
        <w:pStyle w:val="4a"/>
      </w:pPr>
      <w:r>
        <w:rPr>
          <w:rFonts w:hint="eastAsia"/>
        </w:rPr>
        <w:t>VXLAN technology</w:t>
      </w:r>
    </w:p>
    <w:p w14:paraId="1E67268A" w14:textId="3CCDB669" w:rsidR="0082306C" w:rsidRDefault="0082306C" w:rsidP="00671288">
      <w:pPr>
        <w:pStyle w:val="4a"/>
      </w:pPr>
      <w:r>
        <w:rPr>
          <w:rFonts w:hint="eastAsia"/>
        </w:rPr>
        <w:t>Campus multi-branch interconnection technology</w:t>
      </w:r>
    </w:p>
    <w:p w14:paraId="763E4782" w14:textId="3ADBA633" w:rsidR="0082306C" w:rsidRDefault="0082306C" w:rsidP="00671288">
      <w:pPr>
        <w:pStyle w:val="4a"/>
      </w:pPr>
      <w:r>
        <w:rPr>
          <w:rFonts w:hint="eastAsia"/>
        </w:rPr>
        <w:t>VXLAN-based virtualized campus network deployment solution</w:t>
      </w:r>
    </w:p>
    <w:p w14:paraId="4E4A3C17" w14:textId="1783B404" w:rsidR="0082306C" w:rsidRDefault="0082306C" w:rsidP="00671288">
      <w:pPr>
        <w:pStyle w:val="4a"/>
      </w:pPr>
      <w:r>
        <w:rPr>
          <w:rFonts w:hint="eastAsia"/>
        </w:rPr>
        <w:t>Small- and medium-sized campus network deployment solution</w:t>
      </w:r>
    </w:p>
    <w:p w14:paraId="10F00D8F" w14:textId="7DEF6B16" w:rsidR="0082306C" w:rsidRDefault="0082306C" w:rsidP="000D2AE3">
      <w:pPr>
        <w:pStyle w:val="74"/>
      </w:pPr>
      <w:bookmarkStart w:id="10" w:name="_Toc62638001"/>
      <w:r>
        <w:rPr>
          <w:rFonts w:hint="eastAsia"/>
        </w:rPr>
        <w:t>Background Knowledge Required</w:t>
      </w:r>
      <w:bookmarkEnd w:id="10"/>
    </w:p>
    <w:p w14:paraId="6444DA33" w14:textId="77777777" w:rsidR="0082306C" w:rsidRDefault="0082306C" w:rsidP="0038023D">
      <w:pPr>
        <w:pStyle w:val="1e"/>
      </w:pPr>
      <w:r>
        <w:rPr>
          <w:rFonts w:hint="eastAsia"/>
        </w:rPr>
        <w:t>This course is for Huawei's advanced certification. To better understand this course, familiarize yourself with the following requirements:</w:t>
      </w:r>
    </w:p>
    <w:p w14:paraId="4073B9A8" w14:textId="1A911AF9" w:rsidR="0082306C" w:rsidRDefault="0082306C" w:rsidP="00671288">
      <w:pPr>
        <w:pStyle w:val="4a"/>
      </w:pPr>
      <w:r>
        <w:rPr>
          <w:rFonts w:hint="eastAsia"/>
        </w:rPr>
        <w:t>Have basic computer skills.</w:t>
      </w:r>
    </w:p>
    <w:p w14:paraId="58A9F694" w14:textId="4F960DD3" w:rsidR="0082306C" w:rsidRDefault="0082306C" w:rsidP="00671288">
      <w:pPr>
        <w:pStyle w:val="4a"/>
      </w:pPr>
      <w:r>
        <w:rPr>
          <w:rFonts w:hint="eastAsia"/>
        </w:rPr>
        <w:t>Be familiar with the principles of the TCP/IP protocol stack.</w:t>
      </w:r>
    </w:p>
    <w:p w14:paraId="0B656F33" w14:textId="0DD9456B" w:rsidR="0082306C" w:rsidRDefault="0082306C" w:rsidP="00671288">
      <w:pPr>
        <w:pStyle w:val="4a"/>
      </w:pPr>
      <w:r>
        <w:rPr>
          <w:rFonts w:hint="eastAsia"/>
        </w:rPr>
        <w:t>Be familiar with the basic working principles of Ethernet switches and routers.</w:t>
      </w:r>
    </w:p>
    <w:p w14:paraId="55C2C333" w14:textId="13F95D4F" w:rsidR="00642E8D" w:rsidRDefault="00642E8D" w:rsidP="00671288">
      <w:pPr>
        <w:pStyle w:val="4a"/>
      </w:pPr>
      <w:r w:rsidRPr="00642E8D">
        <w:t>Knowledge and skills described in the HCIP-Datacom-Core Technology course</w:t>
      </w:r>
    </w:p>
    <w:p w14:paraId="4D67AC6D" w14:textId="19F2DDF5" w:rsidR="0082306C" w:rsidRDefault="0082306C" w:rsidP="000D2AE3">
      <w:pPr>
        <w:pStyle w:val="74"/>
      </w:pPr>
      <w:bookmarkStart w:id="11" w:name="_Toc62638002"/>
      <w:r>
        <w:rPr>
          <w:rFonts w:hint="eastAsia"/>
        </w:rPr>
        <w:t>Symbol Conventions</w:t>
      </w:r>
      <w:bookmarkEnd w:id="11"/>
    </w:p>
    <w:p w14:paraId="1D4EB495" w14:textId="5A561E13" w:rsidR="0082306C" w:rsidRDefault="0082306C" w:rsidP="0038023D">
      <w:pPr>
        <w:pStyle w:val="1e"/>
      </w:pPr>
      <w:r>
        <w:rPr>
          <w:rFonts w:hint="eastAsia"/>
        </w:rPr>
        <w:t xml:space="preserve"> </w:t>
      </w:r>
      <w:r>
        <w:rPr>
          <w:noProof/>
        </w:rPr>
        <w:drawing>
          <wp:inline distT="0" distB="0" distL="0" distR="0" wp14:anchorId="34CCB67D" wp14:editId="209300A2">
            <wp:extent cx="5023485" cy="2590800"/>
            <wp:effectExtent l="0" t="0" r="571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23485" cy="2590800"/>
                    </a:xfrm>
                    <a:prstGeom prst="rect">
                      <a:avLst/>
                    </a:prstGeom>
                    <a:noFill/>
                    <a:ln>
                      <a:noFill/>
                    </a:ln>
                  </pic:spPr>
                </pic:pic>
              </a:graphicData>
            </a:graphic>
          </wp:inline>
        </w:drawing>
      </w:r>
    </w:p>
    <w:p w14:paraId="6F726994" w14:textId="0CDC32B7" w:rsidR="0082306C" w:rsidRDefault="0082306C" w:rsidP="000D2AE3">
      <w:pPr>
        <w:pStyle w:val="74"/>
      </w:pPr>
      <w:bookmarkStart w:id="12" w:name="_Toc62638003"/>
      <w:r>
        <w:rPr>
          <w:rFonts w:hint="eastAsia"/>
        </w:rPr>
        <w:t>Lab Environment</w:t>
      </w:r>
      <w:bookmarkEnd w:id="12"/>
    </w:p>
    <w:p w14:paraId="13494E7A" w14:textId="77777777" w:rsidR="0082306C" w:rsidRDefault="0082306C" w:rsidP="00804F8D">
      <w:pPr>
        <w:pStyle w:val="84"/>
      </w:pPr>
      <w:r>
        <w:rPr>
          <w:rFonts w:hint="eastAsia"/>
        </w:rPr>
        <w:t>Networking</w:t>
      </w:r>
    </w:p>
    <w:p w14:paraId="7E544D99" w14:textId="288DDF2A" w:rsidR="0082306C" w:rsidRDefault="0082306C" w:rsidP="0038023D">
      <w:pPr>
        <w:pStyle w:val="1e"/>
      </w:pPr>
      <w:r>
        <w:rPr>
          <w:rFonts w:hint="eastAsia"/>
        </w:rPr>
        <w:t xml:space="preserve">This lab environment is intended for datacom network engineers preparing for the </w:t>
      </w:r>
      <w:r w:rsidR="00F5486E" w:rsidRPr="00F5486E">
        <w:rPr>
          <w:rFonts w:hint="eastAsia"/>
        </w:rPr>
        <w:t>HCIP-Datacom-Campus Network Planning and Deployment</w:t>
      </w:r>
      <w:r>
        <w:rPr>
          <w:rFonts w:hint="eastAsia"/>
        </w:rPr>
        <w:t xml:space="preserve"> exam. Each lab environment consists of three switches (not supporting PoE), two PoE switches, two APs, two routers, and several servers.</w:t>
      </w:r>
    </w:p>
    <w:p w14:paraId="0331D807" w14:textId="77777777" w:rsidR="0082306C" w:rsidRDefault="0082306C" w:rsidP="00804F8D">
      <w:pPr>
        <w:pStyle w:val="84"/>
      </w:pPr>
      <w:r>
        <w:rPr>
          <w:rFonts w:hint="eastAsia"/>
        </w:rPr>
        <w:t>Device Introduction</w:t>
      </w:r>
    </w:p>
    <w:p w14:paraId="2A393852" w14:textId="3CC8B459" w:rsidR="0082306C" w:rsidRDefault="0082306C" w:rsidP="0038023D">
      <w:pPr>
        <w:pStyle w:val="1e"/>
      </w:pPr>
      <w:r>
        <w:rPr>
          <w:rFonts w:hint="eastAsia"/>
        </w:rPr>
        <w:t xml:space="preserve">To meet the requirements of the </w:t>
      </w:r>
      <w:r w:rsidR="00F5486E" w:rsidRPr="00F5486E">
        <w:rPr>
          <w:rFonts w:hint="eastAsia"/>
        </w:rPr>
        <w:t>HCIP-Datacom-Campus Network Planning and Deployment</w:t>
      </w:r>
      <w:r>
        <w:rPr>
          <w:rFonts w:hint="eastAsia"/>
        </w:rPr>
        <w:t xml:space="preserve"> experiment, you are advised to use the following configurations for each lab environment:</w:t>
      </w:r>
    </w:p>
    <w:p w14:paraId="703268F8" w14:textId="77777777" w:rsidR="0082306C" w:rsidRDefault="0082306C" w:rsidP="0038023D">
      <w:pPr>
        <w:pStyle w:val="1e"/>
      </w:pPr>
      <w:r>
        <w:rPr>
          <w:rFonts w:hint="eastAsia"/>
        </w:rPr>
        <w:t>The mapping between device names, models, and versions is as follows:</w:t>
      </w:r>
    </w:p>
    <w:tbl>
      <w:tblPr>
        <w:tblStyle w:val="V301"/>
        <w:tblW w:w="8590" w:type="dxa"/>
        <w:tblInd w:w="1029" w:type="dxa"/>
        <w:tblLayout w:type="fixed"/>
        <w:tblLook w:val="01E0" w:firstRow="1" w:lastRow="1" w:firstColumn="1" w:lastColumn="1" w:noHBand="0" w:noVBand="0"/>
      </w:tblPr>
      <w:tblGrid>
        <w:gridCol w:w="1757"/>
        <w:gridCol w:w="3436"/>
        <w:gridCol w:w="3397"/>
      </w:tblGrid>
      <w:tr w:rsidR="000D2AE3" w:rsidRPr="000D2AE3" w14:paraId="4E2AA6F7" w14:textId="77777777" w:rsidTr="000D2AE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57" w:type="dxa"/>
          </w:tcPr>
          <w:p w14:paraId="0F269865" w14:textId="77777777" w:rsidR="000D2AE3" w:rsidRPr="000D2AE3" w:rsidRDefault="000D2AE3" w:rsidP="000D2AE3">
            <w:pPr>
              <w:widowControl w:val="0"/>
              <w:autoSpaceDE w:val="0"/>
              <w:autoSpaceDN w:val="0"/>
              <w:ind w:left="0"/>
              <w:rPr>
                <w:rFonts w:ascii="Huawei Sans" w:hAnsi="Huawei Sans"/>
                <w:snapToGrid w:val="0"/>
              </w:rPr>
            </w:pPr>
            <w:r w:rsidRPr="000D2AE3">
              <w:rPr>
                <w:rFonts w:ascii="Huawei Sans" w:hAnsi="Huawei Sans"/>
                <w:snapToGrid w:val="0"/>
              </w:rPr>
              <w:t>D</w:t>
            </w:r>
            <w:r w:rsidRPr="000D2AE3">
              <w:rPr>
                <w:rFonts w:ascii="Huawei Sans" w:hAnsi="Huawei Sans" w:hint="eastAsia"/>
                <w:snapToGrid w:val="0"/>
              </w:rPr>
              <w:t>evice</w:t>
            </w:r>
          </w:p>
        </w:tc>
        <w:tc>
          <w:tcPr>
            <w:tcW w:w="3436" w:type="dxa"/>
          </w:tcPr>
          <w:p w14:paraId="56B112BD" w14:textId="77777777" w:rsidR="000D2AE3" w:rsidRPr="000D2AE3" w:rsidRDefault="000D2AE3" w:rsidP="000D2AE3">
            <w:pPr>
              <w:widowControl w:val="0"/>
              <w:autoSpaceDE w:val="0"/>
              <w:autoSpaceDN w:val="0"/>
              <w:ind w:left="0"/>
              <w:cnfStyle w:val="100000000000" w:firstRow="1" w:lastRow="0" w:firstColumn="0" w:lastColumn="0" w:oddVBand="0" w:evenVBand="0" w:oddHBand="0" w:evenHBand="0" w:firstRowFirstColumn="0" w:firstRowLastColumn="0" w:lastRowFirstColumn="0" w:lastRowLastColumn="0"/>
              <w:rPr>
                <w:rFonts w:ascii="Huawei Sans" w:hAnsi="Huawei Sans"/>
                <w:snapToGrid w:val="0"/>
              </w:rPr>
            </w:pPr>
            <w:r w:rsidRPr="000D2AE3">
              <w:rPr>
                <w:rFonts w:ascii="Huawei Sans" w:hAnsi="Huawei Sans"/>
                <w:snapToGrid w:val="0"/>
              </w:rPr>
              <w:t>M</w:t>
            </w:r>
            <w:r w:rsidRPr="000D2AE3">
              <w:rPr>
                <w:rFonts w:ascii="Huawei Sans" w:hAnsi="Huawei Sans" w:hint="eastAsia"/>
                <w:snapToGrid w:val="0"/>
              </w:rPr>
              <w:t>odel</w:t>
            </w:r>
          </w:p>
        </w:tc>
        <w:tc>
          <w:tcPr>
            <w:tcW w:w="3397" w:type="dxa"/>
          </w:tcPr>
          <w:p w14:paraId="6228B167" w14:textId="77777777" w:rsidR="000D2AE3" w:rsidRPr="000D2AE3" w:rsidRDefault="000D2AE3" w:rsidP="000D2AE3">
            <w:pPr>
              <w:widowControl w:val="0"/>
              <w:autoSpaceDE w:val="0"/>
              <w:autoSpaceDN w:val="0"/>
              <w:ind w:left="0"/>
              <w:cnfStyle w:val="100000000000" w:firstRow="1" w:lastRow="0" w:firstColumn="0" w:lastColumn="0" w:oddVBand="0" w:evenVBand="0" w:oddHBand="0" w:evenHBand="0" w:firstRowFirstColumn="0" w:firstRowLastColumn="0" w:lastRowFirstColumn="0" w:lastRowLastColumn="0"/>
              <w:rPr>
                <w:rFonts w:ascii="Huawei Sans" w:hAnsi="Huawei Sans"/>
                <w:snapToGrid w:val="0"/>
              </w:rPr>
            </w:pPr>
            <w:r w:rsidRPr="000D2AE3">
              <w:rPr>
                <w:rFonts w:ascii="Huawei Sans" w:hAnsi="Huawei Sans"/>
                <w:snapToGrid w:val="0"/>
              </w:rPr>
              <w:t>S</w:t>
            </w:r>
            <w:r w:rsidRPr="000D2AE3">
              <w:rPr>
                <w:rFonts w:ascii="Huawei Sans" w:hAnsi="Huawei Sans" w:hint="eastAsia"/>
                <w:snapToGrid w:val="0"/>
              </w:rPr>
              <w:t>oftware</w:t>
            </w:r>
            <w:r w:rsidRPr="000D2AE3">
              <w:rPr>
                <w:rFonts w:ascii="Huawei Sans" w:hAnsi="Huawei Sans"/>
                <w:snapToGrid w:val="0"/>
              </w:rPr>
              <w:t xml:space="preserve"> version</w:t>
            </w:r>
          </w:p>
        </w:tc>
      </w:tr>
      <w:tr w:rsidR="000D2AE3" w:rsidRPr="000D2AE3" w14:paraId="72E923DD" w14:textId="77777777" w:rsidTr="000D2AE3">
        <w:tc>
          <w:tcPr>
            <w:cnfStyle w:val="001000000000" w:firstRow="0" w:lastRow="0" w:firstColumn="1" w:lastColumn="0" w:oddVBand="0" w:evenVBand="0" w:oddHBand="0" w:evenHBand="0" w:firstRowFirstColumn="0" w:firstRowLastColumn="0" w:lastRowFirstColumn="0" w:lastRowLastColumn="0"/>
            <w:tcW w:w="1757" w:type="dxa"/>
          </w:tcPr>
          <w:p w14:paraId="555436CF" w14:textId="77777777" w:rsidR="000D2AE3" w:rsidRPr="000D2AE3" w:rsidRDefault="000D2AE3" w:rsidP="000D2AE3">
            <w:pPr>
              <w:widowControl w:val="0"/>
              <w:autoSpaceDE w:val="0"/>
              <w:autoSpaceDN w:val="0"/>
              <w:ind w:left="0"/>
              <w:rPr>
                <w:rFonts w:ascii="Huawei Sans" w:hAnsi="Huawei Sans"/>
                <w:snapToGrid w:val="0"/>
              </w:rPr>
            </w:pPr>
            <w:r w:rsidRPr="000D2AE3">
              <w:rPr>
                <w:rFonts w:ascii="Huawei Sans" w:hAnsi="Huawei Sans"/>
                <w:snapToGrid w:val="0"/>
              </w:rPr>
              <w:t>S</w:t>
            </w:r>
            <w:r w:rsidRPr="000D2AE3">
              <w:rPr>
                <w:rFonts w:ascii="Huawei Sans" w:hAnsi="Huawei Sans" w:hint="eastAsia"/>
                <w:snapToGrid w:val="0"/>
              </w:rPr>
              <w:t>witch</w:t>
            </w:r>
          </w:p>
        </w:tc>
        <w:tc>
          <w:tcPr>
            <w:tcW w:w="3436" w:type="dxa"/>
          </w:tcPr>
          <w:p w14:paraId="1AC77E51" w14:textId="77777777" w:rsidR="000D2AE3" w:rsidRPr="000D2AE3" w:rsidRDefault="000D2AE3" w:rsidP="000D2AE3">
            <w:pPr>
              <w:widowControl w:val="0"/>
              <w:autoSpaceDE w:val="0"/>
              <w:autoSpaceDN w:val="0"/>
              <w:ind w:left="0"/>
              <w:cnfStyle w:val="000000000000" w:firstRow="0" w:lastRow="0" w:firstColumn="0" w:lastColumn="0" w:oddVBand="0" w:evenVBand="0" w:oddHBand="0" w:evenHBand="0" w:firstRowFirstColumn="0" w:firstRowLastColumn="0" w:lastRowFirstColumn="0" w:lastRowLastColumn="0"/>
              <w:rPr>
                <w:rFonts w:ascii="Huawei Sans" w:hAnsi="Huawei Sans"/>
                <w:snapToGrid w:val="0"/>
              </w:rPr>
            </w:pPr>
            <w:r w:rsidRPr="000D2AE3">
              <w:rPr>
                <w:rFonts w:ascii="Huawei Sans" w:hAnsi="Huawei Sans" w:hint="eastAsia"/>
                <w:snapToGrid w:val="0"/>
              </w:rPr>
              <w:t>CloudEngine S5731-H24T4XC</w:t>
            </w:r>
            <w:r w:rsidRPr="000D2AE3">
              <w:rPr>
                <w:rFonts w:ascii="Huawei Sans" w:hAnsi="Huawei Sans"/>
                <w:snapToGrid w:val="0"/>
              </w:rPr>
              <w:t xml:space="preserve"> </w:t>
            </w:r>
          </w:p>
        </w:tc>
        <w:tc>
          <w:tcPr>
            <w:tcW w:w="3397" w:type="dxa"/>
          </w:tcPr>
          <w:p w14:paraId="7245981A" w14:textId="77777777" w:rsidR="000D2AE3" w:rsidRPr="000D2AE3" w:rsidRDefault="000D2AE3" w:rsidP="000D2AE3">
            <w:pPr>
              <w:widowControl w:val="0"/>
              <w:autoSpaceDE w:val="0"/>
              <w:autoSpaceDN w:val="0"/>
              <w:ind w:left="0"/>
              <w:cnfStyle w:val="000000000000" w:firstRow="0" w:lastRow="0" w:firstColumn="0" w:lastColumn="0" w:oddVBand="0" w:evenVBand="0" w:oddHBand="0" w:evenHBand="0" w:firstRowFirstColumn="0" w:firstRowLastColumn="0" w:lastRowFirstColumn="0" w:lastRowLastColumn="0"/>
              <w:rPr>
                <w:rFonts w:ascii="Huawei Sans" w:hAnsi="Huawei Sans"/>
                <w:snapToGrid w:val="0"/>
              </w:rPr>
            </w:pPr>
            <w:r w:rsidRPr="000D2AE3">
              <w:rPr>
                <w:rFonts w:ascii="Huawei Sans" w:hAnsi="Huawei Sans" w:hint="eastAsia"/>
                <w:snapToGrid w:val="0"/>
              </w:rPr>
              <w:t>V200R019C00</w:t>
            </w:r>
            <w:r w:rsidRPr="000D2AE3">
              <w:rPr>
                <w:rFonts w:ascii="Huawei Sans" w:hAnsi="Huawei Sans"/>
                <w:snapToGrid w:val="0"/>
              </w:rPr>
              <w:t xml:space="preserve"> </w:t>
            </w:r>
            <w:r w:rsidRPr="000D2AE3">
              <w:rPr>
                <w:rFonts w:ascii="Huawei Sans" w:hAnsi="Huawei Sans" w:hint="eastAsia"/>
                <w:snapToGrid w:val="0"/>
              </w:rPr>
              <w:t>or</w:t>
            </w:r>
            <w:r w:rsidRPr="000D2AE3">
              <w:rPr>
                <w:rFonts w:ascii="Huawei Sans" w:hAnsi="Huawei Sans"/>
                <w:snapToGrid w:val="0"/>
              </w:rPr>
              <w:t xml:space="preserve"> later</w:t>
            </w:r>
          </w:p>
        </w:tc>
      </w:tr>
      <w:tr w:rsidR="000D2AE3" w:rsidRPr="000D2AE3" w14:paraId="6E5B0B03" w14:textId="77777777" w:rsidTr="000D2AE3">
        <w:tc>
          <w:tcPr>
            <w:cnfStyle w:val="001000000000" w:firstRow="0" w:lastRow="0" w:firstColumn="1" w:lastColumn="0" w:oddVBand="0" w:evenVBand="0" w:oddHBand="0" w:evenHBand="0" w:firstRowFirstColumn="0" w:firstRowLastColumn="0" w:lastRowFirstColumn="0" w:lastRowLastColumn="0"/>
            <w:tcW w:w="1757" w:type="dxa"/>
          </w:tcPr>
          <w:p w14:paraId="7511D064" w14:textId="77777777" w:rsidR="000D2AE3" w:rsidRPr="000D2AE3" w:rsidRDefault="000D2AE3" w:rsidP="000D2AE3">
            <w:pPr>
              <w:widowControl w:val="0"/>
              <w:autoSpaceDE w:val="0"/>
              <w:autoSpaceDN w:val="0"/>
              <w:ind w:left="0"/>
              <w:rPr>
                <w:rFonts w:ascii="Huawei Sans" w:hAnsi="Huawei Sans"/>
                <w:snapToGrid w:val="0"/>
              </w:rPr>
            </w:pPr>
            <w:r w:rsidRPr="000D2AE3">
              <w:rPr>
                <w:rFonts w:ascii="Huawei Sans" w:hAnsi="Huawei Sans"/>
                <w:snapToGrid w:val="0"/>
              </w:rPr>
              <w:t>Switch</w:t>
            </w:r>
            <w:r w:rsidRPr="000D2AE3">
              <w:rPr>
                <w:rFonts w:ascii="Huawei Sans" w:hAnsi="Huawei Sans" w:hint="eastAsia"/>
                <w:snapToGrid w:val="0"/>
              </w:rPr>
              <w:t>（P</w:t>
            </w:r>
            <w:r w:rsidRPr="000D2AE3">
              <w:rPr>
                <w:rFonts w:ascii="Huawei Sans" w:hAnsi="Huawei Sans"/>
                <w:snapToGrid w:val="0"/>
              </w:rPr>
              <w:t>oE</w:t>
            </w:r>
            <w:r w:rsidRPr="000D2AE3">
              <w:rPr>
                <w:rFonts w:ascii="Huawei Sans" w:hAnsi="Huawei Sans" w:hint="eastAsia"/>
                <w:snapToGrid w:val="0"/>
              </w:rPr>
              <w:t>）</w:t>
            </w:r>
          </w:p>
        </w:tc>
        <w:tc>
          <w:tcPr>
            <w:tcW w:w="3436" w:type="dxa"/>
          </w:tcPr>
          <w:p w14:paraId="477476F3" w14:textId="77777777" w:rsidR="000D2AE3" w:rsidRPr="000D2AE3" w:rsidRDefault="000D2AE3" w:rsidP="000D2AE3">
            <w:pPr>
              <w:widowControl w:val="0"/>
              <w:autoSpaceDE w:val="0"/>
              <w:autoSpaceDN w:val="0"/>
              <w:ind w:left="0"/>
              <w:cnfStyle w:val="000000000000" w:firstRow="0" w:lastRow="0" w:firstColumn="0" w:lastColumn="0" w:oddVBand="0" w:evenVBand="0" w:oddHBand="0" w:evenHBand="0" w:firstRowFirstColumn="0" w:firstRowLastColumn="0" w:lastRowFirstColumn="0" w:lastRowLastColumn="0"/>
              <w:rPr>
                <w:rFonts w:ascii="Huawei Sans" w:hAnsi="Huawei Sans"/>
                <w:snapToGrid w:val="0"/>
              </w:rPr>
            </w:pPr>
            <w:r w:rsidRPr="000D2AE3">
              <w:rPr>
                <w:rFonts w:ascii="Huawei Sans" w:hAnsi="Huawei Sans" w:hint="eastAsia"/>
                <w:snapToGrid w:val="0"/>
              </w:rPr>
              <w:t>CloudEngine S5731-H24P4XC</w:t>
            </w:r>
          </w:p>
        </w:tc>
        <w:tc>
          <w:tcPr>
            <w:tcW w:w="3397" w:type="dxa"/>
          </w:tcPr>
          <w:p w14:paraId="5A043466" w14:textId="77777777" w:rsidR="000D2AE3" w:rsidRPr="000D2AE3" w:rsidRDefault="000D2AE3" w:rsidP="000D2AE3">
            <w:pPr>
              <w:widowControl w:val="0"/>
              <w:autoSpaceDE w:val="0"/>
              <w:autoSpaceDN w:val="0"/>
              <w:ind w:left="0"/>
              <w:cnfStyle w:val="000000000000" w:firstRow="0" w:lastRow="0" w:firstColumn="0" w:lastColumn="0" w:oddVBand="0" w:evenVBand="0" w:oddHBand="0" w:evenHBand="0" w:firstRowFirstColumn="0" w:firstRowLastColumn="0" w:lastRowFirstColumn="0" w:lastRowLastColumn="0"/>
              <w:rPr>
                <w:rFonts w:ascii="Huawei Sans" w:hAnsi="Huawei Sans"/>
                <w:snapToGrid w:val="0"/>
              </w:rPr>
            </w:pPr>
            <w:r w:rsidRPr="000D2AE3">
              <w:rPr>
                <w:rFonts w:ascii="Huawei Sans" w:hAnsi="Huawei Sans" w:hint="eastAsia"/>
                <w:snapToGrid w:val="0"/>
              </w:rPr>
              <w:t>V200R019C00</w:t>
            </w:r>
            <w:r w:rsidRPr="000D2AE3">
              <w:rPr>
                <w:rFonts w:ascii="Huawei Sans" w:hAnsi="Huawei Sans"/>
                <w:snapToGrid w:val="0"/>
              </w:rPr>
              <w:t xml:space="preserve"> or later</w:t>
            </w:r>
          </w:p>
        </w:tc>
      </w:tr>
      <w:tr w:rsidR="000D2AE3" w:rsidRPr="000D2AE3" w14:paraId="7A5FC1D6" w14:textId="77777777" w:rsidTr="000D2AE3">
        <w:tc>
          <w:tcPr>
            <w:cnfStyle w:val="001000000000" w:firstRow="0" w:lastRow="0" w:firstColumn="1" w:lastColumn="0" w:oddVBand="0" w:evenVBand="0" w:oddHBand="0" w:evenHBand="0" w:firstRowFirstColumn="0" w:firstRowLastColumn="0" w:lastRowFirstColumn="0" w:lastRowLastColumn="0"/>
            <w:tcW w:w="1757" w:type="dxa"/>
          </w:tcPr>
          <w:p w14:paraId="35C269C0" w14:textId="77777777" w:rsidR="000D2AE3" w:rsidRPr="000D2AE3" w:rsidRDefault="000D2AE3" w:rsidP="000D2AE3">
            <w:pPr>
              <w:widowControl w:val="0"/>
              <w:autoSpaceDE w:val="0"/>
              <w:autoSpaceDN w:val="0"/>
              <w:ind w:left="0"/>
              <w:rPr>
                <w:rFonts w:ascii="Huawei Sans" w:hAnsi="Huawei Sans"/>
                <w:snapToGrid w:val="0"/>
              </w:rPr>
            </w:pPr>
            <w:r w:rsidRPr="000D2AE3">
              <w:rPr>
                <w:rFonts w:ascii="Huawei Sans" w:hAnsi="Huawei Sans" w:hint="eastAsia"/>
                <w:snapToGrid w:val="0"/>
              </w:rPr>
              <w:t>A</w:t>
            </w:r>
            <w:r w:rsidRPr="000D2AE3">
              <w:rPr>
                <w:rFonts w:ascii="Huawei Sans" w:hAnsi="Huawei Sans"/>
                <w:snapToGrid w:val="0"/>
              </w:rPr>
              <w:t>P</w:t>
            </w:r>
          </w:p>
        </w:tc>
        <w:tc>
          <w:tcPr>
            <w:tcW w:w="3436" w:type="dxa"/>
          </w:tcPr>
          <w:p w14:paraId="7E5FC7BC" w14:textId="14691DD0" w:rsidR="000D2AE3" w:rsidRPr="000D2AE3" w:rsidRDefault="000D2AE3" w:rsidP="000D2AE3">
            <w:pPr>
              <w:widowControl w:val="0"/>
              <w:autoSpaceDE w:val="0"/>
              <w:autoSpaceDN w:val="0"/>
              <w:ind w:left="0"/>
              <w:cnfStyle w:val="000000000000" w:firstRow="0" w:lastRow="0" w:firstColumn="0" w:lastColumn="0" w:oddVBand="0" w:evenVBand="0" w:oddHBand="0" w:evenHBand="0" w:firstRowFirstColumn="0" w:firstRowLastColumn="0" w:lastRowFirstColumn="0" w:lastRowLastColumn="0"/>
              <w:rPr>
                <w:rFonts w:ascii="Huawei Sans" w:hAnsi="Huawei Sans"/>
                <w:snapToGrid w:val="0"/>
              </w:rPr>
            </w:pPr>
            <w:r w:rsidRPr="000D2AE3">
              <w:rPr>
                <w:rFonts w:ascii="Huawei Sans" w:hAnsi="Huawei Sans" w:hint="eastAsia"/>
                <w:snapToGrid w:val="0"/>
              </w:rPr>
              <w:t>AirEngine 5760-</w:t>
            </w:r>
            <w:r w:rsidR="008B0AB0">
              <w:rPr>
                <w:rFonts w:ascii="Huawei Sans" w:hAnsi="Huawei Sans"/>
                <w:snapToGrid w:val="0"/>
              </w:rPr>
              <w:t>51</w:t>
            </w:r>
          </w:p>
        </w:tc>
        <w:tc>
          <w:tcPr>
            <w:tcW w:w="3397" w:type="dxa"/>
          </w:tcPr>
          <w:p w14:paraId="3B7E6119" w14:textId="77777777" w:rsidR="000D2AE3" w:rsidRPr="000D2AE3" w:rsidRDefault="000D2AE3" w:rsidP="000D2AE3">
            <w:pPr>
              <w:widowControl w:val="0"/>
              <w:autoSpaceDE w:val="0"/>
              <w:autoSpaceDN w:val="0"/>
              <w:ind w:left="0"/>
              <w:cnfStyle w:val="000000000000" w:firstRow="0" w:lastRow="0" w:firstColumn="0" w:lastColumn="0" w:oddVBand="0" w:evenVBand="0" w:oddHBand="0" w:evenHBand="0" w:firstRowFirstColumn="0" w:firstRowLastColumn="0" w:lastRowFirstColumn="0" w:lastRowLastColumn="0"/>
              <w:rPr>
                <w:rFonts w:ascii="Huawei Sans" w:hAnsi="Huawei Sans"/>
                <w:snapToGrid w:val="0"/>
              </w:rPr>
            </w:pPr>
            <w:r w:rsidRPr="000D2AE3">
              <w:rPr>
                <w:rFonts w:ascii="Huawei Sans" w:hAnsi="Huawei Sans" w:hint="eastAsia"/>
                <w:snapToGrid w:val="0"/>
              </w:rPr>
              <w:t>V200R019C00</w:t>
            </w:r>
            <w:r w:rsidRPr="000D2AE3">
              <w:rPr>
                <w:rFonts w:ascii="Huawei Sans" w:hAnsi="Huawei Sans"/>
                <w:snapToGrid w:val="0"/>
              </w:rPr>
              <w:t xml:space="preserve"> or later</w:t>
            </w:r>
          </w:p>
        </w:tc>
      </w:tr>
      <w:tr w:rsidR="000D2AE3" w:rsidRPr="000D2AE3" w14:paraId="574F4569" w14:textId="77777777" w:rsidTr="000D2AE3">
        <w:tc>
          <w:tcPr>
            <w:cnfStyle w:val="001000000000" w:firstRow="0" w:lastRow="0" w:firstColumn="1" w:lastColumn="0" w:oddVBand="0" w:evenVBand="0" w:oddHBand="0" w:evenHBand="0" w:firstRowFirstColumn="0" w:firstRowLastColumn="0" w:lastRowFirstColumn="0" w:lastRowLastColumn="0"/>
            <w:tcW w:w="1757" w:type="dxa"/>
          </w:tcPr>
          <w:p w14:paraId="469C3311" w14:textId="77777777" w:rsidR="000D2AE3" w:rsidRPr="000D2AE3" w:rsidRDefault="000D2AE3" w:rsidP="000D2AE3">
            <w:pPr>
              <w:widowControl w:val="0"/>
              <w:autoSpaceDE w:val="0"/>
              <w:autoSpaceDN w:val="0"/>
              <w:ind w:left="0"/>
              <w:rPr>
                <w:rFonts w:ascii="Huawei Sans" w:hAnsi="Huawei Sans"/>
                <w:snapToGrid w:val="0"/>
              </w:rPr>
            </w:pPr>
            <w:r w:rsidRPr="000D2AE3">
              <w:rPr>
                <w:rFonts w:ascii="Huawei Sans" w:hAnsi="Huawei Sans" w:hint="eastAsia"/>
                <w:snapToGrid w:val="0"/>
              </w:rPr>
              <w:t>A</w:t>
            </w:r>
            <w:r w:rsidRPr="000D2AE3">
              <w:rPr>
                <w:rFonts w:ascii="Huawei Sans" w:hAnsi="Huawei Sans"/>
                <w:snapToGrid w:val="0"/>
              </w:rPr>
              <w:t>R</w:t>
            </w:r>
          </w:p>
        </w:tc>
        <w:tc>
          <w:tcPr>
            <w:tcW w:w="3436" w:type="dxa"/>
          </w:tcPr>
          <w:p w14:paraId="715FE49F" w14:textId="77777777" w:rsidR="000D2AE3" w:rsidRPr="000D2AE3" w:rsidRDefault="000D2AE3" w:rsidP="000D2AE3">
            <w:pPr>
              <w:widowControl w:val="0"/>
              <w:autoSpaceDE w:val="0"/>
              <w:autoSpaceDN w:val="0"/>
              <w:ind w:left="0"/>
              <w:cnfStyle w:val="000000000000" w:firstRow="0" w:lastRow="0" w:firstColumn="0" w:lastColumn="0" w:oddVBand="0" w:evenVBand="0" w:oddHBand="0" w:evenHBand="0" w:firstRowFirstColumn="0" w:firstRowLastColumn="0" w:lastRowFirstColumn="0" w:lastRowLastColumn="0"/>
              <w:rPr>
                <w:rFonts w:ascii="Huawei Sans" w:hAnsi="Huawei Sans"/>
                <w:snapToGrid w:val="0"/>
              </w:rPr>
            </w:pPr>
            <w:r w:rsidRPr="000D2AE3">
              <w:rPr>
                <w:rFonts w:ascii="Huawei Sans" w:hAnsi="Huawei Sans" w:hint="eastAsia"/>
                <w:snapToGrid w:val="0"/>
              </w:rPr>
              <w:t>NetEngine AR6</w:t>
            </w:r>
            <w:r w:rsidRPr="000D2AE3">
              <w:rPr>
                <w:rFonts w:ascii="Huawei Sans" w:hAnsi="Huawei Sans"/>
                <w:snapToGrid w:val="0"/>
              </w:rPr>
              <w:t>120</w:t>
            </w:r>
          </w:p>
        </w:tc>
        <w:tc>
          <w:tcPr>
            <w:tcW w:w="3397" w:type="dxa"/>
          </w:tcPr>
          <w:p w14:paraId="06D2929D" w14:textId="77777777" w:rsidR="000D2AE3" w:rsidRPr="000D2AE3" w:rsidRDefault="000D2AE3" w:rsidP="000D2AE3">
            <w:pPr>
              <w:widowControl w:val="0"/>
              <w:autoSpaceDE w:val="0"/>
              <w:autoSpaceDN w:val="0"/>
              <w:ind w:left="0"/>
              <w:cnfStyle w:val="000000000000" w:firstRow="0" w:lastRow="0" w:firstColumn="0" w:lastColumn="0" w:oddVBand="0" w:evenVBand="0" w:oddHBand="0" w:evenHBand="0" w:firstRowFirstColumn="0" w:firstRowLastColumn="0" w:lastRowFirstColumn="0" w:lastRowLastColumn="0"/>
              <w:rPr>
                <w:rFonts w:ascii="Huawei Sans" w:hAnsi="Huawei Sans"/>
                <w:snapToGrid w:val="0"/>
              </w:rPr>
            </w:pPr>
            <w:r w:rsidRPr="000D2AE3">
              <w:rPr>
                <w:rFonts w:ascii="Huawei Sans" w:hAnsi="Huawei Sans" w:hint="eastAsia"/>
                <w:snapToGrid w:val="0"/>
              </w:rPr>
              <w:t>V300R019</w:t>
            </w:r>
            <w:r w:rsidRPr="000D2AE3">
              <w:rPr>
                <w:rFonts w:ascii="Huawei Sans" w:hAnsi="Huawei Sans"/>
                <w:snapToGrid w:val="0"/>
              </w:rPr>
              <w:t xml:space="preserve"> or later</w:t>
            </w:r>
          </w:p>
        </w:tc>
      </w:tr>
    </w:tbl>
    <w:p w14:paraId="2D8BF7A9" w14:textId="77777777" w:rsidR="0005355F" w:rsidRDefault="0082306C" w:rsidP="00AB081F">
      <w:pPr>
        <w:pStyle w:val="1e"/>
      </w:pPr>
      <w:r>
        <w:rPr>
          <w:rFonts w:hint="eastAsia"/>
        </w:rPr>
        <w:t>Note: The port information, display information, and configuration information of all devices in this document are provided based on the devices in the recommended topology. The information may vary according to lab environments.</w:t>
      </w:r>
    </w:p>
    <w:p w14:paraId="6C8726FB" w14:textId="21BD69C8" w:rsidR="00A83A71" w:rsidRDefault="0005355F" w:rsidP="0005355F">
      <w:pPr>
        <w:pStyle w:val="84"/>
      </w:pPr>
      <w:r w:rsidRPr="0005355F">
        <w:rPr>
          <w:rFonts w:hint="eastAsia"/>
        </w:rPr>
        <w:t>Pre-configuration</w:t>
      </w:r>
    </w:p>
    <w:p w14:paraId="04E11CC0" w14:textId="4A96C16E" w:rsidR="0005355F" w:rsidRDefault="0005355F" w:rsidP="0005355F">
      <w:pPr>
        <w:pStyle w:val="1e"/>
      </w:pPr>
      <w:r>
        <w:rPr>
          <w:rFonts w:hint="eastAsia"/>
        </w:rPr>
        <w:t xml:space="preserve">For the overall topology of this lab, </w:t>
      </w:r>
      <w:r w:rsidR="00B82146">
        <w:rPr>
          <w:rFonts w:hint="eastAsia"/>
        </w:rPr>
        <w:t>refer</w:t>
      </w:r>
      <w:r w:rsidR="00B82146">
        <w:t xml:space="preserve"> </w:t>
      </w:r>
      <w:r>
        <w:rPr>
          <w:rFonts w:hint="eastAsia"/>
        </w:rPr>
        <w:t xml:space="preserve">the </w:t>
      </w:r>
      <w:r w:rsidR="00B82146">
        <w:rPr>
          <w:rFonts w:hint="eastAsia"/>
        </w:rPr>
        <w:t>《</w:t>
      </w:r>
      <w:r w:rsidR="00480427" w:rsidRPr="00480427">
        <w:rPr>
          <w:rFonts w:hint="eastAsia"/>
        </w:rPr>
        <w:t xml:space="preserve">HCIP-Datacom-Campus Network Planning and </w:t>
      </w:r>
      <w:r w:rsidR="00480427">
        <w:rPr>
          <w:rFonts w:hint="eastAsia"/>
        </w:rPr>
        <w:t>Deployment V1.0 Lab Setup Guide</w:t>
      </w:r>
      <w:r w:rsidR="00B82146">
        <w:rPr>
          <w:rFonts w:hint="eastAsia"/>
        </w:rPr>
        <w:t>》</w:t>
      </w:r>
      <w:r w:rsidR="00480427">
        <w:rPr>
          <w:rFonts w:hint="eastAsia"/>
        </w:rPr>
        <w:t>.</w:t>
      </w:r>
    </w:p>
    <w:p w14:paraId="4B189B43" w14:textId="77777777" w:rsidR="0005355F" w:rsidRDefault="0005355F" w:rsidP="0005355F">
      <w:pPr>
        <w:pStyle w:val="1e"/>
      </w:pPr>
      <w:r>
        <w:rPr>
          <w:rFonts w:hint="eastAsia"/>
        </w:rPr>
        <w:t>In this experiment, SW1 functions as the gateway of the iMaster NCE server and the gateway of AR1 and AR2. SW1 provides the following functions:</w:t>
      </w:r>
    </w:p>
    <w:p w14:paraId="0A0924F2" w14:textId="05CDCA65" w:rsidR="0005355F" w:rsidRDefault="0005355F" w:rsidP="002B4DA7">
      <w:pPr>
        <w:pStyle w:val="1e"/>
        <w:numPr>
          <w:ilvl w:val="0"/>
          <w:numId w:val="80"/>
        </w:numPr>
      </w:pPr>
      <w:r>
        <w:rPr>
          <w:rFonts w:hint="eastAsia"/>
        </w:rPr>
        <w:t>Enable AR1 and AR2 to communicate with the iMaster NCE server.</w:t>
      </w:r>
    </w:p>
    <w:p w14:paraId="7A8FF385" w14:textId="6331E389" w:rsidR="0005355F" w:rsidRDefault="0005355F" w:rsidP="002B4DA7">
      <w:pPr>
        <w:pStyle w:val="1e"/>
        <w:numPr>
          <w:ilvl w:val="0"/>
          <w:numId w:val="80"/>
        </w:numPr>
      </w:pPr>
      <w:r>
        <w:rPr>
          <w:rFonts w:hint="eastAsia"/>
        </w:rPr>
        <w:t>Delivers the IP address of the iMaster NCE controller to the device through DHCP Option 148.</w:t>
      </w:r>
    </w:p>
    <w:p w14:paraId="7F7E3BA9" w14:textId="77777777" w:rsidR="0005355F" w:rsidRDefault="0005355F" w:rsidP="0005355F">
      <w:pPr>
        <w:pStyle w:val="1e"/>
      </w:pPr>
    </w:p>
    <w:p w14:paraId="28C3B676" w14:textId="52E10755" w:rsidR="0005355F" w:rsidRDefault="00686747" w:rsidP="0005355F">
      <w:pPr>
        <w:pStyle w:val="1e"/>
      </w:pPr>
      <w:r w:rsidRPr="00686747">
        <w:rPr>
          <w:rFonts w:hint="eastAsia"/>
        </w:rPr>
        <w:t>Perform the following pre-configuration on SW1:</w:t>
      </w:r>
    </w:p>
    <w:p w14:paraId="7FF24BDC" w14:textId="38E300C1" w:rsidR="00686747" w:rsidRDefault="00686747" w:rsidP="002B4DA7">
      <w:pPr>
        <w:pStyle w:val="1e"/>
        <w:numPr>
          <w:ilvl w:val="0"/>
          <w:numId w:val="81"/>
        </w:numPr>
      </w:pPr>
      <w:r>
        <w:rPr>
          <w:rFonts w:hint="eastAsia"/>
        </w:rPr>
        <w:t>Create VLAN 67, assign the interfaces connected to AR1 and AR2 to VLAN 67, and create VLANIF 67.</w:t>
      </w:r>
    </w:p>
    <w:p w14:paraId="0D55236C" w14:textId="77777777" w:rsidR="00686747" w:rsidRDefault="00686747" w:rsidP="00686747">
      <w:pPr>
        <w:pStyle w:val="2f2"/>
        <w:spacing w:before="312" w:after="312"/>
      </w:pPr>
      <w:r>
        <w:rPr>
          <w:rFonts w:hint="eastAsia"/>
        </w:rPr>
        <w:t>&lt;Huawei&gt;system-view</w:t>
      </w:r>
    </w:p>
    <w:p w14:paraId="163C9A50" w14:textId="77777777" w:rsidR="00686747" w:rsidRDefault="00686747" w:rsidP="00686747">
      <w:pPr>
        <w:pStyle w:val="2f2"/>
        <w:spacing w:before="312" w:after="312"/>
      </w:pPr>
      <w:r>
        <w:rPr>
          <w:rFonts w:hint="eastAsia"/>
        </w:rPr>
        <w:t>[Huawei]sysname SW1</w:t>
      </w:r>
    </w:p>
    <w:p w14:paraId="2DF8ABC1" w14:textId="77777777" w:rsidR="00686747" w:rsidRDefault="00686747" w:rsidP="00686747">
      <w:pPr>
        <w:pStyle w:val="2f2"/>
        <w:spacing w:before="312" w:after="312"/>
      </w:pPr>
      <w:r>
        <w:rPr>
          <w:rFonts w:hint="eastAsia"/>
        </w:rPr>
        <w:t>[SW1]vlan 67</w:t>
      </w:r>
    </w:p>
    <w:p w14:paraId="37E1E9E6" w14:textId="77777777" w:rsidR="00686747" w:rsidRDefault="00686747" w:rsidP="00686747">
      <w:pPr>
        <w:pStyle w:val="2f2"/>
        <w:spacing w:before="312" w:after="312"/>
      </w:pPr>
      <w:r>
        <w:rPr>
          <w:rFonts w:hint="eastAsia"/>
        </w:rPr>
        <w:t>[SW1]interface GigabitEthernet 0/0/17</w:t>
      </w:r>
    </w:p>
    <w:p w14:paraId="70D6EDC6" w14:textId="77777777" w:rsidR="00686747" w:rsidRDefault="00686747" w:rsidP="00686747">
      <w:pPr>
        <w:pStyle w:val="2f2"/>
        <w:spacing w:before="312" w:after="312"/>
      </w:pPr>
      <w:r>
        <w:rPr>
          <w:rFonts w:hint="eastAsia"/>
        </w:rPr>
        <w:t>[SW1-GigabitEthernet0/0/17]port link-type access</w:t>
      </w:r>
    </w:p>
    <w:p w14:paraId="006CC13D" w14:textId="77777777" w:rsidR="00686747" w:rsidRDefault="00686747" w:rsidP="00686747">
      <w:pPr>
        <w:pStyle w:val="2f2"/>
        <w:spacing w:before="312" w:after="312"/>
      </w:pPr>
      <w:r>
        <w:rPr>
          <w:rFonts w:hint="eastAsia"/>
        </w:rPr>
        <w:t>[SW1-GigabitEthernet0/0/17]port default vlan 67</w:t>
      </w:r>
    </w:p>
    <w:p w14:paraId="673E01D2" w14:textId="77777777" w:rsidR="00686747" w:rsidRDefault="00686747" w:rsidP="00686747">
      <w:pPr>
        <w:pStyle w:val="2f2"/>
        <w:spacing w:before="312" w:after="312"/>
      </w:pPr>
      <w:r>
        <w:rPr>
          <w:rFonts w:hint="eastAsia"/>
        </w:rPr>
        <w:t>[SW1-GigabitEthernet0/0/17]description to_AR1</w:t>
      </w:r>
    </w:p>
    <w:p w14:paraId="50D8CC20" w14:textId="77777777" w:rsidR="00686747" w:rsidRDefault="00686747" w:rsidP="00686747">
      <w:pPr>
        <w:pStyle w:val="2f2"/>
        <w:spacing w:before="312" w:after="312"/>
      </w:pPr>
      <w:r>
        <w:rPr>
          <w:rFonts w:hint="eastAsia"/>
        </w:rPr>
        <w:t>[SW1-GigabitEthernet0/0/17]quit</w:t>
      </w:r>
    </w:p>
    <w:p w14:paraId="281BD014" w14:textId="77777777" w:rsidR="00686747" w:rsidRDefault="00686747" w:rsidP="00686747">
      <w:pPr>
        <w:pStyle w:val="2f2"/>
        <w:spacing w:before="312" w:after="312"/>
      </w:pPr>
      <w:r>
        <w:rPr>
          <w:rFonts w:hint="eastAsia"/>
        </w:rPr>
        <w:t>[SW1]interface GigabitEthernet 0/0/18</w:t>
      </w:r>
    </w:p>
    <w:p w14:paraId="4E0A4AAF" w14:textId="77777777" w:rsidR="00686747" w:rsidRDefault="00686747" w:rsidP="00686747">
      <w:pPr>
        <w:pStyle w:val="2f2"/>
        <w:spacing w:before="312" w:after="312"/>
      </w:pPr>
      <w:r>
        <w:rPr>
          <w:rFonts w:hint="eastAsia"/>
        </w:rPr>
        <w:t>[SW1-GigabitEthernet0/0/18]port link-type access</w:t>
      </w:r>
    </w:p>
    <w:p w14:paraId="7BDFF6FC" w14:textId="77777777" w:rsidR="00686747" w:rsidRDefault="00686747" w:rsidP="00686747">
      <w:pPr>
        <w:pStyle w:val="2f2"/>
        <w:spacing w:before="312" w:after="312"/>
      </w:pPr>
      <w:r>
        <w:rPr>
          <w:rFonts w:hint="eastAsia"/>
        </w:rPr>
        <w:t>[SW1-GigabitEthernet0/0/18]port default vlan 67</w:t>
      </w:r>
    </w:p>
    <w:p w14:paraId="5A131276" w14:textId="77777777" w:rsidR="00686747" w:rsidRDefault="00686747" w:rsidP="00686747">
      <w:pPr>
        <w:pStyle w:val="2f2"/>
        <w:spacing w:before="312" w:after="312"/>
      </w:pPr>
      <w:r>
        <w:rPr>
          <w:rFonts w:hint="eastAsia"/>
        </w:rPr>
        <w:t>[SW1-GigabitEthernet0/0/18]description to_AR2</w:t>
      </w:r>
    </w:p>
    <w:p w14:paraId="28B82EE2" w14:textId="77777777" w:rsidR="00686747" w:rsidRDefault="00686747" w:rsidP="00686747">
      <w:pPr>
        <w:pStyle w:val="2f2"/>
        <w:spacing w:before="312" w:after="312"/>
      </w:pPr>
      <w:r>
        <w:rPr>
          <w:rFonts w:hint="eastAsia"/>
        </w:rPr>
        <w:t>[SW1-GigabitEthernet0/0/18]quit</w:t>
      </w:r>
    </w:p>
    <w:p w14:paraId="3CEB4ACD" w14:textId="77777777" w:rsidR="00686747" w:rsidRDefault="00686747" w:rsidP="00686747">
      <w:pPr>
        <w:pStyle w:val="2f2"/>
        <w:spacing w:before="312" w:after="312"/>
      </w:pPr>
      <w:r>
        <w:rPr>
          <w:rFonts w:hint="eastAsia"/>
        </w:rPr>
        <w:t>[SW1]interface Vlanif 67</w:t>
      </w:r>
    </w:p>
    <w:p w14:paraId="29A164E1" w14:textId="77777777" w:rsidR="00686747" w:rsidRDefault="00686747" w:rsidP="00686747">
      <w:pPr>
        <w:pStyle w:val="2f2"/>
        <w:spacing w:before="312" w:after="312"/>
      </w:pPr>
      <w:r>
        <w:rPr>
          <w:rFonts w:hint="eastAsia"/>
        </w:rPr>
        <w:t>[SW1-Vlanif67]ip address 67.0.0.254 24</w:t>
      </w:r>
    </w:p>
    <w:p w14:paraId="773B8E47" w14:textId="2FA7CD60" w:rsidR="0005355F" w:rsidRDefault="00686747" w:rsidP="00686747">
      <w:pPr>
        <w:pStyle w:val="2f2"/>
        <w:spacing w:before="312" w:after="312"/>
      </w:pPr>
      <w:r>
        <w:rPr>
          <w:rFonts w:hint="eastAsia"/>
        </w:rPr>
        <w:t>[SW1-Vlanif67]description AR_Gateway</w:t>
      </w:r>
    </w:p>
    <w:p w14:paraId="6B8A9569" w14:textId="20E7D0D8" w:rsidR="00686747" w:rsidRDefault="00686747" w:rsidP="002B4DA7">
      <w:pPr>
        <w:pStyle w:val="1e"/>
        <w:numPr>
          <w:ilvl w:val="0"/>
          <w:numId w:val="81"/>
        </w:numPr>
      </w:pPr>
      <w:r>
        <w:rPr>
          <w:rFonts w:hint="eastAsia"/>
        </w:rPr>
        <w:t>Create VLAN 40, assign the interface connected to the iMaster NCE server to VLAN 40, and create VLANIF 40.</w:t>
      </w:r>
    </w:p>
    <w:p w14:paraId="3E92BEC7" w14:textId="77777777" w:rsidR="00686747" w:rsidRDefault="00686747" w:rsidP="00686747">
      <w:pPr>
        <w:pStyle w:val="2f2"/>
        <w:spacing w:before="312" w:after="312"/>
      </w:pPr>
      <w:r>
        <w:rPr>
          <w:rFonts w:hint="eastAsia"/>
        </w:rPr>
        <w:t>[SW1]vlan 40</w:t>
      </w:r>
    </w:p>
    <w:p w14:paraId="1EADA5D9" w14:textId="77777777" w:rsidR="00686747" w:rsidRDefault="00686747" w:rsidP="00686747">
      <w:pPr>
        <w:pStyle w:val="2f2"/>
        <w:spacing w:before="312" w:after="312"/>
      </w:pPr>
      <w:r>
        <w:rPr>
          <w:rFonts w:hint="eastAsia"/>
        </w:rPr>
        <w:t>[SW1]interface GigabitEthernet 0/0/20</w:t>
      </w:r>
    </w:p>
    <w:p w14:paraId="06C0293D" w14:textId="77777777" w:rsidR="00686747" w:rsidRDefault="00686747" w:rsidP="00686747">
      <w:pPr>
        <w:pStyle w:val="2f2"/>
        <w:spacing w:before="312" w:after="312"/>
      </w:pPr>
      <w:r>
        <w:rPr>
          <w:rFonts w:hint="eastAsia"/>
        </w:rPr>
        <w:t>[SW1-GigabitEthernet0/0/20]port link-type access</w:t>
      </w:r>
    </w:p>
    <w:p w14:paraId="14FAAD81" w14:textId="77777777" w:rsidR="00686747" w:rsidRDefault="00686747" w:rsidP="00686747">
      <w:pPr>
        <w:pStyle w:val="2f2"/>
        <w:spacing w:before="312" w:after="312"/>
      </w:pPr>
      <w:r>
        <w:rPr>
          <w:rFonts w:hint="eastAsia"/>
        </w:rPr>
        <w:t>[SW1-GigabitEthernet0/0/20]port default vlan 40</w:t>
      </w:r>
    </w:p>
    <w:p w14:paraId="6FDEE502" w14:textId="77777777" w:rsidR="00686747" w:rsidRDefault="00686747" w:rsidP="00686747">
      <w:pPr>
        <w:pStyle w:val="2f2"/>
        <w:spacing w:before="312" w:after="312"/>
      </w:pPr>
      <w:r>
        <w:rPr>
          <w:rFonts w:hint="eastAsia"/>
        </w:rPr>
        <w:t>[SW1-GigabitEthernet0/0/20]description to_iMaster NCE</w:t>
      </w:r>
    </w:p>
    <w:p w14:paraId="550471F0" w14:textId="77777777" w:rsidR="00686747" w:rsidRDefault="00686747" w:rsidP="00686747">
      <w:pPr>
        <w:pStyle w:val="2f2"/>
        <w:spacing w:before="312" w:after="312"/>
      </w:pPr>
      <w:r>
        <w:rPr>
          <w:rFonts w:hint="eastAsia"/>
        </w:rPr>
        <w:t>[SW1-GigabitEthernet0/0/20]quit</w:t>
      </w:r>
    </w:p>
    <w:p w14:paraId="2693F9E7" w14:textId="77777777" w:rsidR="00686747" w:rsidRDefault="00686747" w:rsidP="00686747">
      <w:pPr>
        <w:pStyle w:val="2f2"/>
        <w:spacing w:before="312" w:after="312"/>
      </w:pPr>
      <w:r>
        <w:rPr>
          <w:rFonts w:hint="eastAsia"/>
        </w:rPr>
        <w:t>[SW1]interface Vlanif 40</w:t>
      </w:r>
    </w:p>
    <w:p w14:paraId="15E6D41C" w14:textId="77777777" w:rsidR="00686747" w:rsidRDefault="00686747" w:rsidP="00686747">
      <w:pPr>
        <w:pStyle w:val="2f2"/>
        <w:spacing w:before="312" w:after="312"/>
      </w:pPr>
      <w:r>
        <w:rPr>
          <w:rFonts w:hint="eastAsia"/>
        </w:rPr>
        <w:t>[SW1-Vlanif40]ip address 192.168.4.254 24</w:t>
      </w:r>
    </w:p>
    <w:p w14:paraId="5363EAB2" w14:textId="77777777" w:rsidR="00686747" w:rsidRDefault="00686747" w:rsidP="00686747">
      <w:pPr>
        <w:pStyle w:val="2f2"/>
        <w:spacing w:before="312" w:after="312"/>
      </w:pPr>
      <w:r>
        <w:rPr>
          <w:rFonts w:hint="eastAsia"/>
        </w:rPr>
        <w:t>[SW1-Vlanif40]description iMaster_NCE_Gateway</w:t>
      </w:r>
    </w:p>
    <w:p w14:paraId="3B2F952B" w14:textId="77777777" w:rsidR="00686747" w:rsidRDefault="00686747" w:rsidP="00686747">
      <w:pPr>
        <w:pStyle w:val="1e"/>
      </w:pPr>
      <w:r>
        <w:rPr>
          <w:rFonts w:hint="eastAsia"/>
        </w:rPr>
        <w:t>Note that the number of servers used varies depending on the iMaster NCE deployment mode. Ensure that the server is connected to SW1 and the gateway is set to the IP address of VLANIF40 on SW1.</w:t>
      </w:r>
    </w:p>
    <w:p w14:paraId="2B7A58AE" w14:textId="77777777" w:rsidR="00686747" w:rsidRDefault="00686747" w:rsidP="00686747">
      <w:pPr>
        <w:pStyle w:val="1e"/>
      </w:pPr>
    </w:p>
    <w:p w14:paraId="0FA8DEAF" w14:textId="1F893F01" w:rsidR="00686747" w:rsidRDefault="00686747" w:rsidP="002B4DA7">
      <w:pPr>
        <w:pStyle w:val="1e"/>
        <w:numPr>
          <w:ilvl w:val="0"/>
          <w:numId w:val="81"/>
        </w:numPr>
      </w:pPr>
      <w:r>
        <w:rPr>
          <w:rFonts w:hint="eastAsia"/>
        </w:rPr>
        <w:t>Enable the DHCP service, enable interface-based address allocation, assign fixed IP addresses to AR1 and AR2 interfaces, and configure DHCP Option 148.</w:t>
      </w:r>
    </w:p>
    <w:p w14:paraId="5C73A063" w14:textId="77777777" w:rsidR="00686747" w:rsidRDefault="00686747" w:rsidP="00686747">
      <w:pPr>
        <w:pStyle w:val="2f2"/>
        <w:spacing w:before="312" w:after="312"/>
      </w:pPr>
      <w:r>
        <w:rPr>
          <w:rFonts w:hint="eastAsia"/>
        </w:rPr>
        <w:t>[SW1]dhcp enable</w:t>
      </w:r>
    </w:p>
    <w:p w14:paraId="5ADCD460" w14:textId="77777777" w:rsidR="00686747" w:rsidRDefault="00686747" w:rsidP="00686747">
      <w:pPr>
        <w:pStyle w:val="2f2"/>
        <w:spacing w:before="312" w:after="312"/>
      </w:pPr>
      <w:r>
        <w:rPr>
          <w:rFonts w:hint="eastAsia"/>
        </w:rPr>
        <w:t>[SW1]interface Vlanif 67</w:t>
      </w:r>
    </w:p>
    <w:p w14:paraId="64CC3B9E" w14:textId="77777777" w:rsidR="00686747" w:rsidRDefault="00686747" w:rsidP="00686747">
      <w:pPr>
        <w:pStyle w:val="2f2"/>
        <w:spacing w:before="312" w:after="312"/>
      </w:pPr>
      <w:r>
        <w:rPr>
          <w:rFonts w:hint="eastAsia"/>
        </w:rPr>
        <w:t>[SW1-Vlanif67] dhcp select interface</w:t>
      </w:r>
    </w:p>
    <w:p w14:paraId="0A1806F3" w14:textId="77777777" w:rsidR="00686747" w:rsidRDefault="00686747" w:rsidP="00686747">
      <w:pPr>
        <w:pStyle w:val="2f2"/>
        <w:spacing w:before="312" w:after="312"/>
      </w:pPr>
      <w:r>
        <w:rPr>
          <w:rFonts w:hint="eastAsia"/>
        </w:rPr>
        <w:t>[SW1-Vlanif67] dhcp server static-bind ip-address 67.0.0.2 mac-address c8a7-7600-3f63</w:t>
      </w:r>
    </w:p>
    <w:p w14:paraId="56CF56FE" w14:textId="77777777" w:rsidR="00686747" w:rsidRDefault="00686747" w:rsidP="00686747">
      <w:pPr>
        <w:pStyle w:val="2f2"/>
        <w:spacing w:before="312" w:after="312"/>
      </w:pPr>
      <w:r>
        <w:rPr>
          <w:rFonts w:hint="eastAsia"/>
        </w:rPr>
        <w:t>[SW1-Vlanif67] dhcp server static-bind ip-address 67.0.0.1 mac-address cc64-a651-7f13</w:t>
      </w:r>
    </w:p>
    <w:p w14:paraId="6B492962" w14:textId="77777777" w:rsidR="00686747" w:rsidRPr="00BB23DB" w:rsidRDefault="00686747" w:rsidP="00686747">
      <w:pPr>
        <w:pStyle w:val="2f2"/>
        <w:spacing w:before="312" w:after="312"/>
        <w:rPr>
          <w:color w:val="C7000B"/>
        </w:rPr>
      </w:pPr>
      <w:r>
        <w:rPr>
          <w:rFonts w:hint="eastAsia"/>
        </w:rPr>
        <w:t xml:space="preserve">[SW1-Vlanif67] dhcp server option </w:t>
      </w:r>
      <w:r w:rsidRPr="00BB23DB">
        <w:rPr>
          <w:rFonts w:hint="eastAsia"/>
          <w:color w:val="C7000B"/>
        </w:rPr>
        <w:t>148 ascii agilemode=agile-cloud;agilemanage-</w:t>
      </w:r>
    </w:p>
    <w:p w14:paraId="70C59001" w14:textId="77777777" w:rsidR="00686747" w:rsidRPr="00BB23DB" w:rsidRDefault="00686747" w:rsidP="00686747">
      <w:pPr>
        <w:pStyle w:val="2f2"/>
        <w:spacing w:before="312" w:after="312"/>
        <w:rPr>
          <w:color w:val="C7000B"/>
        </w:rPr>
      </w:pPr>
      <w:r w:rsidRPr="00BB23DB">
        <w:rPr>
          <w:rFonts w:hint="eastAsia"/>
          <w:color w:val="C7000B"/>
        </w:rPr>
        <w:t>mode=ip;agilemanage-domain=192.168.4.104;agilemanage-port=10020;</w:t>
      </w:r>
    </w:p>
    <w:p w14:paraId="66327CDC" w14:textId="77777777" w:rsidR="00686747" w:rsidRDefault="00686747" w:rsidP="00686747">
      <w:pPr>
        <w:pStyle w:val="1e"/>
      </w:pPr>
      <w:r>
        <w:rPr>
          <w:rFonts w:hint="eastAsia"/>
        </w:rPr>
        <w:t>To ensure that the IP addresses of AR1 and AR2 interfaces are fixed, statically bound addresses are used. The actual MAC addresses of AR interfaces vary.</w:t>
      </w:r>
    </w:p>
    <w:p w14:paraId="7A1E39A1" w14:textId="6BB220DA" w:rsidR="0005355F" w:rsidRDefault="00686747" w:rsidP="00686747">
      <w:pPr>
        <w:pStyle w:val="1e"/>
      </w:pPr>
      <w:r>
        <w:rPr>
          <w:rFonts w:hint="eastAsia"/>
        </w:rPr>
        <w:t>Configure DHCP Option 148 to notify iMaster NCE of the IP address and port number. The actual IP address and port number may vary according to the actual situation.</w:t>
      </w:r>
    </w:p>
    <w:p w14:paraId="44F51715" w14:textId="77777777" w:rsidR="0005355F" w:rsidRDefault="0005355F" w:rsidP="0005355F">
      <w:pPr>
        <w:pStyle w:val="1e"/>
      </w:pPr>
    </w:p>
    <w:sdt>
      <w:sdtPr>
        <w:rPr>
          <w:rFonts w:ascii="HuaweiSans-Regular" w:hAnsi="HuaweiSans-Regular"/>
          <w:b w:val="0"/>
          <w:bCs w:val="0"/>
          <w:sz w:val="21"/>
          <w:szCs w:val="21"/>
          <w:lang w:val="zh-CN"/>
        </w:rPr>
        <w:id w:val="-1966112858"/>
        <w:docPartObj>
          <w:docPartGallery w:val="Table of Contents"/>
          <w:docPartUnique/>
        </w:docPartObj>
      </w:sdtPr>
      <w:sdtEndPr>
        <w:rPr>
          <w:sz w:val="32"/>
          <w:szCs w:val="32"/>
        </w:rPr>
      </w:sdtEndPr>
      <w:sdtContent>
        <w:p w14:paraId="6B7E2241" w14:textId="3BE4E778" w:rsidR="00A83A71" w:rsidRPr="00A83A71" w:rsidRDefault="00A83A71" w:rsidP="00BF25C8">
          <w:pPr>
            <w:pStyle w:val="Contents"/>
          </w:pPr>
          <w:r>
            <w:rPr>
              <w:lang w:val="zh-CN"/>
            </w:rPr>
            <w:t>C</w:t>
          </w:r>
          <w:r>
            <w:rPr>
              <w:rFonts w:hint="eastAsia"/>
              <w:lang w:val="zh-CN"/>
            </w:rPr>
            <w:t>ontent</w:t>
          </w:r>
        </w:p>
        <w:p w14:paraId="2A2B6922" w14:textId="77777777" w:rsidR="00556721" w:rsidRDefault="00A83A71">
          <w:pPr>
            <w:pStyle w:val="12"/>
            <w:tabs>
              <w:tab w:val="right" w:leader="dot" w:pos="9629"/>
            </w:tabs>
            <w:rPr>
              <w:rFonts w:asciiTheme="minorHAnsi" w:eastAsiaTheme="minorEastAsia" w:hAnsiTheme="minorHAnsi" w:cstheme="minorBidi"/>
              <w:b w:val="0"/>
              <w:bCs w:val="0"/>
              <w:noProof/>
              <w:kern w:val="2"/>
              <w:sz w:val="21"/>
              <w:szCs w:val="22"/>
            </w:rPr>
          </w:pPr>
          <w:r w:rsidRPr="00A83A71">
            <w:rPr>
              <w:noProof/>
              <w:sz w:val="20"/>
              <w:szCs w:val="20"/>
            </w:rPr>
            <w:fldChar w:fldCharType="begin"/>
          </w:r>
          <w:r w:rsidRPr="00A83A71">
            <w:rPr>
              <w:noProof/>
              <w:sz w:val="20"/>
              <w:szCs w:val="20"/>
            </w:rPr>
            <w:instrText xml:space="preserve"> </w:instrText>
          </w:r>
          <w:r w:rsidRPr="00A83A71">
            <w:rPr>
              <w:rFonts w:hint="eastAsia"/>
              <w:noProof/>
              <w:sz w:val="20"/>
              <w:szCs w:val="20"/>
            </w:rPr>
            <w:instrText>TOC \o "1-3" \h \z \u</w:instrText>
          </w:r>
          <w:r w:rsidRPr="00A83A71">
            <w:rPr>
              <w:noProof/>
              <w:sz w:val="20"/>
              <w:szCs w:val="20"/>
            </w:rPr>
            <w:instrText xml:space="preserve"> </w:instrText>
          </w:r>
          <w:r w:rsidRPr="00A83A71">
            <w:rPr>
              <w:noProof/>
              <w:sz w:val="20"/>
              <w:szCs w:val="20"/>
            </w:rPr>
            <w:fldChar w:fldCharType="separate"/>
          </w:r>
          <w:hyperlink w:anchor="_Toc62637998" w:history="1">
            <w:r w:rsidR="00556721" w:rsidRPr="00091CE0">
              <w:rPr>
                <w:rStyle w:val="ae"/>
                <w:noProof/>
              </w:rPr>
              <w:t>About This Document</w:t>
            </w:r>
            <w:r w:rsidR="00556721">
              <w:rPr>
                <w:noProof/>
                <w:webHidden/>
              </w:rPr>
              <w:tab/>
            </w:r>
            <w:r w:rsidR="00556721">
              <w:rPr>
                <w:noProof/>
                <w:webHidden/>
              </w:rPr>
              <w:fldChar w:fldCharType="begin"/>
            </w:r>
            <w:r w:rsidR="00556721">
              <w:rPr>
                <w:noProof/>
                <w:webHidden/>
              </w:rPr>
              <w:instrText xml:space="preserve"> PAGEREF _Toc62637998 \h </w:instrText>
            </w:r>
            <w:r w:rsidR="00556721">
              <w:rPr>
                <w:noProof/>
                <w:webHidden/>
              </w:rPr>
            </w:r>
            <w:r w:rsidR="00556721">
              <w:rPr>
                <w:noProof/>
                <w:webHidden/>
              </w:rPr>
              <w:fldChar w:fldCharType="separate"/>
            </w:r>
            <w:r w:rsidR="00EC668E">
              <w:rPr>
                <w:noProof/>
                <w:webHidden/>
              </w:rPr>
              <w:t>3</w:t>
            </w:r>
            <w:r w:rsidR="00556721">
              <w:rPr>
                <w:noProof/>
                <w:webHidden/>
              </w:rPr>
              <w:fldChar w:fldCharType="end"/>
            </w:r>
          </w:hyperlink>
        </w:p>
        <w:p w14:paraId="5E6D140B" w14:textId="77777777" w:rsidR="00556721" w:rsidRDefault="005D02D8">
          <w:pPr>
            <w:pStyle w:val="20"/>
            <w:tabs>
              <w:tab w:val="right" w:leader="dot" w:pos="9629"/>
            </w:tabs>
            <w:rPr>
              <w:rFonts w:asciiTheme="minorHAnsi" w:eastAsiaTheme="minorEastAsia" w:hAnsiTheme="minorHAnsi" w:cstheme="minorBidi"/>
              <w:kern w:val="2"/>
              <w:sz w:val="21"/>
              <w:szCs w:val="22"/>
            </w:rPr>
          </w:pPr>
          <w:hyperlink w:anchor="_Toc62637999" w:history="1">
            <w:r w:rsidR="00556721" w:rsidRPr="00091CE0">
              <w:rPr>
                <w:rStyle w:val="ae"/>
              </w:rPr>
              <w:t>Overview</w:t>
            </w:r>
            <w:r w:rsidR="00556721">
              <w:rPr>
                <w:webHidden/>
              </w:rPr>
              <w:tab/>
            </w:r>
            <w:r w:rsidR="00556721">
              <w:rPr>
                <w:webHidden/>
              </w:rPr>
              <w:fldChar w:fldCharType="begin"/>
            </w:r>
            <w:r w:rsidR="00556721">
              <w:rPr>
                <w:webHidden/>
              </w:rPr>
              <w:instrText xml:space="preserve"> PAGEREF _Toc62637999 \h </w:instrText>
            </w:r>
            <w:r w:rsidR="00556721">
              <w:rPr>
                <w:webHidden/>
              </w:rPr>
            </w:r>
            <w:r w:rsidR="00556721">
              <w:rPr>
                <w:webHidden/>
              </w:rPr>
              <w:fldChar w:fldCharType="separate"/>
            </w:r>
            <w:r w:rsidR="00EC668E">
              <w:rPr>
                <w:webHidden/>
              </w:rPr>
              <w:t>3</w:t>
            </w:r>
            <w:r w:rsidR="00556721">
              <w:rPr>
                <w:webHidden/>
              </w:rPr>
              <w:fldChar w:fldCharType="end"/>
            </w:r>
          </w:hyperlink>
        </w:p>
        <w:p w14:paraId="19A6C9E8" w14:textId="77777777" w:rsidR="00556721" w:rsidRDefault="005D02D8">
          <w:pPr>
            <w:pStyle w:val="20"/>
            <w:tabs>
              <w:tab w:val="right" w:leader="dot" w:pos="9629"/>
            </w:tabs>
            <w:rPr>
              <w:rFonts w:asciiTheme="minorHAnsi" w:eastAsiaTheme="minorEastAsia" w:hAnsiTheme="minorHAnsi" w:cstheme="minorBidi"/>
              <w:kern w:val="2"/>
              <w:sz w:val="21"/>
              <w:szCs w:val="22"/>
            </w:rPr>
          </w:pPr>
          <w:hyperlink w:anchor="_Toc62638000" w:history="1">
            <w:r w:rsidR="00556721" w:rsidRPr="00091CE0">
              <w:rPr>
                <w:rStyle w:val="ae"/>
              </w:rPr>
              <w:t>Description</w:t>
            </w:r>
            <w:r w:rsidR="00556721">
              <w:rPr>
                <w:webHidden/>
              </w:rPr>
              <w:tab/>
            </w:r>
            <w:r w:rsidR="00556721">
              <w:rPr>
                <w:webHidden/>
              </w:rPr>
              <w:fldChar w:fldCharType="begin"/>
            </w:r>
            <w:r w:rsidR="00556721">
              <w:rPr>
                <w:webHidden/>
              </w:rPr>
              <w:instrText xml:space="preserve"> PAGEREF _Toc62638000 \h </w:instrText>
            </w:r>
            <w:r w:rsidR="00556721">
              <w:rPr>
                <w:webHidden/>
              </w:rPr>
            </w:r>
            <w:r w:rsidR="00556721">
              <w:rPr>
                <w:webHidden/>
              </w:rPr>
              <w:fldChar w:fldCharType="separate"/>
            </w:r>
            <w:r w:rsidR="00EC668E">
              <w:rPr>
                <w:webHidden/>
              </w:rPr>
              <w:t>3</w:t>
            </w:r>
            <w:r w:rsidR="00556721">
              <w:rPr>
                <w:webHidden/>
              </w:rPr>
              <w:fldChar w:fldCharType="end"/>
            </w:r>
          </w:hyperlink>
        </w:p>
        <w:p w14:paraId="2E9C8FF1" w14:textId="77777777" w:rsidR="00556721" w:rsidRDefault="005D02D8">
          <w:pPr>
            <w:pStyle w:val="20"/>
            <w:tabs>
              <w:tab w:val="right" w:leader="dot" w:pos="9629"/>
            </w:tabs>
            <w:rPr>
              <w:rFonts w:asciiTheme="minorHAnsi" w:eastAsiaTheme="minorEastAsia" w:hAnsiTheme="minorHAnsi" w:cstheme="minorBidi"/>
              <w:kern w:val="2"/>
              <w:sz w:val="21"/>
              <w:szCs w:val="22"/>
            </w:rPr>
          </w:pPr>
          <w:hyperlink w:anchor="_Toc62638001" w:history="1">
            <w:r w:rsidR="00556721" w:rsidRPr="00091CE0">
              <w:rPr>
                <w:rStyle w:val="ae"/>
              </w:rPr>
              <w:t>Background Knowledge Required</w:t>
            </w:r>
            <w:r w:rsidR="00556721">
              <w:rPr>
                <w:webHidden/>
              </w:rPr>
              <w:tab/>
            </w:r>
            <w:r w:rsidR="00556721">
              <w:rPr>
                <w:webHidden/>
              </w:rPr>
              <w:fldChar w:fldCharType="begin"/>
            </w:r>
            <w:r w:rsidR="00556721">
              <w:rPr>
                <w:webHidden/>
              </w:rPr>
              <w:instrText xml:space="preserve"> PAGEREF _Toc62638001 \h </w:instrText>
            </w:r>
            <w:r w:rsidR="00556721">
              <w:rPr>
                <w:webHidden/>
              </w:rPr>
            </w:r>
            <w:r w:rsidR="00556721">
              <w:rPr>
                <w:webHidden/>
              </w:rPr>
              <w:fldChar w:fldCharType="separate"/>
            </w:r>
            <w:r w:rsidR="00EC668E">
              <w:rPr>
                <w:webHidden/>
              </w:rPr>
              <w:t>3</w:t>
            </w:r>
            <w:r w:rsidR="00556721">
              <w:rPr>
                <w:webHidden/>
              </w:rPr>
              <w:fldChar w:fldCharType="end"/>
            </w:r>
          </w:hyperlink>
        </w:p>
        <w:p w14:paraId="474ACF0A" w14:textId="77777777" w:rsidR="00556721" w:rsidRDefault="005D02D8">
          <w:pPr>
            <w:pStyle w:val="20"/>
            <w:tabs>
              <w:tab w:val="right" w:leader="dot" w:pos="9629"/>
            </w:tabs>
            <w:rPr>
              <w:rFonts w:asciiTheme="minorHAnsi" w:eastAsiaTheme="minorEastAsia" w:hAnsiTheme="minorHAnsi" w:cstheme="minorBidi"/>
              <w:kern w:val="2"/>
              <w:sz w:val="21"/>
              <w:szCs w:val="22"/>
            </w:rPr>
          </w:pPr>
          <w:hyperlink w:anchor="_Toc62638002" w:history="1">
            <w:r w:rsidR="00556721" w:rsidRPr="00091CE0">
              <w:rPr>
                <w:rStyle w:val="ae"/>
              </w:rPr>
              <w:t>Symbol Conventions</w:t>
            </w:r>
            <w:r w:rsidR="00556721">
              <w:rPr>
                <w:webHidden/>
              </w:rPr>
              <w:tab/>
            </w:r>
            <w:r w:rsidR="00556721">
              <w:rPr>
                <w:webHidden/>
              </w:rPr>
              <w:fldChar w:fldCharType="begin"/>
            </w:r>
            <w:r w:rsidR="00556721">
              <w:rPr>
                <w:webHidden/>
              </w:rPr>
              <w:instrText xml:space="preserve"> PAGEREF _Toc62638002 \h </w:instrText>
            </w:r>
            <w:r w:rsidR="00556721">
              <w:rPr>
                <w:webHidden/>
              </w:rPr>
            </w:r>
            <w:r w:rsidR="00556721">
              <w:rPr>
                <w:webHidden/>
              </w:rPr>
              <w:fldChar w:fldCharType="separate"/>
            </w:r>
            <w:r w:rsidR="00EC668E">
              <w:rPr>
                <w:webHidden/>
              </w:rPr>
              <w:t>4</w:t>
            </w:r>
            <w:r w:rsidR="00556721">
              <w:rPr>
                <w:webHidden/>
              </w:rPr>
              <w:fldChar w:fldCharType="end"/>
            </w:r>
          </w:hyperlink>
        </w:p>
        <w:p w14:paraId="1BF59F35" w14:textId="77777777" w:rsidR="00556721" w:rsidRDefault="005D02D8">
          <w:pPr>
            <w:pStyle w:val="20"/>
            <w:tabs>
              <w:tab w:val="right" w:leader="dot" w:pos="9629"/>
            </w:tabs>
            <w:rPr>
              <w:rFonts w:asciiTheme="minorHAnsi" w:eastAsiaTheme="minorEastAsia" w:hAnsiTheme="minorHAnsi" w:cstheme="minorBidi"/>
              <w:kern w:val="2"/>
              <w:sz w:val="21"/>
              <w:szCs w:val="22"/>
            </w:rPr>
          </w:pPr>
          <w:hyperlink w:anchor="_Toc62638003" w:history="1">
            <w:r w:rsidR="00556721" w:rsidRPr="00091CE0">
              <w:rPr>
                <w:rStyle w:val="ae"/>
              </w:rPr>
              <w:t>Lab Environment</w:t>
            </w:r>
            <w:r w:rsidR="00556721">
              <w:rPr>
                <w:webHidden/>
              </w:rPr>
              <w:tab/>
            </w:r>
            <w:r w:rsidR="00556721">
              <w:rPr>
                <w:webHidden/>
              </w:rPr>
              <w:fldChar w:fldCharType="begin"/>
            </w:r>
            <w:r w:rsidR="00556721">
              <w:rPr>
                <w:webHidden/>
              </w:rPr>
              <w:instrText xml:space="preserve"> PAGEREF _Toc62638003 \h </w:instrText>
            </w:r>
            <w:r w:rsidR="00556721">
              <w:rPr>
                <w:webHidden/>
              </w:rPr>
            </w:r>
            <w:r w:rsidR="00556721">
              <w:rPr>
                <w:webHidden/>
              </w:rPr>
              <w:fldChar w:fldCharType="separate"/>
            </w:r>
            <w:r w:rsidR="00EC668E">
              <w:rPr>
                <w:webHidden/>
              </w:rPr>
              <w:t>4</w:t>
            </w:r>
            <w:r w:rsidR="00556721">
              <w:rPr>
                <w:webHidden/>
              </w:rPr>
              <w:fldChar w:fldCharType="end"/>
            </w:r>
          </w:hyperlink>
        </w:p>
        <w:p w14:paraId="38E96F4C" w14:textId="77777777" w:rsidR="00556721" w:rsidRDefault="005D02D8">
          <w:pPr>
            <w:pStyle w:val="12"/>
            <w:tabs>
              <w:tab w:val="right" w:leader="dot" w:pos="9629"/>
            </w:tabs>
            <w:rPr>
              <w:rFonts w:asciiTheme="minorHAnsi" w:eastAsiaTheme="minorEastAsia" w:hAnsiTheme="minorHAnsi" w:cstheme="minorBidi"/>
              <w:b w:val="0"/>
              <w:bCs w:val="0"/>
              <w:noProof/>
              <w:kern w:val="2"/>
              <w:sz w:val="21"/>
              <w:szCs w:val="22"/>
            </w:rPr>
          </w:pPr>
          <w:hyperlink w:anchor="_Toc62638004" w:history="1">
            <w:r w:rsidR="00556721" w:rsidRPr="00091CE0">
              <w:rPr>
                <w:rStyle w:val="ae"/>
                <w:noProof/>
              </w:rPr>
              <w:t>1 Network Admission Control</w:t>
            </w:r>
            <w:r w:rsidR="00556721">
              <w:rPr>
                <w:noProof/>
                <w:webHidden/>
              </w:rPr>
              <w:tab/>
            </w:r>
            <w:r w:rsidR="00556721">
              <w:rPr>
                <w:noProof/>
                <w:webHidden/>
              </w:rPr>
              <w:fldChar w:fldCharType="begin"/>
            </w:r>
            <w:r w:rsidR="00556721">
              <w:rPr>
                <w:noProof/>
                <w:webHidden/>
              </w:rPr>
              <w:instrText xml:space="preserve"> PAGEREF _Toc62638004 \h </w:instrText>
            </w:r>
            <w:r w:rsidR="00556721">
              <w:rPr>
                <w:noProof/>
                <w:webHidden/>
              </w:rPr>
            </w:r>
            <w:r w:rsidR="00556721">
              <w:rPr>
                <w:noProof/>
                <w:webHidden/>
              </w:rPr>
              <w:fldChar w:fldCharType="separate"/>
            </w:r>
            <w:r w:rsidR="00EC668E">
              <w:rPr>
                <w:noProof/>
                <w:webHidden/>
              </w:rPr>
              <w:t>10</w:t>
            </w:r>
            <w:r w:rsidR="00556721">
              <w:rPr>
                <w:noProof/>
                <w:webHidden/>
              </w:rPr>
              <w:fldChar w:fldCharType="end"/>
            </w:r>
          </w:hyperlink>
        </w:p>
        <w:p w14:paraId="6E5F958B" w14:textId="77777777" w:rsidR="00556721" w:rsidRDefault="005D02D8">
          <w:pPr>
            <w:pStyle w:val="20"/>
            <w:tabs>
              <w:tab w:val="right" w:leader="dot" w:pos="9629"/>
            </w:tabs>
            <w:rPr>
              <w:rFonts w:asciiTheme="minorHAnsi" w:eastAsiaTheme="minorEastAsia" w:hAnsiTheme="minorHAnsi" w:cstheme="minorBidi"/>
              <w:kern w:val="2"/>
              <w:sz w:val="21"/>
              <w:szCs w:val="22"/>
            </w:rPr>
          </w:pPr>
          <w:hyperlink w:anchor="_Toc62638005" w:history="1">
            <w:r w:rsidR="00556721" w:rsidRPr="00091CE0">
              <w:rPr>
                <w:rStyle w:val="ae"/>
                <w:rFonts w:cs="Book Antiqua"/>
                <w:snapToGrid w:val="0"/>
              </w:rPr>
              <w:t>1.1</w:t>
            </w:r>
            <w:r w:rsidR="00556721" w:rsidRPr="00091CE0">
              <w:rPr>
                <w:rStyle w:val="ae"/>
              </w:rPr>
              <w:t xml:space="preserve"> Introduction</w:t>
            </w:r>
            <w:r w:rsidR="00556721">
              <w:rPr>
                <w:webHidden/>
              </w:rPr>
              <w:tab/>
            </w:r>
            <w:r w:rsidR="00556721">
              <w:rPr>
                <w:webHidden/>
              </w:rPr>
              <w:fldChar w:fldCharType="begin"/>
            </w:r>
            <w:r w:rsidR="00556721">
              <w:rPr>
                <w:webHidden/>
              </w:rPr>
              <w:instrText xml:space="preserve"> PAGEREF _Toc62638005 \h </w:instrText>
            </w:r>
            <w:r w:rsidR="00556721">
              <w:rPr>
                <w:webHidden/>
              </w:rPr>
            </w:r>
            <w:r w:rsidR="00556721">
              <w:rPr>
                <w:webHidden/>
              </w:rPr>
              <w:fldChar w:fldCharType="separate"/>
            </w:r>
            <w:r w:rsidR="00EC668E">
              <w:rPr>
                <w:webHidden/>
              </w:rPr>
              <w:t>10</w:t>
            </w:r>
            <w:r w:rsidR="00556721">
              <w:rPr>
                <w:webHidden/>
              </w:rPr>
              <w:fldChar w:fldCharType="end"/>
            </w:r>
          </w:hyperlink>
        </w:p>
        <w:p w14:paraId="63F8D4A7" w14:textId="77777777" w:rsidR="00556721" w:rsidRDefault="005D02D8">
          <w:pPr>
            <w:pStyle w:val="31"/>
            <w:tabs>
              <w:tab w:val="right" w:leader="dot" w:pos="9629"/>
            </w:tabs>
            <w:rPr>
              <w:rFonts w:asciiTheme="minorHAnsi" w:eastAsiaTheme="minorEastAsia" w:hAnsiTheme="minorHAnsi" w:cstheme="minorBidi"/>
              <w:kern w:val="2"/>
              <w:sz w:val="21"/>
              <w:szCs w:val="22"/>
            </w:rPr>
          </w:pPr>
          <w:hyperlink w:anchor="_Toc62638006" w:history="1">
            <w:r w:rsidR="00556721" w:rsidRPr="00091CE0">
              <w:rPr>
                <w:rStyle w:val="ae"/>
                <w:rFonts w:cs="Book Antiqua"/>
                <w:bCs/>
                <w:snapToGrid w:val="0"/>
              </w:rPr>
              <w:t>1.1.1</w:t>
            </w:r>
            <w:r w:rsidR="00556721" w:rsidRPr="00091CE0">
              <w:rPr>
                <w:rStyle w:val="ae"/>
              </w:rPr>
              <w:t xml:space="preserve"> About This Lab</w:t>
            </w:r>
            <w:r w:rsidR="00556721">
              <w:rPr>
                <w:webHidden/>
              </w:rPr>
              <w:tab/>
            </w:r>
            <w:r w:rsidR="00556721">
              <w:rPr>
                <w:webHidden/>
              </w:rPr>
              <w:fldChar w:fldCharType="begin"/>
            </w:r>
            <w:r w:rsidR="00556721">
              <w:rPr>
                <w:webHidden/>
              </w:rPr>
              <w:instrText xml:space="preserve"> PAGEREF _Toc62638006 \h </w:instrText>
            </w:r>
            <w:r w:rsidR="00556721">
              <w:rPr>
                <w:webHidden/>
              </w:rPr>
            </w:r>
            <w:r w:rsidR="00556721">
              <w:rPr>
                <w:webHidden/>
              </w:rPr>
              <w:fldChar w:fldCharType="separate"/>
            </w:r>
            <w:r w:rsidR="00EC668E">
              <w:rPr>
                <w:webHidden/>
              </w:rPr>
              <w:t>10</w:t>
            </w:r>
            <w:r w:rsidR="00556721">
              <w:rPr>
                <w:webHidden/>
              </w:rPr>
              <w:fldChar w:fldCharType="end"/>
            </w:r>
          </w:hyperlink>
        </w:p>
        <w:p w14:paraId="5C02FEE1" w14:textId="77777777" w:rsidR="00556721" w:rsidRDefault="005D02D8">
          <w:pPr>
            <w:pStyle w:val="31"/>
            <w:tabs>
              <w:tab w:val="right" w:leader="dot" w:pos="9629"/>
            </w:tabs>
            <w:rPr>
              <w:rFonts w:asciiTheme="minorHAnsi" w:eastAsiaTheme="minorEastAsia" w:hAnsiTheme="minorHAnsi" w:cstheme="minorBidi"/>
              <w:kern w:val="2"/>
              <w:sz w:val="21"/>
              <w:szCs w:val="22"/>
            </w:rPr>
          </w:pPr>
          <w:hyperlink w:anchor="_Toc62638007" w:history="1">
            <w:r w:rsidR="00556721" w:rsidRPr="00091CE0">
              <w:rPr>
                <w:rStyle w:val="ae"/>
                <w:rFonts w:cs="Book Antiqua"/>
                <w:bCs/>
                <w:snapToGrid w:val="0"/>
              </w:rPr>
              <w:t>1.1.2</w:t>
            </w:r>
            <w:r w:rsidR="00556721" w:rsidRPr="00091CE0">
              <w:rPr>
                <w:rStyle w:val="ae"/>
              </w:rPr>
              <w:t xml:space="preserve"> Objectives</w:t>
            </w:r>
            <w:r w:rsidR="00556721">
              <w:rPr>
                <w:webHidden/>
              </w:rPr>
              <w:tab/>
            </w:r>
            <w:r w:rsidR="00556721">
              <w:rPr>
                <w:webHidden/>
              </w:rPr>
              <w:fldChar w:fldCharType="begin"/>
            </w:r>
            <w:r w:rsidR="00556721">
              <w:rPr>
                <w:webHidden/>
              </w:rPr>
              <w:instrText xml:space="preserve"> PAGEREF _Toc62638007 \h </w:instrText>
            </w:r>
            <w:r w:rsidR="00556721">
              <w:rPr>
                <w:webHidden/>
              </w:rPr>
            </w:r>
            <w:r w:rsidR="00556721">
              <w:rPr>
                <w:webHidden/>
              </w:rPr>
              <w:fldChar w:fldCharType="separate"/>
            </w:r>
            <w:r w:rsidR="00EC668E">
              <w:rPr>
                <w:webHidden/>
              </w:rPr>
              <w:t>10</w:t>
            </w:r>
            <w:r w:rsidR="00556721">
              <w:rPr>
                <w:webHidden/>
              </w:rPr>
              <w:fldChar w:fldCharType="end"/>
            </w:r>
          </w:hyperlink>
        </w:p>
        <w:p w14:paraId="79F8F35F" w14:textId="77777777" w:rsidR="00556721" w:rsidRDefault="005D02D8">
          <w:pPr>
            <w:pStyle w:val="31"/>
            <w:tabs>
              <w:tab w:val="right" w:leader="dot" w:pos="9629"/>
            </w:tabs>
            <w:rPr>
              <w:rFonts w:asciiTheme="minorHAnsi" w:eastAsiaTheme="minorEastAsia" w:hAnsiTheme="minorHAnsi" w:cstheme="minorBidi"/>
              <w:kern w:val="2"/>
              <w:sz w:val="21"/>
              <w:szCs w:val="22"/>
            </w:rPr>
          </w:pPr>
          <w:hyperlink w:anchor="_Toc62638008" w:history="1">
            <w:r w:rsidR="00556721" w:rsidRPr="00091CE0">
              <w:rPr>
                <w:rStyle w:val="ae"/>
                <w:rFonts w:cs="Book Antiqua"/>
                <w:bCs/>
                <w:snapToGrid w:val="0"/>
              </w:rPr>
              <w:t>1.1.3</w:t>
            </w:r>
            <w:r w:rsidR="00556721" w:rsidRPr="00091CE0">
              <w:rPr>
                <w:rStyle w:val="ae"/>
              </w:rPr>
              <w:t xml:space="preserve"> Networking Topology</w:t>
            </w:r>
            <w:r w:rsidR="00556721">
              <w:rPr>
                <w:webHidden/>
              </w:rPr>
              <w:tab/>
            </w:r>
            <w:r w:rsidR="00556721">
              <w:rPr>
                <w:webHidden/>
              </w:rPr>
              <w:fldChar w:fldCharType="begin"/>
            </w:r>
            <w:r w:rsidR="00556721">
              <w:rPr>
                <w:webHidden/>
              </w:rPr>
              <w:instrText xml:space="preserve"> PAGEREF _Toc62638008 \h </w:instrText>
            </w:r>
            <w:r w:rsidR="00556721">
              <w:rPr>
                <w:webHidden/>
              </w:rPr>
            </w:r>
            <w:r w:rsidR="00556721">
              <w:rPr>
                <w:webHidden/>
              </w:rPr>
              <w:fldChar w:fldCharType="separate"/>
            </w:r>
            <w:r w:rsidR="00EC668E">
              <w:rPr>
                <w:webHidden/>
              </w:rPr>
              <w:t>10</w:t>
            </w:r>
            <w:r w:rsidR="00556721">
              <w:rPr>
                <w:webHidden/>
              </w:rPr>
              <w:fldChar w:fldCharType="end"/>
            </w:r>
          </w:hyperlink>
        </w:p>
        <w:p w14:paraId="5E9D8A75" w14:textId="77777777" w:rsidR="00556721" w:rsidRDefault="005D02D8">
          <w:pPr>
            <w:pStyle w:val="20"/>
            <w:tabs>
              <w:tab w:val="right" w:leader="dot" w:pos="9629"/>
            </w:tabs>
            <w:rPr>
              <w:rFonts w:asciiTheme="minorHAnsi" w:eastAsiaTheme="minorEastAsia" w:hAnsiTheme="minorHAnsi" w:cstheme="minorBidi"/>
              <w:kern w:val="2"/>
              <w:sz w:val="21"/>
              <w:szCs w:val="22"/>
            </w:rPr>
          </w:pPr>
          <w:hyperlink w:anchor="_Toc62638009" w:history="1">
            <w:r w:rsidR="00556721" w:rsidRPr="00091CE0">
              <w:rPr>
                <w:rStyle w:val="ae"/>
                <w:rFonts w:cs="Book Antiqua"/>
                <w:snapToGrid w:val="0"/>
              </w:rPr>
              <w:t>1.2</w:t>
            </w:r>
            <w:r w:rsidR="00556721" w:rsidRPr="00091CE0">
              <w:rPr>
                <w:rStyle w:val="ae"/>
              </w:rPr>
              <w:t xml:space="preserve"> Lab Configuration</w:t>
            </w:r>
            <w:r w:rsidR="00556721">
              <w:rPr>
                <w:webHidden/>
              </w:rPr>
              <w:tab/>
            </w:r>
            <w:r w:rsidR="00556721">
              <w:rPr>
                <w:webHidden/>
              </w:rPr>
              <w:fldChar w:fldCharType="begin"/>
            </w:r>
            <w:r w:rsidR="00556721">
              <w:rPr>
                <w:webHidden/>
              </w:rPr>
              <w:instrText xml:space="preserve"> PAGEREF _Toc62638009 \h </w:instrText>
            </w:r>
            <w:r w:rsidR="00556721">
              <w:rPr>
                <w:webHidden/>
              </w:rPr>
            </w:r>
            <w:r w:rsidR="00556721">
              <w:rPr>
                <w:webHidden/>
              </w:rPr>
              <w:fldChar w:fldCharType="separate"/>
            </w:r>
            <w:r w:rsidR="00EC668E">
              <w:rPr>
                <w:webHidden/>
              </w:rPr>
              <w:t>11</w:t>
            </w:r>
            <w:r w:rsidR="00556721">
              <w:rPr>
                <w:webHidden/>
              </w:rPr>
              <w:fldChar w:fldCharType="end"/>
            </w:r>
          </w:hyperlink>
        </w:p>
        <w:p w14:paraId="5CD58996" w14:textId="77777777" w:rsidR="00556721" w:rsidRDefault="005D02D8">
          <w:pPr>
            <w:pStyle w:val="31"/>
            <w:tabs>
              <w:tab w:val="right" w:leader="dot" w:pos="9629"/>
            </w:tabs>
            <w:rPr>
              <w:rFonts w:asciiTheme="minorHAnsi" w:eastAsiaTheme="minorEastAsia" w:hAnsiTheme="minorHAnsi" w:cstheme="minorBidi"/>
              <w:kern w:val="2"/>
              <w:sz w:val="21"/>
              <w:szCs w:val="22"/>
            </w:rPr>
          </w:pPr>
          <w:hyperlink w:anchor="_Toc62638010" w:history="1">
            <w:r w:rsidR="00556721" w:rsidRPr="00091CE0">
              <w:rPr>
                <w:rStyle w:val="ae"/>
                <w:rFonts w:cs="Book Antiqua"/>
                <w:bCs/>
                <w:snapToGrid w:val="0"/>
              </w:rPr>
              <w:t>1.2.1</w:t>
            </w:r>
            <w:r w:rsidR="00556721" w:rsidRPr="00091CE0">
              <w:rPr>
                <w:rStyle w:val="ae"/>
              </w:rPr>
              <w:t xml:space="preserve"> Configuration Roadmap</w:t>
            </w:r>
            <w:r w:rsidR="00556721">
              <w:rPr>
                <w:webHidden/>
              </w:rPr>
              <w:tab/>
            </w:r>
            <w:r w:rsidR="00556721">
              <w:rPr>
                <w:webHidden/>
              </w:rPr>
              <w:fldChar w:fldCharType="begin"/>
            </w:r>
            <w:r w:rsidR="00556721">
              <w:rPr>
                <w:webHidden/>
              </w:rPr>
              <w:instrText xml:space="preserve"> PAGEREF _Toc62638010 \h </w:instrText>
            </w:r>
            <w:r w:rsidR="00556721">
              <w:rPr>
                <w:webHidden/>
              </w:rPr>
            </w:r>
            <w:r w:rsidR="00556721">
              <w:rPr>
                <w:webHidden/>
              </w:rPr>
              <w:fldChar w:fldCharType="separate"/>
            </w:r>
            <w:r w:rsidR="00EC668E">
              <w:rPr>
                <w:webHidden/>
              </w:rPr>
              <w:t>11</w:t>
            </w:r>
            <w:r w:rsidR="00556721">
              <w:rPr>
                <w:webHidden/>
              </w:rPr>
              <w:fldChar w:fldCharType="end"/>
            </w:r>
          </w:hyperlink>
        </w:p>
        <w:p w14:paraId="070C2C97" w14:textId="77777777" w:rsidR="00556721" w:rsidRDefault="005D02D8">
          <w:pPr>
            <w:pStyle w:val="31"/>
            <w:tabs>
              <w:tab w:val="right" w:leader="dot" w:pos="9629"/>
            </w:tabs>
            <w:rPr>
              <w:rFonts w:asciiTheme="minorHAnsi" w:eastAsiaTheme="minorEastAsia" w:hAnsiTheme="minorHAnsi" w:cstheme="minorBidi"/>
              <w:kern w:val="2"/>
              <w:sz w:val="21"/>
              <w:szCs w:val="22"/>
            </w:rPr>
          </w:pPr>
          <w:hyperlink w:anchor="_Toc62638011" w:history="1">
            <w:r w:rsidR="00556721" w:rsidRPr="00091CE0">
              <w:rPr>
                <w:rStyle w:val="ae"/>
                <w:rFonts w:cs="Book Antiqua"/>
                <w:bCs/>
                <w:snapToGrid w:val="0"/>
              </w:rPr>
              <w:t>1.2.2</w:t>
            </w:r>
            <w:r w:rsidR="00556721" w:rsidRPr="00091CE0">
              <w:rPr>
                <w:rStyle w:val="ae"/>
              </w:rPr>
              <w:t xml:space="preserve"> Configuration Procedure</w:t>
            </w:r>
            <w:r w:rsidR="00556721">
              <w:rPr>
                <w:webHidden/>
              </w:rPr>
              <w:tab/>
            </w:r>
            <w:r w:rsidR="00556721">
              <w:rPr>
                <w:webHidden/>
              </w:rPr>
              <w:fldChar w:fldCharType="begin"/>
            </w:r>
            <w:r w:rsidR="00556721">
              <w:rPr>
                <w:webHidden/>
              </w:rPr>
              <w:instrText xml:space="preserve"> PAGEREF _Toc62638011 \h </w:instrText>
            </w:r>
            <w:r w:rsidR="00556721">
              <w:rPr>
                <w:webHidden/>
              </w:rPr>
            </w:r>
            <w:r w:rsidR="00556721">
              <w:rPr>
                <w:webHidden/>
              </w:rPr>
              <w:fldChar w:fldCharType="separate"/>
            </w:r>
            <w:r w:rsidR="00EC668E">
              <w:rPr>
                <w:webHidden/>
              </w:rPr>
              <w:t>11</w:t>
            </w:r>
            <w:r w:rsidR="00556721">
              <w:rPr>
                <w:webHidden/>
              </w:rPr>
              <w:fldChar w:fldCharType="end"/>
            </w:r>
          </w:hyperlink>
        </w:p>
        <w:p w14:paraId="79176250" w14:textId="77777777" w:rsidR="00556721" w:rsidRDefault="005D02D8">
          <w:pPr>
            <w:pStyle w:val="20"/>
            <w:tabs>
              <w:tab w:val="right" w:leader="dot" w:pos="9629"/>
            </w:tabs>
            <w:rPr>
              <w:rFonts w:asciiTheme="minorHAnsi" w:eastAsiaTheme="minorEastAsia" w:hAnsiTheme="minorHAnsi" w:cstheme="minorBidi"/>
              <w:kern w:val="2"/>
              <w:sz w:val="21"/>
              <w:szCs w:val="22"/>
            </w:rPr>
          </w:pPr>
          <w:hyperlink w:anchor="_Toc62638012" w:history="1">
            <w:r w:rsidR="00556721" w:rsidRPr="00091CE0">
              <w:rPr>
                <w:rStyle w:val="ae"/>
                <w:rFonts w:cs="Book Antiqua"/>
                <w:snapToGrid w:val="0"/>
              </w:rPr>
              <w:t>1.3</w:t>
            </w:r>
            <w:r w:rsidR="00556721" w:rsidRPr="00091CE0">
              <w:rPr>
                <w:rStyle w:val="ae"/>
              </w:rPr>
              <w:t xml:space="preserve"> Configuration Reference</w:t>
            </w:r>
            <w:r w:rsidR="00556721">
              <w:rPr>
                <w:webHidden/>
              </w:rPr>
              <w:tab/>
            </w:r>
            <w:r w:rsidR="00556721">
              <w:rPr>
                <w:webHidden/>
              </w:rPr>
              <w:fldChar w:fldCharType="begin"/>
            </w:r>
            <w:r w:rsidR="00556721">
              <w:rPr>
                <w:webHidden/>
              </w:rPr>
              <w:instrText xml:space="preserve"> PAGEREF _Toc62638012 \h </w:instrText>
            </w:r>
            <w:r w:rsidR="00556721">
              <w:rPr>
                <w:webHidden/>
              </w:rPr>
            </w:r>
            <w:r w:rsidR="00556721">
              <w:rPr>
                <w:webHidden/>
              </w:rPr>
              <w:fldChar w:fldCharType="separate"/>
            </w:r>
            <w:r w:rsidR="00EC668E">
              <w:rPr>
                <w:webHidden/>
              </w:rPr>
              <w:t>29</w:t>
            </w:r>
            <w:r w:rsidR="00556721">
              <w:rPr>
                <w:webHidden/>
              </w:rPr>
              <w:fldChar w:fldCharType="end"/>
            </w:r>
          </w:hyperlink>
        </w:p>
        <w:p w14:paraId="11237F84" w14:textId="77777777" w:rsidR="00556721" w:rsidRDefault="005D02D8">
          <w:pPr>
            <w:pStyle w:val="31"/>
            <w:tabs>
              <w:tab w:val="right" w:leader="dot" w:pos="9629"/>
            </w:tabs>
            <w:rPr>
              <w:rFonts w:asciiTheme="minorHAnsi" w:eastAsiaTheme="minorEastAsia" w:hAnsiTheme="minorHAnsi" w:cstheme="minorBidi"/>
              <w:kern w:val="2"/>
              <w:sz w:val="21"/>
              <w:szCs w:val="22"/>
            </w:rPr>
          </w:pPr>
          <w:hyperlink w:anchor="_Toc62638013" w:history="1">
            <w:r w:rsidR="00556721" w:rsidRPr="00091CE0">
              <w:rPr>
                <w:rStyle w:val="ae"/>
                <w:rFonts w:cs="Book Antiqua"/>
                <w:bCs/>
                <w:snapToGrid w:val="0"/>
              </w:rPr>
              <w:t>1.3.1</w:t>
            </w:r>
            <w:r w:rsidR="00556721" w:rsidRPr="00091CE0">
              <w:rPr>
                <w:rStyle w:val="ae"/>
              </w:rPr>
              <w:t xml:space="preserve"> Configurations of AR2</w:t>
            </w:r>
            <w:r w:rsidR="00556721">
              <w:rPr>
                <w:webHidden/>
              </w:rPr>
              <w:tab/>
            </w:r>
            <w:r w:rsidR="00556721">
              <w:rPr>
                <w:webHidden/>
              </w:rPr>
              <w:fldChar w:fldCharType="begin"/>
            </w:r>
            <w:r w:rsidR="00556721">
              <w:rPr>
                <w:webHidden/>
              </w:rPr>
              <w:instrText xml:space="preserve"> PAGEREF _Toc62638013 \h </w:instrText>
            </w:r>
            <w:r w:rsidR="00556721">
              <w:rPr>
                <w:webHidden/>
              </w:rPr>
            </w:r>
            <w:r w:rsidR="00556721">
              <w:rPr>
                <w:webHidden/>
              </w:rPr>
              <w:fldChar w:fldCharType="separate"/>
            </w:r>
            <w:r w:rsidR="00EC668E">
              <w:rPr>
                <w:webHidden/>
              </w:rPr>
              <w:t>29</w:t>
            </w:r>
            <w:r w:rsidR="00556721">
              <w:rPr>
                <w:webHidden/>
              </w:rPr>
              <w:fldChar w:fldCharType="end"/>
            </w:r>
          </w:hyperlink>
        </w:p>
        <w:p w14:paraId="19DFA686" w14:textId="77777777" w:rsidR="00556721" w:rsidRDefault="005D02D8">
          <w:pPr>
            <w:pStyle w:val="20"/>
            <w:tabs>
              <w:tab w:val="right" w:leader="dot" w:pos="9629"/>
            </w:tabs>
            <w:rPr>
              <w:rFonts w:asciiTheme="minorHAnsi" w:eastAsiaTheme="minorEastAsia" w:hAnsiTheme="minorHAnsi" w:cstheme="minorBidi"/>
              <w:kern w:val="2"/>
              <w:sz w:val="21"/>
              <w:szCs w:val="22"/>
            </w:rPr>
          </w:pPr>
          <w:hyperlink w:anchor="_Toc62638014" w:history="1">
            <w:r w:rsidR="00556721" w:rsidRPr="00091CE0">
              <w:rPr>
                <w:rStyle w:val="ae"/>
                <w:rFonts w:cs="Book Antiqua"/>
                <w:snapToGrid w:val="0"/>
              </w:rPr>
              <w:t>1.4</w:t>
            </w:r>
            <w:r w:rsidR="00556721" w:rsidRPr="00091CE0">
              <w:rPr>
                <w:rStyle w:val="ae"/>
              </w:rPr>
              <w:t xml:space="preserve"> Quiz</w:t>
            </w:r>
            <w:r w:rsidR="00556721">
              <w:rPr>
                <w:webHidden/>
              </w:rPr>
              <w:tab/>
            </w:r>
            <w:r w:rsidR="00556721">
              <w:rPr>
                <w:webHidden/>
              </w:rPr>
              <w:fldChar w:fldCharType="begin"/>
            </w:r>
            <w:r w:rsidR="00556721">
              <w:rPr>
                <w:webHidden/>
              </w:rPr>
              <w:instrText xml:space="preserve"> PAGEREF _Toc62638014 \h </w:instrText>
            </w:r>
            <w:r w:rsidR="00556721">
              <w:rPr>
                <w:webHidden/>
              </w:rPr>
            </w:r>
            <w:r w:rsidR="00556721">
              <w:rPr>
                <w:webHidden/>
              </w:rPr>
              <w:fldChar w:fldCharType="separate"/>
            </w:r>
            <w:r w:rsidR="00EC668E">
              <w:rPr>
                <w:webHidden/>
              </w:rPr>
              <w:t>30</w:t>
            </w:r>
            <w:r w:rsidR="00556721">
              <w:rPr>
                <w:webHidden/>
              </w:rPr>
              <w:fldChar w:fldCharType="end"/>
            </w:r>
          </w:hyperlink>
        </w:p>
        <w:p w14:paraId="340425AB" w14:textId="77777777" w:rsidR="00556721" w:rsidRDefault="005D02D8">
          <w:pPr>
            <w:pStyle w:val="12"/>
            <w:tabs>
              <w:tab w:val="right" w:leader="dot" w:pos="9629"/>
            </w:tabs>
            <w:rPr>
              <w:rFonts w:asciiTheme="minorHAnsi" w:eastAsiaTheme="minorEastAsia" w:hAnsiTheme="minorHAnsi" w:cstheme="minorBidi"/>
              <w:b w:val="0"/>
              <w:bCs w:val="0"/>
              <w:noProof/>
              <w:kern w:val="2"/>
              <w:sz w:val="21"/>
              <w:szCs w:val="22"/>
            </w:rPr>
          </w:pPr>
          <w:hyperlink w:anchor="_Toc62638015" w:history="1">
            <w:r w:rsidR="00556721" w:rsidRPr="00091CE0">
              <w:rPr>
                <w:rStyle w:val="ae"/>
                <w:noProof/>
              </w:rPr>
              <w:t>2 VXLAN and EVPN Configuration</w:t>
            </w:r>
            <w:r w:rsidR="00556721">
              <w:rPr>
                <w:noProof/>
                <w:webHidden/>
              </w:rPr>
              <w:tab/>
            </w:r>
            <w:r w:rsidR="00556721">
              <w:rPr>
                <w:noProof/>
                <w:webHidden/>
              </w:rPr>
              <w:fldChar w:fldCharType="begin"/>
            </w:r>
            <w:r w:rsidR="00556721">
              <w:rPr>
                <w:noProof/>
                <w:webHidden/>
              </w:rPr>
              <w:instrText xml:space="preserve"> PAGEREF _Toc62638015 \h </w:instrText>
            </w:r>
            <w:r w:rsidR="00556721">
              <w:rPr>
                <w:noProof/>
                <w:webHidden/>
              </w:rPr>
            </w:r>
            <w:r w:rsidR="00556721">
              <w:rPr>
                <w:noProof/>
                <w:webHidden/>
              </w:rPr>
              <w:fldChar w:fldCharType="separate"/>
            </w:r>
            <w:r w:rsidR="00EC668E">
              <w:rPr>
                <w:noProof/>
                <w:webHidden/>
              </w:rPr>
              <w:t>31</w:t>
            </w:r>
            <w:r w:rsidR="00556721">
              <w:rPr>
                <w:noProof/>
                <w:webHidden/>
              </w:rPr>
              <w:fldChar w:fldCharType="end"/>
            </w:r>
          </w:hyperlink>
        </w:p>
        <w:p w14:paraId="1E25D36F" w14:textId="77777777" w:rsidR="00556721" w:rsidRDefault="005D02D8">
          <w:pPr>
            <w:pStyle w:val="20"/>
            <w:tabs>
              <w:tab w:val="right" w:leader="dot" w:pos="9629"/>
            </w:tabs>
            <w:rPr>
              <w:rFonts w:asciiTheme="minorHAnsi" w:eastAsiaTheme="minorEastAsia" w:hAnsiTheme="minorHAnsi" w:cstheme="minorBidi"/>
              <w:kern w:val="2"/>
              <w:sz w:val="21"/>
              <w:szCs w:val="22"/>
            </w:rPr>
          </w:pPr>
          <w:hyperlink w:anchor="_Toc62638016" w:history="1">
            <w:r w:rsidR="00556721" w:rsidRPr="00091CE0">
              <w:rPr>
                <w:rStyle w:val="ae"/>
                <w:rFonts w:cs="Book Antiqua"/>
                <w:snapToGrid w:val="0"/>
              </w:rPr>
              <w:t>2.1</w:t>
            </w:r>
            <w:r w:rsidR="00556721" w:rsidRPr="00091CE0">
              <w:rPr>
                <w:rStyle w:val="ae"/>
              </w:rPr>
              <w:t xml:space="preserve"> Layer 2 Communication Through a Static VXLAN Tunnel</w:t>
            </w:r>
            <w:r w:rsidR="00556721">
              <w:rPr>
                <w:webHidden/>
              </w:rPr>
              <w:tab/>
            </w:r>
            <w:r w:rsidR="00556721">
              <w:rPr>
                <w:webHidden/>
              </w:rPr>
              <w:fldChar w:fldCharType="begin"/>
            </w:r>
            <w:r w:rsidR="00556721">
              <w:rPr>
                <w:webHidden/>
              </w:rPr>
              <w:instrText xml:space="preserve"> PAGEREF _Toc62638016 \h </w:instrText>
            </w:r>
            <w:r w:rsidR="00556721">
              <w:rPr>
                <w:webHidden/>
              </w:rPr>
            </w:r>
            <w:r w:rsidR="00556721">
              <w:rPr>
                <w:webHidden/>
              </w:rPr>
              <w:fldChar w:fldCharType="separate"/>
            </w:r>
            <w:r w:rsidR="00EC668E">
              <w:rPr>
                <w:webHidden/>
              </w:rPr>
              <w:t>31</w:t>
            </w:r>
            <w:r w:rsidR="00556721">
              <w:rPr>
                <w:webHidden/>
              </w:rPr>
              <w:fldChar w:fldCharType="end"/>
            </w:r>
          </w:hyperlink>
        </w:p>
        <w:p w14:paraId="2C2D19A6" w14:textId="77777777" w:rsidR="00556721" w:rsidRDefault="005D02D8">
          <w:pPr>
            <w:pStyle w:val="31"/>
            <w:tabs>
              <w:tab w:val="right" w:leader="dot" w:pos="9629"/>
            </w:tabs>
            <w:rPr>
              <w:rFonts w:asciiTheme="minorHAnsi" w:eastAsiaTheme="minorEastAsia" w:hAnsiTheme="minorHAnsi" w:cstheme="minorBidi"/>
              <w:kern w:val="2"/>
              <w:sz w:val="21"/>
              <w:szCs w:val="22"/>
            </w:rPr>
          </w:pPr>
          <w:hyperlink w:anchor="_Toc62638017" w:history="1">
            <w:r w:rsidR="00556721" w:rsidRPr="00091CE0">
              <w:rPr>
                <w:rStyle w:val="ae"/>
                <w:rFonts w:cs="Book Antiqua"/>
                <w:bCs/>
                <w:snapToGrid w:val="0"/>
              </w:rPr>
              <w:t>2.1.1</w:t>
            </w:r>
            <w:r w:rsidR="00556721" w:rsidRPr="00091CE0">
              <w:rPr>
                <w:rStyle w:val="ae"/>
              </w:rPr>
              <w:t xml:space="preserve"> Introduction</w:t>
            </w:r>
            <w:r w:rsidR="00556721">
              <w:rPr>
                <w:webHidden/>
              </w:rPr>
              <w:tab/>
            </w:r>
            <w:r w:rsidR="00556721">
              <w:rPr>
                <w:webHidden/>
              </w:rPr>
              <w:fldChar w:fldCharType="begin"/>
            </w:r>
            <w:r w:rsidR="00556721">
              <w:rPr>
                <w:webHidden/>
              </w:rPr>
              <w:instrText xml:space="preserve"> PAGEREF _Toc62638017 \h </w:instrText>
            </w:r>
            <w:r w:rsidR="00556721">
              <w:rPr>
                <w:webHidden/>
              </w:rPr>
            </w:r>
            <w:r w:rsidR="00556721">
              <w:rPr>
                <w:webHidden/>
              </w:rPr>
              <w:fldChar w:fldCharType="separate"/>
            </w:r>
            <w:r w:rsidR="00EC668E">
              <w:rPr>
                <w:webHidden/>
              </w:rPr>
              <w:t>31</w:t>
            </w:r>
            <w:r w:rsidR="00556721">
              <w:rPr>
                <w:webHidden/>
              </w:rPr>
              <w:fldChar w:fldCharType="end"/>
            </w:r>
          </w:hyperlink>
        </w:p>
        <w:p w14:paraId="593DC45A" w14:textId="77777777" w:rsidR="00556721" w:rsidRDefault="005D02D8">
          <w:pPr>
            <w:pStyle w:val="31"/>
            <w:tabs>
              <w:tab w:val="right" w:leader="dot" w:pos="9629"/>
            </w:tabs>
            <w:rPr>
              <w:rFonts w:asciiTheme="minorHAnsi" w:eastAsiaTheme="minorEastAsia" w:hAnsiTheme="minorHAnsi" w:cstheme="minorBidi"/>
              <w:kern w:val="2"/>
              <w:sz w:val="21"/>
              <w:szCs w:val="22"/>
            </w:rPr>
          </w:pPr>
          <w:hyperlink w:anchor="_Toc62638018" w:history="1">
            <w:r w:rsidR="00556721" w:rsidRPr="00091CE0">
              <w:rPr>
                <w:rStyle w:val="ae"/>
                <w:rFonts w:cs="Book Antiqua"/>
                <w:bCs/>
                <w:snapToGrid w:val="0"/>
              </w:rPr>
              <w:t>2.1.2</w:t>
            </w:r>
            <w:r w:rsidR="00556721" w:rsidRPr="00091CE0">
              <w:rPr>
                <w:rStyle w:val="ae"/>
              </w:rPr>
              <w:t xml:space="preserve"> Lab Configuration</w:t>
            </w:r>
            <w:r w:rsidR="00556721">
              <w:rPr>
                <w:webHidden/>
              </w:rPr>
              <w:tab/>
            </w:r>
            <w:r w:rsidR="00556721">
              <w:rPr>
                <w:webHidden/>
              </w:rPr>
              <w:fldChar w:fldCharType="begin"/>
            </w:r>
            <w:r w:rsidR="00556721">
              <w:rPr>
                <w:webHidden/>
              </w:rPr>
              <w:instrText xml:space="preserve"> PAGEREF _Toc62638018 \h </w:instrText>
            </w:r>
            <w:r w:rsidR="00556721">
              <w:rPr>
                <w:webHidden/>
              </w:rPr>
            </w:r>
            <w:r w:rsidR="00556721">
              <w:rPr>
                <w:webHidden/>
              </w:rPr>
              <w:fldChar w:fldCharType="separate"/>
            </w:r>
            <w:r w:rsidR="00EC668E">
              <w:rPr>
                <w:webHidden/>
              </w:rPr>
              <w:t>33</w:t>
            </w:r>
            <w:r w:rsidR="00556721">
              <w:rPr>
                <w:webHidden/>
              </w:rPr>
              <w:fldChar w:fldCharType="end"/>
            </w:r>
          </w:hyperlink>
        </w:p>
        <w:p w14:paraId="31A2A2BD" w14:textId="77777777" w:rsidR="00556721" w:rsidRDefault="005D02D8">
          <w:pPr>
            <w:pStyle w:val="31"/>
            <w:tabs>
              <w:tab w:val="right" w:leader="dot" w:pos="9629"/>
            </w:tabs>
            <w:rPr>
              <w:rFonts w:asciiTheme="minorHAnsi" w:eastAsiaTheme="minorEastAsia" w:hAnsiTheme="minorHAnsi" w:cstheme="minorBidi"/>
              <w:kern w:val="2"/>
              <w:sz w:val="21"/>
              <w:szCs w:val="22"/>
            </w:rPr>
          </w:pPr>
          <w:hyperlink w:anchor="_Toc62638019" w:history="1">
            <w:r w:rsidR="00556721" w:rsidRPr="00091CE0">
              <w:rPr>
                <w:rStyle w:val="ae"/>
                <w:rFonts w:cs="Book Antiqua"/>
                <w:bCs/>
                <w:snapToGrid w:val="0"/>
              </w:rPr>
              <w:t>2.1.3</w:t>
            </w:r>
            <w:r w:rsidR="00556721" w:rsidRPr="00091CE0">
              <w:rPr>
                <w:rStyle w:val="ae"/>
              </w:rPr>
              <w:t xml:space="preserve"> Configuration Reference</w:t>
            </w:r>
            <w:r w:rsidR="00556721">
              <w:rPr>
                <w:webHidden/>
              </w:rPr>
              <w:tab/>
            </w:r>
            <w:r w:rsidR="00556721">
              <w:rPr>
                <w:webHidden/>
              </w:rPr>
              <w:fldChar w:fldCharType="begin"/>
            </w:r>
            <w:r w:rsidR="00556721">
              <w:rPr>
                <w:webHidden/>
              </w:rPr>
              <w:instrText xml:space="preserve"> PAGEREF _Toc62638019 \h </w:instrText>
            </w:r>
            <w:r w:rsidR="00556721">
              <w:rPr>
                <w:webHidden/>
              </w:rPr>
            </w:r>
            <w:r w:rsidR="00556721">
              <w:rPr>
                <w:webHidden/>
              </w:rPr>
              <w:fldChar w:fldCharType="separate"/>
            </w:r>
            <w:r w:rsidR="00EC668E">
              <w:rPr>
                <w:webHidden/>
              </w:rPr>
              <w:t>40</w:t>
            </w:r>
            <w:r w:rsidR="00556721">
              <w:rPr>
                <w:webHidden/>
              </w:rPr>
              <w:fldChar w:fldCharType="end"/>
            </w:r>
          </w:hyperlink>
        </w:p>
        <w:p w14:paraId="4749F1AB" w14:textId="77777777" w:rsidR="00556721" w:rsidRDefault="005D02D8">
          <w:pPr>
            <w:pStyle w:val="31"/>
            <w:tabs>
              <w:tab w:val="right" w:leader="dot" w:pos="9629"/>
            </w:tabs>
            <w:rPr>
              <w:rFonts w:asciiTheme="minorHAnsi" w:eastAsiaTheme="minorEastAsia" w:hAnsiTheme="minorHAnsi" w:cstheme="minorBidi"/>
              <w:kern w:val="2"/>
              <w:sz w:val="21"/>
              <w:szCs w:val="22"/>
            </w:rPr>
          </w:pPr>
          <w:hyperlink w:anchor="_Toc62638020" w:history="1">
            <w:r w:rsidR="00556721" w:rsidRPr="00091CE0">
              <w:rPr>
                <w:rStyle w:val="ae"/>
                <w:rFonts w:cs="Book Antiqua"/>
                <w:bCs/>
                <w:snapToGrid w:val="0"/>
              </w:rPr>
              <w:t>2.1.4</w:t>
            </w:r>
            <w:r w:rsidR="00556721" w:rsidRPr="00091CE0">
              <w:rPr>
                <w:rStyle w:val="ae"/>
              </w:rPr>
              <w:t xml:space="preserve"> Quiz</w:t>
            </w:r>
            <w:r w:rsidR="00556721">
              <w:rPr>
                <w:webHidden/>
              </w:rPr>
              <w:tab/>
            </w:r>
            <w:r w:rsidR="00556721">
              <w:rPr>
                <w:webHidden/>
              </w:rPr>
              <w:fldChar w:fldCharType="begin"/>
            </w:r>
            <w:r w:rsidR="00556721">
              <w:rPr>
                <w:webHidden/>
              </w:rPr>
              <w:instrText xml:space="preserve"> PAGEREF _Toc62638020 \h </w:instrText>
            </w:r>
            <w:r w:rsidR="00556721">
              <w:rPr>
                <w:webHidden/>
              </w:rPr>
            </w:r>
            <w:r w:rsidR="00556721">
              <w:rPr>
                <w:webHidden/>
              </w:rPr>
              <w:fldChar w:fldCharType="separate"/>
            </w:r>
            <w:r w:rsidR="00EC668E">
              <w:rPr>
                <w:webHidden/>
              </w:rPr>
              <w:t>43</w:t>
            </w:r>
            <w:r w:rsidR="00556721">
              <w:rPr>
                <w:webHidden/>
              </w:rPr>
              <w:fldChar w:fldCharType="end"/>
            </w:r>
          </w:hyperlink>
        </w:p>
        <w:p w14:paraId="7AC9121F" w14:textId="77777777" w:rsidR="00556721" w:rsidRDefault="005D02D8">
          <w:pPr>
            <w:pStyle w:val="20"/>
            <w:tabs>
              <w:tab w:val="right" w:leader="dot" w:pos="9629"/>
            </w:tabs>
            <w:rPr>
              <w:rFonts w:asciiTheme="minorHAnsi" w:eastAsiaTheme="minorEastAsia" w:hAnsiTheme="minorHAnsi" w:cstheme="minorBidi"/>
              <w:kern w:val="2"/>
              <w:sz w:val="21"/>
              <w:szCs w:val="22"/>
            </w:rPr>
          </w:pPr>
          <w:hyperlink w:anchor="_Toc62638021" w:history="1">
            <w:r w:rsidR="00556721" w:rsidRPr="00091CE0">
              <w:rPr>
                <w:rStyle w:val="ae"/>
                <w:rFonts w:cs="Book Antiqua"/>
                <w:snapToGrid w:val="0"/>
              </w:rPr>
              <w:t>2.2</w:t>
            </w:r>
            <w:r w:rsidR="00556721" w:rsidRPr="00091CE0">
              <w:rPr>
                <w:rStyle w:val="ae"/>
              </w:rPr>
              <w:t xml:space="preserve"> Centralized VXLAN Gateway</w:t>
            </w:r>
            <w:r w:rsidR="00556721">
              <w:rPr>
                <w:webHidden/>
              </w:rPr>
              <w:tab/>
            </w:r>
            <w:r w:rsidR="00556721">
              <w:rPr>
                <w:webHidden/>
              </w:rPr>
              <w:fldChar w:fldCharType="begin"/>
            </w:r>
            <w:r w:rsidR="00556721">
              <w:rPr>
                <w:webHidden/>
              </w:rPr>
              <w:instrText xml:space="preserve"> PAGEREF _Toc62638021 \h </w:instrText>
            </w:r>
            <w:r w:rsidR="00556721">
              <w:rPr>
                <w:webHidden/>
              </w:rPr>
            </w:r>
            <w:r w:rsidR="00556721">
              <w:rPr>
                <w:webHidden/>
              </w:rPr>
              <w:fldChar w:fldCharType="separate"/>
            </w:r>
            <w:r w:rsidR="00EC668E">
              <w:rPr>
                <w:webHidden/>
              </w:rPr>
              <w:t>44</w:t>
            </w:r>
            <w:r w:rsidR="00556721">
              <w:rPr>
                <w:webHidden/>
              </w:rPr>
              <w:fldChar w:fldCharType="end"/>
            </w:r>
          </w:hyperlink>
        </w:p>
        <w:p w14:paraId="0EC929C6" w14:textId="77777777" w:rsidR="00556721" w:rsidRDefault="005D02D8">
          <w:pPr>
            <w:pStyle w:val="31"/>
            <w:tabs>
              <w:tab w:val="right" w:leader="dot" w:pos="9629"/>
            </w:tabs>
            <w:rPr>
              <w:rFonts w:asciiTheme="minorHAnsi" w:eastAsiaTheme="minorEastAsia" w:hAnsiTheme="minorHAnsi" w:cstheme="minorBidi"/>
              <w:kern w:val="2"/>
              <w:sz w:val="21"/>
              <w:szCs w:val="22"/>
            </w:rPr>
          </w:pPr>
          <w:hyperlink w:anchor="_Toc62638022" w:history="1">
            <w:r w:rsidR="00556721" w:rsidRPr="00091CE0">
              <w:rPr>
                <w:rStyle w:val="ae"/>
                <w:rFonts w:cs="Book Antiqua"/>
                <w:bCs/>
                <w:snapToGrid w:val="0"/>
              </w:rPr>
              <w:t>2.2.1</w:t>
            </w:r>
            <w:r w:rsidR="00556721" w:rsidRPr="00091CE0">
              <w:rPr>
                <w:rStyle w:val="ae"/>
              </w:rPr>
              <w:t xml:space="preserve"> Introduction</w:t>
            </w:r>
            <w:r w:rsidR="00556721">
              <w:rPr>
                <w:webHidden/>
              </w:rPr>
              <w:tab/>
            </w:r>
            <w:r w:rsidR="00556721">
              <w:rPr>
                <w:webHidden/>
              </w:rPr>
              <w:fldChar w:fldCharType="begin"/>
            </w:r>
            <w:r w:rsidR="00556721">
              <w:rPr>
                <w:webHidden/>
              </w:rPr>
              <w:instrText xml:space="preserve"> PAGEREF _Toc62638022 \h </w:instrText>
            </w:r>
            <w:r w:rsidR="00556721">
              <w:rPr>
                <w:webHidden/>
              </w:rPr>
            </w:r>
            <w:r w:rsidR="00556721">
              <w:rPr>
                <w:webHidden/>
              </w:rPr>
              <w:fldChar w:fldCharType="separate"/>
            </w:r>
            <w:r w:rsidR="00EC668E">
              <w:rPr>
                <w:webHidden/>
              </w:rPr>
              <w:t>44</w:t>
            </w:r>
            <w:r w:rsidR="00556721">
              <w:rPr>
                <w:webHidden/>
              </w:rPr>
              <w:fldChar w:fldCharType="end"/>
            </w:r>
          </w:hyperlink>
        </w:p>
        <w:p w14:paraId="565443CE" w14:textId="77777777" w:rsidR="00556721" w:rsidRDefault="005D02D8">
          <w:pPr>
            <w:pStyle w:val="31"/>
            <w:tabs>
              <w:tab w:val="right" w:leader="dot" w:pos="9629"/>
            </w:tabs>
            <w:rPr>
              <w:rFonts w:asciiTheme="minorHAnsi" w:eastAsiaTheme="minorEastAsia" w:hAnsiTheme="minorHAnsi" w:cstheme="minorBidi"/>
              <w:kern w:val="2"/>
              <w:sz w:val="21"/>
              <w:szCs w:val="22"/>
            </w:rPr>
          </w:pPr>
          <w:hyperlink w:anchor="_Toc62638023" w:history="1">
            <w:r w:rsidR="00556721" w:rsidRPr="00091CE0">
              <w:rPr>
                <w:rStyle w:val="ae"/>
                <w:rFonts w:cs="Book Antiqua"/>
                <w:bCs/>
                <w:snapToGrid w:val="0"/>
              </w:rPr>
              <w:t>2.2.2</w:t>
            </w:r>
            <w:r w:rsidR="00556721" w:rsidRPr="00091CE0">
              <w:rPr>
                <w:rStyle w:val="ae"/>
              </w:rPr>
              <w:t xml:space="preserve"> Lab Configuration</w:t>
            </w:r>
            <w:r w:rsidR="00556721">
              <w:rPr>
                <w:webHidden/>
              </w:rPr>
              <w:tab/>
            </w:r>
            <w:r w:rsidR="00556721">
              <w:rPr>
                <w:webHidden/>
              </w:rPr>
              <w:fldChar w:fldCharType="begin"/>
            </w:r>
            <w:r w:rsidR="00556721">
              <w:rPr>
                <w:webHidden/>
              </w:rPr>
              <w:instrText xml:space="preserve"> PAGEREF _Toc62638023 \h </w:instrText>
            </w:r>
            <w:r w:rsidR="00556721">
              <w:rPr>
                <w:webHidden/>
              </w:rPr>
            </w:r>
            <w:r w:rsidR="00556721">
              <w:rPr>
                <w:webHidden/>
              </w:rPr>
              <w:fldChar w:fldCharType="separate"/>
            </w:r>
            <w:r w:rsidR="00EC668E">
              <w:rPr>
                <w:webHidden/>
              </w:rPr>
              <w:t>45</w:t>
            </w:r>
            <w:r w:rsidR="00556721">
              <w:rPr>
                <w:webHidden/>
              </w:rPr>
              <w:fldChar w:fldCharType="end"/>
            </w:r>
          </w:hyperlink>
        </w:p>
        <w:p w14:paraId="79BA1C7C" w14:textId="77777777" w:rsidR="00556721" w:rsidRDefault="005D02D8">
          <w:pPr>
            <w:pStyle w:val="31"/>
            <w:tabs>
              <w:tab w:val="right" w:leader="dot" w:pos="9629"/>
            </w:tabs>
            <w:rPr>
              <w:rFonts w:asciiTheme="minorHAnsi" w:eastAsiaTheme="minorEastAsia" w:hAnsiTheme="minorHAnsi" w:cstheme="minorBidi"/>
              <w:kern w:val="2"/>
              <w:sz w:val="21"/>
              <w:szCs w:val="22"/>
            </w:rPr>
          </w:pPr>
          <w:hyperlink w:anchor="_Toc62638024" w:history="1">
            <w:r w:rsidR="00556721" w:rsidRPr="00091CE0">
              <w:rPr>
                <w:rStyle w:val="ae"/>
                <w:rFonts w:cs="Book Antiqua"/>
                <w:bCs/>
                <w:snapToGrid w:val="0"/>
              </w:rPr>
              <w:t>2.2.3</w:t>
            </w:r>
            <w:r w:rsidR="00556721" w:rsidRPr="00091CE0">
              <w:rPr>
                <w:rStyle w:val="ae"/>
              </w:rPr>
              <w:t xml:space="preserve"> Configuration Reference</w:t>
            </w:r>
            <w:r w:rsidR="00556721">
              <w:rPr>
                <w:webHidden/>
              </w:rPr>
              <w:tab/>
            </w:r>
            <w:r w:rsidR="00556721">
              <w:rPr>
                <w:webHidden/>
              </w:rPr>
              <w:fldChar w:fldCharType="begin"/>
            </w:r>
            <w:r w:rsidR="00556721">
              <w:rPr>
                <w:webHidden/>
              </w:rPr>
              <w:instrText xml:space="preserve"> PAGEREF _Toc62638024 \h </w:instrText>
            </w:r>
            <w:r w:rsidR="00556721">
              <w:rPr>
                <w:webHidden/>
              </w:rPr>
            </w:r>
            <w:r w:rsidR="00556721">
              <w:rPr>
                <w:webHidden/>
              </w:rPr>
              <w:fldChar w:fldCharType="separate"/>
            </w:r>
            <w:r w:rsidR="00EC668E">
              <w:rPr>
                <w:webHidden/>
              </w:rPr>
              <w:t>54</w:t>
            </w:r>
            <w:r w:rsidR="00556721">
              <w:rPr>
                <w:webHidden/>
              </w:rPr>
              <w:fldChar w:fldCharType="end"/>
            </w:r>
          </w:hyperlink>
        </w:p>
        <w:p w14:paraId="73E3BB67" w14:textId="77777777" w:rsidR="00556721" w:rsidRDefault="005D02D8">
          <w:pPr>
            <w:pStyle w:val="31"/>
            <w:tabs>
              <w:tab w:val="right" w:leader="dot" w:pos="9629"/>
            </w:tabs>
            <w:rPr>
              <w:rFonts w:asciiTheme="minorHAnsi" w:eastAsiaTheme="minorEastAsia" w:hAnsiTheme="minorHAnsi" w:cstheme="minorBidi"/>
              <w:kern w:val="2"/>
              <w:sz w:val="21"/>
              <w:szCs w:val="22"/>
            </w:rPr>
          </w:pPr>
          <w:hyperlink w:anchor="_Toc62638025" w:history="1">
            <w:r w:rsidR="00556721" w:rsidRPr="00091CE0">
              <w:rPr>
                <w:rStyle w:val="ae"/>
                <w:rFonts w:cs="Book Antiqua"/>
                <w:bCs/>
                <w:snapToGrid w:val="0"/>
              </w:rPr>
              <w:t>2.2.4</w:t>
            </w:r>
            <w:r w:rsidR="00556721" w:rsidRPr="00091CE0">
              <w:rPr>
                <w:rStyle w:val="ae"/>
              </w:rPr>
              <w:t xml:space="preserve"> Quiz</w:t>
            </w:r>
            <w:r w:rsidR="00556721">
              <w:rPr>
                <w:webHidden/>
              </w:rPr>
              <w:tab/>
            </w:r>
            <w:r w:rsidR="00556721">
              <w:rPr>
                <w:webHidden/>
              </w:rPr>
              <w:fldChar w:fldCharType="begin"/>
            </w:r>
            <w:r w:rsidR="00556721">
              <w:rPr>
                <w:webHidden/>
              </w:rPr>
              <w:instrText xml:space="preserve"> PAGEREF _Toc62638025 \h </w:instrText>
            </w:r>
            <w:r w:rsidR="00556721">
              <w:rPr>
                <w:webHidden/>
              </w:rPr>
            </w:r>
            <w:r w:rsidR="00556721">
              <w:rPr>
                <w:webHidden/>
              </w:rPr>
              <w:fldChar w:fldCharType="separate"/>
            </w:r>
            <w:r w:rsidR="00EC668E">
              <w:rPr>
                <w:webHidden/>
              </w:rPr>
              <w:t>57</w:t>
            </w:r>
            <w:r w:rsidR="00556721">
              <w:rPr>
                <w:webHidden/>
              </w:rPr>
              <w:fldChar w:fldCharType="end"/>
            </w:r>
          </w:hyperlink>
        </w:p>
        <w:p w14:paraId="02995017" w14:textId="77777777" w:rsidR="00556721" w:rsidRDefault="005D02D8">
          <w:pPr>
            <w:pStyle w:val="20"/>
            <w:tabs>
              <w:tab w:val="right" w:leader="dot" w:pos="9629"/>
            </w:tabs>
            <w:rPr>
              <w:rFonts w:asciiTheme="minorHAnsi" w:eastAsiaTheme="minorEastAsia" w:hAnsiTheme="minorHAnsi" w:cstheme="minorBidi"/>
              <w:kern w:val="2"/>
              <w:sz w:val="21"/>
              <w:szCs w:val="22"/>
            </w:rPr>
          </w:pPr>
          <w:hyperlink w:anchor="_Toc62638026" w:history="1">
            <w:r w:rsidR="00556721" w:rsidRPr="00091CE0">
              <w:rPr>
                <w:rStyle w:val="ae"/>
                <w:rFonts w:cs="Book Antiqua"/>
                <w:snapToGrid w:val="0"/>
              </w:rPr>
              <w:t>2.3</w:t>
            </w:r>
            <w:r w:rsidR="00556721" w:rsidRPr="00091CE0">
              <w:rPr>
                <w:rStyle w:val="ae"/>
              </w:rPr>
              <w:t xml:space="preserve"> Distributed VXLAN Gateway</w:t>
            </w:r>
            <w:r w:rsidR="00556721">
              <w:rPr>
                <w:webHidden/>
              </w:rPr>
              <w:tab/>
            </w:r>
            <w:r w:rsidR="00556721">
              <w:rPr>
                <w:webHidden/>
              </w:rPr>
              <w:fldChar w:fldCharType="begin"/>
            </w:r>
            <w:r w:rsidR="00556721">
              <w:rPr>
                <w:webHidden/>
              </w:rPr>
              <w:instrText xml:space="preserve"> PAGEREF _Toc62638026 \h </w:instrText>
            </w:r>
            <w:r w:rsidR="00556721">
              <w:rPr>
                <w:webHidden/>
              </w:rPr>
            </w:r>
            <w:r w:rsidR="00556721">
              <w:rPr>
                <w:webHidden/>
              </w:rPr>
              <w:fldChar w:fldCharType="separate"/>
            </w:r>
            <w:r w:rsidR="00EC668E">
              <w:rPr>
                <w:webHidden/>
              </w:rPr>
              <w:t>58</w:t>
            </w:r>
            <w:r w:rsidR="00556721">
              <w:rPr>
                <w:webHidden/>
              </w:rPr>
              <w:fldChar w:fldCharType="end"/>
            </w:r>
          </w:hyperlink>
        </w:p>
        <w:p w14:paraId="4EA22499" w14:textId="77777777" w:rsidR="00556721" w:rsidRDefault="005D02D8">
          <w:pPr>
            <w:pStyle w:val="31"/>
            <w:tabs>
              <w:tab w:val="right" w:leader="dot" w:pos="9629"/>
            </w:tabs>
            <w:rPr>
              <w:rFonts w:asciiTheme="minorHAnsi" w:eastAsiaTheme="minorEastAsia" w:hAnsiTheme="minorHAnsi" w:cstheme="minorBidi"/>
              <w:kern w:val="2"/>
              <w:sz w:val="21"/>
              <w:szCs w:val="22"/>
            </w:rPr>
          </w:pPr>
          <w:hyperlink w:anchor="_Toc62638027" w:history="1">
            <w:r w:rsidR="00556721" w:rsidRPr="00091CE0">
              <w:rPr>
                <w:rStyle w:val="ae"/>
                <w:rFonts w:cs="Book Antiqua"/>
                <w:bCs/>
                <w:snapToGrid w:val="0"/>
              </w:rPr>
              <w:t>2.3.1</w:t>
            </w:r>
            <w:r w:rsidR="00556721" w:rsidRPr="00091CE0">
              <w:rPr>
                <w:rStyle w:val="ae"/>
              </w:rPr>
              <w:t xml:space="preserve"> Introduction</w:t>
            </w:r>
            <w:r w:rsidR="00556721">
              <w:rPr>
                <w:webHidden/>
              </w:rPr>
              <w:tab/>
            </w:r>
            <w:r w:rsidR="00556721">
              <w:rPr>
                <w:webHidden/>
              </w:rPr>
              <w:fldChar w:fldCharType="begin"/>
            </w:r>
            <w:r w:rsidR="00556721">
              <w:rPr>
                <w:webHidden/>
              </w:rPr>
              <w:instrText xml:space="preserve"> PAGEREF _Toc62638027 \h </w:instrText>
            </w:r>
            <w:r w:rsidR="00556721">
              <w:rPr>
                <w:webHidden/>
              </w:rPr>
            </w:r>
            <w:r w:rsidR="00556721">
              <w:rPr>
                <w:webHidden/>
              </w:rPr>
              <w:fldChar w:fldCharType="separate"/>
            </w:r>
            <w:r w:rsidR="00EC668E">
              <w:rPr>
                <w:webHidden/>
              </w:rPr>
              <w:t>58</w:t>
            </w:r>
            <w:r w:rsidR="00556721">
              <w:rPr>
                <w:webHidden/>
              </w:rPr>
              <w:fldChar w:fldCharType="end"/>
            </w:r>
          </w:hyperlink>
        </w:p>
        <w:p w14:paraId="3D62DBCC" w14:textId="77777777" w:rsidR="00556721" w:rsidRDefault="005D02D8">
          <w:pPr>
            <w:pStyle w:val="31"/>
            <w:tabs>
              <w:tab w:val="right" w:leader="dot" w:pos="9629"/>
            </w:tabs>
            <w:rPr>
              <w:rFonts w:asciiTheme="minorHAnsi" w:eastAsiaTheme="minorEastAsia" w:hAnsiTheme="minorHAnsi" w:cstheme="minorBidi"/>
              <w:kern w:val="2"/>
              <w:sz w:val="21"/>
              <w:szCs w:val="22"/>
            </w:rPr>
          </w:pPr>
          <w:hyperlink w:anchor="_Toc62638028" w:history="1">
            <w:r w:rsidR="00556721" w:rsidRPr="00091CE0">
              <w:rPr>
                <w:rStyle w:val="ae"/>
                <w:rFonts w:cs="Book Antiqua"/>
                <w:bCs/>
                <w:snapToGrid w:val="0"/>
              </w:rPr>
              <w:t>2.3.2</w:t>
            </w:r>
            <w:r w:rsidR="00556721" w:rsidRPr="00091CE0">
              <w:rPr>
                <w:rStyle w:val="ae"/>
              </w:rPr>
              <w:t xml:space="preserve"> Lab Configuration</w:t>
            </w:r>
            <w:r w:rsidR="00556721">
              <w:rPr>
                <w:webHidden/>
              </w:rPr>
              <w:tab/>
            </w:r>
            <w:r w:rsidR="00556721">
              <w:rPr>
                <w:webHidden/>
              </w:rPr>
              <w:fldChar w:fldCharType="begin"/>
            </w:r>
            <w:r w:rsidR="00556721">
              <w:rPr>
                <w:webHidden/>
              </w:rPr>
              <w:instrText xml:space="preserve"> PAGEREF _Toc62638028 \h </w:instrText>
            </w:r>
            <w:r w:rsidR="00556721">
              <w:rPr>
                <w:webHidden/>
              </w:rPr>
            </w:r>
            <w:r w:rsidR="00556721">
              <w:rPr>
                <w:webHidden/>
              </w:rPr>
              <w:fldChar w:fldCharType="separate"/>
            </w:r>
            <w:r w:rsidR="00EC668E">
              <w:rPr>
                <w:webHidden/>
              </w:rPr>
              <w:t>59</w:t>
            </w:r>
            <w:r w:rsidR="00556721">
              <w:rPr>
                <w:webHidden/>
              </w:rPr>
              <w:fldChar w:fldCharType="end"/>
            </w:r>
          </w:hyperlink>
        </w:p>
        <w:p w14:paraId="14970644" w14:textId="77777777" w:rsidR="00556721" w:rsidRDefault="005D02D8">
          <w:pPr>
            <w:pStyle w:val="31"/>
            <w:tabs>
              <w:tab w:val="right" w:leader="dot" w:pos="9629"/>
            </w:tabs>
            <w:rPr>
              <w:rFonts w:asciiTheme="minorHAnsi" w:eastAsiaTheme="minorEastAsia" w:hAnsiTheme="minorHAnsi" w:cstheme="minorBidi"/>
              <w:kern w:val="2"/>
              <w:sz w:val="21"/>
              <w:szCs w:val="22"/>
            </w:rPr>
          </w:pPr>
          <w:hyperlink w:anchor="_Toc62638029" w:history="1">
            <w:r w:rsidR="00556721" w:rsidRPr="00091CE0">
              <w:rPr>
                <w:rStyle w:val="ae"/>
                <w:rFonts w:cs="Book Antiqua"/>
                <w:bCs/>
                <w:snapToGrid w:val="0"/>
              </w:rPr>
              <w:t>2.3.3</w:t>
            </w:r>
            <w:r w:rsidR="00556721" w:rsidRPr="00091CE0">
              <w:rPr>
                <w:rStyle w:val="ae"/>
              </w:rPr>
              <w:t xml:space="preserve"> Configuration Reference</w:t>
            </w:r>
            <w:r w:rsidR="00556721">
              <w:rPr>
                <w:webHidden/>
              </w:rPr>
              <w:tab/>
            </w:r>
            <w:r w:rsidR="00556721">
              <w:rPr>
                <w:webHidden/>
              </w:rPr>
              <w:fldChar w:fldCharType="begin"/>
            </w:r>
            <w:r w:rsidR="00556721">
              <w:rPr>
                <w:webHidden/>
              </w:rPr>
              <w:instrText xml:space="preserve"> PAGEREF _Toc62638029 \h </w:instrText>
            </w:r>
            <w:r w:rsidR="00556721">
              <w:rPr>
                <w:webHidden/>
              </w:rPr>
            </w:r>
            <w:r w:rsidR="00556721">
              <w:rPr>
                <w:webHidden/>
              </w:rPr>
              <w:fldChar w:fldCharType="separate"/>
            </w:r>
            <w:r w:rsidR="00EC668E">
              <w:rPr>
                <w:webHidden/>
              </w:rPr>
              <w:t>79</w:t>
            </w:r>
            <w:r w:rsidR="00556721">
              <w:rPr>
                <w:webHidden/>
              </w:rPr>
              <w:fldChar w:fldCharType="end"/>
            </w:r>
          </w:hyperlink>
        </w:p>
        <w:p w14:paraId="00D81A6D" w14:textId="77777777" w:rsidR="00556721" w:rsidRDefault="005D02D8">
          <w:pPr>
            <w:pStyle w:val="31"/>
            <w:tabs>
              <w:tab w:val="right" w:leader="dot" w:pos="9629"/>
            </w:tabs>
            <w:rPr>
              <w:rFonts w:asciiTheme="minorHAnsi" w:eastAsiaTheme="minorEastAsia" w:hAnsiTheme="minorHAnsi" w:cstheme="minorBidi"/>
              <w:kern w:val="2"/>
              <w:sz w:val="21"/>
              <w:szCs w:val="22"/>
            </w:rPr>
          </w:pPr>
          <w:hyperlink w:anchor="_Toc62638030" w:history="1">
            <w:r w:rsidR="00556721" w:rsidRPr="00091CE0">
              <w:rPr>
                <w:rStyle w:val="ae"/>
                <w:rFonts w:cs="Book Antiqua"/>
                <w:bCs/>
                <w:snapToGrid w:val="0"/>
                <w:lang w:eastAsia="en-US"/>
              </w:rPr>
              <w:t>2.3.4</w:t>
            </w:r>
            <w:r w:rsidR="00556721" w:rsidRPr="00091CE0">
              <w:rPr>
                <w:rStyle w:val="ae"/>
              </w:rPr>
              <w:t xml:space="preserve"> Quiz</w:t>
            </w:r>
            <w:r w:rsidR="00556721">
              <w:rPr>
                <w:webHidden/>
              </w:rPr>
              <w:tab/>
            </w:r>
            <w:r w:rsidR="00556721">
              <w:rPr>
                <w:webHidden/>
              </w:rPr>
              <w:fldChar w:fldCharType="begin"/>
            </w:r>
            <w:r w:rsidR="00556721">
              <w:rPr>
                <w:webHidden/>
              </w:rPr>
              <w:instrText xml:space="preserve"> PAGEREF _Toc62638030 \h </w:instrText>
            </w:r>
            <w:r w:rsidR="00556721">
              <w:rPr>
                <w:webHidden/>
              </w:rPr>
            </w:r>
            <w:r w:rsidR="00556721">
              <w:rPr>
                <w:webHidden/>
              </w:rPr>
              <w:fldChar w:fldCharType="separate"/>
            </w:r>
            <w:r w:rsidR="00EC668E">
              <w:rPr>
                <w:webHidden/>
              </w:rPr>
              <w:t>83</w:t>
            </w:r>
            <w:r w:rsidR="00556721">
              <w:rPr>
                <w:webHidden/>
              </w:rPr>
              <w:fldChar w:fldCharType="end"/>
            </w:r>
          </w:hyperlink>
        </w:p>
        <w:p w14:paraId="7D7A7227" w14:textId="77777777" w:rsidR="00556721" w:rsidRDefault="005D02D8">
          <w:pPr>
            <w:pStyle w:val="12"/>
            <w:tabs>
              <w:tab w:val="right" w:leader="dot" w:pos="9629"/>
            </w:tabs>
            <w:rPr>
              <w:rFonts w:asciiTheme="minorHAnsi" w:eastAsiaTheme="minorEastAsia" w:hAnsiTheme="minorHAnsi" w:cstheme="minorBidi"/>
              <w:b w:val="0"/>
              <w:bCs w:val="0"/>
              <w:noProof/>
              <w:kern w:val="2"/>
              <w:sz w:val="21"/>
              <w:szCs w:val="22"/>
            </w:rPr>
          </w:pPr>
          <w:hyperlink w:anchor="_Toc62638031" w:history="1">
            <w:r w:rsidR="00556721" w:rsidRPr="00091CE0">
              <w:rPr>
                <w:rStyle w:val="ae"/>
                <w:noProof/>
              </w:rPr>
              <w:t>3 Campus Multi-Branch Interconnection Technology</w:t>
            </w:r>
            <w:r w:rsidR="00556721">
              <w:rPr>
                <w:noProof/>
                <w:webHidden/>
              </w:rPr>
              <w:tab/>
            </w:r>
            <w:r w:rsidR="00556721">
              <w:rPr>
                <w:noProof/>
                <w:webHidden/>
              </w:rPr>
              <w:fldChar w:fldCharType="begin"/>
            </w:r>
            <w:r w:rsidR="00556721">
              <w:rPr>
                <w:noProof/>
                <w:webHidden/>
              </w:rPr>
              <w:instrText xml:space="preserve"> PAGEREF _Toc62638031 \h </w:instrText>
            </w:r>
            <w:r w:rsidR="00556721">
              <w:rPr>
                <w:noProof/>
                <w:webHidden/>
              </w:rPr>
            </w:r>
            <w:r w:rsidR="00556721">
              <w:rPr>
                <w:noProof/>
                <w:webHidden/>
              </w:rPr>
              <w:fldChar w:fldCharType="separate"/>
            </w:r>
            <w:r w:rsidR="00EC668E">
              <w:rPr>
                <w:noProof/>
                <w:webHidden/>
              </w:rPr>
              <w:t>84</w:t>
            </w:r>
            <w:r w:rsidR="00556721">
              <w:rPr>
                <w:noProof/>
                <w:webHidden/>
              </w:rPr>
              <w:fldChar w:fldCharType="end"/>
            </w:r>
          </w:hyperlink>
        </w:p>
        <w:p w14:paraId="5D7A48F7" w14:textId="77777777" w:rsidR="00556721" w:rsidRDefault="005D02D8">
          <w:pPr>
            <w:pStyle w:val="20"/>
            <w:tabs>
              <w:tab w:val="right" w:leader="dot" w:pos="9629"/>
            </w:tabs>
            <w:rPr>
              <w:rFonts w:asciiTheme="minorHAnsi" w:eastAsiaTheme="minorEastAsia" w:hAnsiTheme="minorHAnsi" w:cstheme="minorBidi"/>
              <w:kern w:val="2"/>
              <w:sz w:val="21"/>
              <w:szCs w:val="22"/>
            </w:rPr>
          </w:pPr>
          <w:hyperlink w:anchor="_Toc62638032" w:history="1">
            <w:r w:rsidR="00556721" w:rsidRPr="00091CE0">
              <w:rPr>
                <w:rStyle w:val="ae"/>
                <w:rFonts w:cs="Book Antiqua"/>
                <w:snapToGrid w:val="0"/>
              </w:rPr>
              <w:t>3.1</w:t>
            </w:r>
            <w:r w:rsidR="00556721" w:rsidRPr="00091CE0">
              <w:rPr>
                <w:rStyle w:val="ae"/>
              </w:rPr>
              <w:t xml:space="preserve"> Introduction</w:t>
            </w:r>
            <w:r w:rsidR="00556721">
              <w:rPr>
                <w:webHidden/>
              </w:rPr>
              <w:tab/>
            </w:r>
            <w:r w:rsidR="00556721">
              <w:rPr>
                <w:webHidden/>
              </w:rPr>
              <w:fldChar w:fldCharType="begin"/>
            </w:r>
            <w:r w:rsidR="00556721">
              <w:rPr>
                <w:webHidden/>
              </w:rPr>
              <w:instrText xml:space="preserve"> PAGEREF _Toc62638032 \h </w:instrText>
            </w:r>
            <w:r w:rsidR="00556721">
              <w:rPr>
                <w:webHidden/>
              </w:rPr>
            </w:r>
            <w:r w:rsidR="00556721">
              <w:rPr>
                <w:webHidden/>
              </w:rPr>
              <w:fldChar w:fldCharType="separate"/>
            </w:r>
            <w:r w:rsidR="00EC668E">
              <w:rPr>
                <w:webHidden/>
              </w:rPr>
              <w:t>84</w:t>
            </w:r>
            <w:r w:rsidR="00556721">
              <w:rPr>
                <w:webHidden/>
              </w:rPr>
              <w:fldChar w:fldCharType="end"/>
            </w:r>
          </w:hyperlink>
        </w:p>
        <w:p w14:paraId="374E086B" w14:textId="77777777" w:rsidR="00556721" w:rsidRDefault="005D02D8">
          <w:pPr>
            <w:pStyle w:val="31"/>
            <w:tabs>
              <w:tab w:val="right" w:leader="dot" w:pos="9629"/>
            </w:tabs>
            <w:rPr>
              <w:rFonts w:asciiTheme="minorHAnsi" w:eastAsiaTheme="minorEastAsia" w:hAnsiTheme="minorHAnsi" w:cstheme="minorBidi"/>
              <w:kern w:val="2"/>
              <w:sz w:val="21"/>
              <w:szCs w:val="22"/>
            </w:rPr>
          </w:pPr>
          <w:hyperlink w:anchor="_Toc62638033" w:history="1">
            <w:r w:rsidR="00556721" w:rsidRPr="00091CE0">
              <w:rPr>
                <w:rStyle w:val="ae"/>
                <w:rFonts w:cs="Book Antiqua"/>
                <w:bCs/>
                <w:snapToGrid w:val="0"/>
              </w:rPr>
              <w:t>3.1.1</w:t>
            </w:r>
            <w:r w:rsidR="00556721" w:rsidRPr="00091CE0">
              <w:rPr>
                <w:rStyle w:val="ae"/>
              </w:rPr>
              <w:t xml:space="preserve"> About This Lab</w:t>
            </w:r>
            <w:r w:rsidR="00556721">
              <w:rPr>
                <w:webHidden/>
              </w:rPr>
              <w:tab/>
            </w:r>
            <w:r w:rsidR="00556721">
              <w:rPr>
                <w:webHidden/>
              </w:rPr>
              <w:fldChar w:fldCharType="begin"/>
            </w:r>
            <w:r w:rsidR="00556721">
              <w:rPr>
                <w:webHidden/>
              </w:rPr>
              <w:instrText xml:space="preserve"> PAGEREF _Toc62638033 \h </w:instrText>
            </w:r>
            <w:r w:rsidR="00556721">
              <w:rPr>
                <w:webHidden/>
              </w:rPr>
            </w:r>
            <w:r w:rsidR="00556721">
              <w:rPr>
                <w:webHidden/>
              </w:rPr>
              <w:fldChar w:fldCharType="separate"/>
            </w:r>
            <w:r w:rsidR="00EC668E">
              <w:rPr>
                <w:webHidden/>
              </w:rPr>
              <w:t>84</w:t>
            </w:r>
            <w:r w:rsidR="00556721">
              <w:rPr>
                <w:webHidden/>
              </w:rPr>
              <w:fldChar w:fldCharType="end"/>
            </w:r>
          </w:hyperlink>
        </w:p>
        <w:p w14:paraId="47A5BECC" w14:textId="77777777" w:rsidR="00556721" w:rsidRDefault="005D02D8">
          <w:pPr>
            <w:pStyle w:val="31"/>
            <w:tabs>
              <w:tab w:val="right" w:leader="dot" w:pos="9629"/>
            </w:tabs>
            <w:rPr>
              <w:rFonts w:asciiTheme="minorHAnsi" w:eastAsiaTheme="minorEastAsia" w:hAnsiTheme="minorHAnsi" w:cstheme="minorBidi"/>
              <w:kern w:val="2"/>
              <w:sz w:val="21"/>
              <w:szCs w:val="22"/>
            </w:rPr>
          </w:pPr>
          <w:hyperlink w:anchor="_Toc62638034" w:history="1">
            <w:r w:rsidR="00556721" w:rsidRPr="00091CE0">
              <w:rPr>
                <w:rStyle w:val="ae"/>
                <w:rFonts w:cs="Book Antiqua"/>
                <w:bCs/>
                <w:snapToGrid w:val="0"/>
              </w:rPr>
              <w:t>3.1.2</w:t>
            </w:r>
            <w:r w:rsidR="00556721" w:rsidRPr="00091CE0">
              <w:rPr>
                <w:rStyle w:val="ae"/>
              </w:rPr>
              <w:t xml:space="preserve"> Objectives</w:t>
            </w:r>
            <w:r w:rsidR="00556721">
              <w:rPr>
                <w:webHidden/>
              </w:rPr>
              <w:tab/>
            </w:r>
            <w:r w:rsidR="00556721">
              <w:rPr>
                <w:webHidden/>
              </w:rPr>
              <w:fldChar w:fldCharType="begin"/>
            </w:r>
            <w:r w:rsidR="00556721">
              <w:rPr>
                <w:webHidden/>
              </w:rPr>
              <w:instrText xml:space="preserve"> PAGEREF _Toc62638034 \h </w:instrText>
            </w:r>
            <w:r w:rsidR="00556721">
              <w:rPr>
                <w:webHidden/>
              </w:rPr>
            </w:r>
            <w:r w:rsidR="00556721">
              <w:rPr>
                <w:webHidden/>
              </w:rPr>
              <w:fldChar w:fldCharType="separate"/>
            </w:r>
            <w:r w:rsidR="00EC668E">
              <w:rPr>
                <w:webHidden/>
              </w:rPr>
              <w:t>84</w:t>
            </w:r>
            <w:r w:rsidR="00556721">
              <w:rPr>
                <w:webHidden/>
              </w:rPr>
              <w:fldChar w:fldCharType="end"/>
            </w:r>
          </w:hyperlink>
        </w:p>
        <w:p w14:paraId="3C956E5A" w14:textId="77777777" w:rsidR="00556721" w:rsidRDefault="005D02D8">
          <w:pPr>
            <w:pStyle w:val="31"/>
            <w:tabs>
              <w:tab w:val="right" w:leader="dot" w:pos="9629"/>
            </w:tabs>
            <w:rPr>
              <w:rFonts w:asciiTheme="minorHAnsi" w:eastAsiaTheme="minorEastAsia" w:hAnsiTheme="minorHAnsi" w:cstheme="minorBidi"/>
              <w:kern w:val="2"/>
              <w:sz w:val="21"/>
              <w:szCs w:val="22"/>
            </w:rPr>
          </w:pPr>
          <w:hyperlink w:anchor="_Toc62638035" w:history="1">
            <w:r w:rsidR="00556721" w:rsidRPr="00091CE0">
              <w:rPr>
                <w:rStyle w:val="ae"/>
                <w:rFonts w:cs="Book Antiqua"/>
                <w:bCs/>
                <w:snapToGrid w:val="0"/>
              </w:rPr>
              <w:t>3.1.3</w:t>
            </w:r>
            <w:r w:rsidR="00556721" w:rsidRPr="00091CE0">
              <w:rPr>
                <w:rStyle w:val="ae"/>
              </w:rPr>
              <w:t xml:space="preserve"> Networking Topology</w:t>
            </w:r>
            <w:r w:rsidR="00556721">
              <w:rPr>
                <w:webHidden/>
              </w:rPr>
              <w:tab/>
            </w:r>
            <w:r w:rsidR="00556721">
              <w:rPr>
                <w:webHidden/>
              </w:rPr>
              <w:fldChar w:fldCharType="begin"/>
            </w:r>
            <w:r w:rsidR="00556721">
              <w:rPr>
                <w:webHidden/>
              </w:rPr>
              <w:instrText xml:space="preserve"> PAGEREF _Toc62638035 \h </w:instrText>
            </w:r>
            <w:r w:rsidR="00556721">
              <w:rPr>
                <w:webHidden/>
              </w:rPr>
            </w:r>
            <w:r w:rsidR="00556721">
              <w:rPr>
                <w:webHidden/>
              </w:rPr>
              <w:fldChar w:fldCharType="separate"/>
            </w:r>
            <w:r w:rsidR="00EC668E">
              <w:rPr>
                <w:webHidden/>
              </w:rPr>
              <w:t>84</w:t>
            </w:r>
            <w:r w:rsidR="00556721">
              <w:rPr>
                <w:webHidden/>
              </w:rPr>
              <w:fldChar w:fldCharType="end"/>
            </w:r>
          </w:hyperlink>
        </w:p>
        <w:p w14:paraId="4BB74F28" w14:textId="77777777" w:rsidR="00556721" w:rsidRDefault="005D02D8">
          <w:pPr>
            <w:pStyle w:val="20"/>
            <w:tabs>
              <w:tab w:val="right" w:leader="dot" w:pos="9629"/>
            </w:tabs>
            <w:rPr>
              <w:rFonts w:asciiTheme="minorHAnsi" w:eastAsiaTheme="minorEastAsia" w:hAnsiTheme="minorHAnsi" w:cstheme="minorBidi"/>
              <w:kern w:val="2"/>
              <w:sz w:val="21"/>
              <w:szCs w:val="22"/>
            </w:rPr>
          </w:pPr>
          <w:hyperlink w:anchor="_Toc62638036" w:history="1">
            <w:r w:rsidR="00556721" w:rsidRPr="00091CE0">
              <w:rPr>
                <w:rStyle w:val="ae"/>
                <w:rFonts w:cs="Book Antiqua"/>
                <w:snapToGrid w:val="0"/>
              </w:rPr>
              <w:t>3.2</w:t>
            </w:r>
            <w:r w:rsidR="00556721" w:rsidRPr="00091CE0">
              <w:rPr>
                <w:rStyle w:val="ae"/>
              </w:rPr>
              <w:t xml:space="preserve"> Lab Configuration</w:t>
            </w:r>
            <w:r w:rsidR="00556721">
              <w:rPr>
                <w:webHidden/>
              </w:rPr>
              <w:tab/>
            </w:r>
            <w:r w:rsidR="00556721">
              <w:rPr>
                <w:webHidden/>
              </w:rPr>
              <w:fldChar w:fldCharType="begin"/>
            </w:r>
            <w:r w:rsidR="00556721">
              <w:rPr>
                <w:webHidden/>
              </w:rPr>
              <w:instrText xml:space="preserve"> PAGEREF _Toc62638036 \h </w:instrText>
            </w:r>
            <w:r w:rsidR="00556721">
              <w:rPr>
                <w:webHidden/>
              </w:rPr>
            </w:r>
            <w:r w:rsidR="00556721">
              <w:rPr>
                <w:webHidden/>
              </w:rPr>
              <w:fldChar w:fldCharType="separate"/>
            </w:r>
            <w:r w:rsidR="00EC668E">
              <w:rPr>
                <w:webHidden/>
              </w:rPr>
              <w:t>85</w:t>
            </w:r>
            <w:r w:rsidR="00556721">
              <w:rPr>
                <w:webHidden/>
              </w:rPr>
              <w:fldChar w:fldCharType="end"/>
            </w:r>
          </w:hyperlink>
        </w:p>
        <w:p w14:paraId="526490EA" w14:textId="77777777" w:rsidR="00556721" w:rsidRDefault="005D02D8">
          <w:pPr>
            <w:pStyle w:val="31"/>
            <w:tabs>
              <w:tab w:val="right" w:leader="dot" w:pos="9629"/>
            </w:tabs>
            <w:rPr>
              <w:rFonts w:asciiTheme="minorHAnsi" w:eastAsiaTheme="minorEastAsia" w:hAnsiTheme="minorHAnsi" w:cstheme="minorBidi"/>
              <w:kern w:val="2"/>
              <w:sz w:val="21"/>
              <w:szCs w:val="22"/>
            </w:rPr>
          </w:pPr>
          <w:hyperlink w:anchor="_Toc62638037" w:history="1">
            <w:r w:rsidR="00556721" w:rsidRPr="00091CE0">
              <w:rPr>
                <w:rStyle w:val="ae"/>
                <w:rFonts w:cs="Book Antiqua"/>
                <w:bCs/>
                <w:snapToGrid w:val="0"/>
              </w:rPr>
              <w:t>3.2.1</w:t>
            </w:r>
            <w:r w:rsidR="00556721" w:rsidRPr="00091CE0">
              <w:rPr>
                <w:rStyle w:val="ae"/>
              </w:rPr>
              <w:t xml:space="preserve"> Configuration Roadmap</w:t>
            </w:r>
            <w:r w:rsidR="00556721">
              <w:rPr>
                <w:webHidden/>
              </w:rPr>
              <w:tab/>
            </w:r>
            <w:r w:rsidR="00556721">
              <w:rPr>
                <w:webHidden/>
              </w:rPr>
              <w:fldChar w:fldCharType="begin"/>
            </w:r>
            <w:r w:rsidR="00556721">
              <w:rPr>
                <w:webHidden/>
              </w:rPr>
              <w:instrText xml:space="preserve"> PAGEREF _Toc62638037 \h </w:instrText>
            </w:r>
            <w:r w:rsidR="00556721">
              <w:rPr>
                <w:webHidden/>
              </w:rPr>
            </w:r>
            <w:r w:rsidR="00556721">
              <w:rPr>
                <w:webHidden/>
              </w:rPr>
              <w:fldChar w:fldCharType="separate"/>
            </w:r>
            <w:r w:rsidR="00EC668E">
              <w:rPr>
                <w:webHidden/>
              </w:rPr>
              <w:t>85</w:t>
            </w:r>
            <w:r w:rsidR="00556721">
              <w:rPr>
                <w:webHidden/>
              </w:rPr>
              <w:fldChar w:fldCharType="end"/>
            </w:r>
          </w:hyperlink>
        </w:p>
        <w:p w14:paraId="7718439C" w14:textId="77777777" w:rsidR="00556721" w:rsidRDefault="005D02D8">
          <w:pPr>
            <w:pStyle w:val="31"/>
            <w:tabs>
              <w:tab w:val="right" w:leader="dot" w:pos="9629"/>
            </w:tabs>
            <w:rPr>
              <w:rFonts w:asciiTheme="minorHAnsi" w:eastAsiaTheme="minorEastAsia" w:hAnsiTheme="minorHAnsi" w:cstheme="minorBidi"/>
              <w:kern w:val="2"/>
              <w:sz w:val="21"/>
              <w:szCs w:val="22"/>
            </w:rPr>
          </w:pPr>
          <w:hyperlink w:anchor="_Toc62638038" w:history="1">
            <w:r w:rsidR="00556721" w:rsidRPr="00091CE0">
              <w:rPr>
                <w:rStyle w:val="ae"/>
                <w:rFonts w:cs="Book Antiqua"/>
                <w:bCs/>
                <w:snapToGrid w:val="0"/>
              </w:rPr>
              <w:t>3.2.2</w:t>
            </w:r>
            <w:r w:rsidR="00556721" w:rsidRPr="00091CE0">
              <w:rPr>
                <w:rStyle w:val="ae"/>
              </w:rPr>
              <w:t xml:space="preserve"> Configuration Procedure</w:t>
            </w:r>
            <w:r w:rsidR="00556721">
              <w:rPr>
                <w:webHidden/>
              </w:rPr>
              <w:tab/>
            </w:r>
            <w:r w:rsidR="00556721">
              <w:rPr>
                <w:webHidden/>
              </w:rPr>
              <w:fldChar w:fldCharType="begin"/>
            </w:r>
            <w:r w:rsidR="00556721">
              <w:rPr>
                <w:webHidden/>
              </w:rPr>
              <w:instrText xml:space="preserve"> PAGEREF _Toc62638038 \h </w:instrText>
            </w:r>
            <w:r w:rsidR="00556721">
              <w:rPr>
                <w:webHidden/>
              </w:rPr>
            </w:r>
            <w:r w:rsidR="00556721">
              <w:rPr>
                <w:webHidden/>
              </w:rPr>
              <w:fldChar w:fldCharType="separate"/>
            </w:r>
            <w:r w:rsidR="00EC668E">
              <w:rPr>
                <w:webHidden/>
              </w:rPr>
              <w:t>85</w:t>
            </w:r>
            <w:r w:rsidR="00556721">
              <w:rPr>
                <w:webHidden/>
              </w:rPr>
              <w:fldChar w:fldCharType="end"/>
            </w:r>
          </w:hyperlink>
        </w:p>
        <w:p w14:paraId="78E6B95F" w14:textId="77777777" w:rsidR="00556721" w:rsidRDefault="005D02D8">
          <w:pPr>
            <w:pStyle w:val="20"/>
            <w:tabs>
              <w:tab w:val="right" w:leader="dot" w:pos="9629"/>
            </w:tabs>
            <w:rPr>
              <w:rFonts w:asciiTheme="minorHAnsi" w:eastAsiaTheme="minorEastAsia" w:hAnsiTheme="minorHAnsi" w:cstheme="minorBidi"/>
              <w:kern w:val="2"/>
              <w:sz w:val="21"/>
              <w:szCs w:val="22"/>
            </w:rPr>
          </w:pPr>
          <w:hyperlink w:anchor="_Toc62638039" w:history="1">
            <w:r w:rsidR="00556721" w:rsidRPr="00091CE0">
              <w:rPr>
                <w:rStyle w:val="ae"/>
                <w:rFonts w:cs="Book Antiqua"/>
                <w:snapToGrid w:val="0"/>
              </w:rPr>
              <w:t>3.3</w:t>
            </w:r>
            <w:r w:rsidR="00556721" w:rsidRPr="00091CE0">
              <w:rPr>
                <w:rStyle w:val="ae"/>
              </w:rPr>
              <w:t xml:space="preserve"> Configuration Reference</w:t>
            </w:r>
            <w:r w:rsidR="00556721">
              <w:rPr>
                <w:webHidden/>
              </w:rPr>
              <w:tab/>
            </w:r>
            <w:r w:rsidR="00556721">
              <w:rPr>
                <w:webHidden/>
              </w:rPr>
              <w:fldChar w:fldCharType="begin"/>
            </w:r>
            <w:r w:rsidR="00556721">
              <w:rPr>
                <w:webHidden/>
              </w:rPr>
              <w:instrText xml:space="preserve"> PAGEREF _Toc62638039 \h </w:instrText>
            </w:r>
            <w:r w:rsidR="00556721">
              <w:rPr>
                <w:webHidden/>
              </w:rPr>
            </w:r>
            <w:r w:rsidR="00556721">
              <w:rPr>
                <w:webHidden/>
              </w:rPr>
              <w:fldChar w:fldCharType="separate"/>
            </w:r>
            <w:r w:rsidR="00EC668E">
              <w:rPr>
                <w:webHidden/>
              </w:rPr>
              <w:t>90</w:t>
            </w:r>
            <w:r w:rsidR="00556721">
              <w:rPr>
                <w:webHidden/>
              </w:rPr>
              <w:fldChar w:fldCharType="end"/>
            </w:r>
          </w:hyperlink>
        </w:p>
        <w:p w14:paraId="46625B89" w14:textId="77777777" w:rsidR="00556721" w:rsidRDefault="005D02D8">
          <w:pPr>
            <w:pStyle w:val="31"/>
            <w:tabs>
              <w:tab w:val="right" w:leader="dot" w:pos="9629"/>
            </w:tabs>
            <w:rPr>
              <w:rFonts w:asciiTheme="minorHAnsi" w:eastAsiaTheme="minorEastAsia" w:hAnsiTheme="minorHAnsi" w:cstheme="minorBidi"/>
              <w:kern w:val="2"/>
              <w:sz w:val="21"/>
              <w:szCs w:val="22"/>
            </w:rPr>
          </w:pPr>
          <w:hyperlink w:anchor="_Toc62638040" w:history="1">
            <w:r w:rsidR="00556721" w:rsidRPr="00091CE0">
              <w:rPr>
                <w:rStyle w:val="ae"/>
                <w:rFonts w:cs="Book Antiqua"/>
                <w:bCs/>
                <w:snapToGrid w:val="0"/>
              </w:rPr>
              <w:t>3.3.1</w:t>
            </w:r>
            <w:r w:rsidR="00556721" w:rsidRPr="00091CE0">
              <w:rPr>
                <w:rStyle w:val="ae"/>
              </w:rPr>
              <w:t xml:space="preserve"> Configurations of AR1</w:t>
            </w:r>
            <w:r w:rsidR="00556721">
              <w:rPr>
                <w:webHidden/>
              </w:rPr>
              <w:tab/>
            </w:r>
            <w:r w:rsidR="00556721">
              <w:rPr>
                <w:webHidden/>
              </w:rPr>
              <w:fldChar w:fldCharType="begin"/>
            </w:r>
            <w:r w:rsidR="00556721">
              <w:rPr>
                <w:webHidden/>
              </w:rPr>
              <w:instrText xml:space="preserve"> PAGEREF _Toc62638040 \h </w:instrText>
            </w:r>
            <w:r w:rsidR="00556721">
              <w:rPr>
                <w:webHidden/>
              </w:rPr>
            </w:r>
            <w:r w:rsidR="00556721">
              <w:rPr>
                <w:webHidden/>
              </w:rPr>
              <w:fldChar w:fldCharType="separate"/>
            </w:r>
            <w:r w:rsidR="00EC668E">
              <w:rPr>
                <w:webHidden/>
              </w:rPr>
              <w:t>90</w:t>
            </w:r>
            <w:r w:rsidR="00556721">
              <w:rPr>
                <w:webHidden/>
              </w:rPr>
              <w:fldChar w:fldCharType="end"/>
            </w:r>
          </w:hyperlink>
        </w:p>
        <w:p w14:paraId="465E7182" w14:textId="77777777" w:rsidR="00556721" w:rsidRDefault="005D02D8">
          <w:pPr>
            <w:pStyle w:val="31"/>
            <w:tabs>
              <w:tab w:val="right" w:leader="dot" w:pos="9629"/>
            </w:tabs>
            <w:rPr>
              <w:rFonts w:asciiTheme="minorHAnsi" w:eastAsiaTheme="minorEastAsia" w:hAnsiTheme="minorHAnsi" w:cstheme="minorBidi"/>
              <w:kern w:val="2"/>
              <w:sz w:val="21"/>
              <w:szCs w:val="22"/>
            </w:rPr>
          </w:pPr>
          <w:hyperlink w:anchor="_Toc62638041" w:history="1">
            <w:r w:rsidR="00556721" w:rsidRPr="00091CE0">
              <w:rPr>
                <w:rStyle w:val="ae"/>
                <w:rFonts w:cs="Book Antiqua"/>
                <w:bCs/>
                <w:snapToGrid w:val="0"/>
              </w:rPr>
              <w:t>3.3.2</w:t>
            </w:r>
            <w:r w:rsidR="00556721" w:rsidRPr="00091CE0">
              <w:rPr>
                <w:rStyle w:val="ae"/>
              </w:rPr>
              <w:t xml:space="preserve"> Configuration of AR2</w:t>
            </w:r>
            <w:r w:rsidR="00556721">
              <w:rPr>
                <w:webHidden/>
              </w:rPr>
              <w:tab/>
            </w:r>
            <w:r w:rsidR="00556721">
              <w:rPr>
                <w:webHidden/>
              </w:rPr>
              <w:fldChar w:fldCharType="begin"/>
            </w:r>
            <w:r w:rsidR="00556721">
              <w:rPr>
                <w:webHidden/>
              </w:rPr>
              <w:instrText xml:space="preserve"> PAGEREF _Toc62638041 \h </w:instrText>
            </w:r>
            <w:r w:rsidR="00556721">
              <w:rPr>
                <w:webHidden/>
              </w:rPr>
            </w:r>
            <w:r w:rsidR="00556721">
              <w:rPr>
                <w:webHidden/>
              </w:rPr>
              <w:fldChar w:fldCharType="separate"/>
            </w:r>
            <w:r w:rsidR="00EC668E">
              <w:rPr>
                <w:webHidden/>
              </w:rPr>
              <w:t>91</w:t>
            </w:r>
            <w:r w:rsidR="00556721">
              <w:rPr>
                <w:webHidden/>
              </w:rPr>
              <w:fldChar w:fldCharType="end"/>
            </w:r>
          </w:hyperlink>
        </w:p>
        <w:p w14:paraId="303560CB" w14:textId="77777777" w:rsidR="00556721" w:rsidRDefault="005D02D8">
          <w:pPr>
            <w:pStyle w:val="20"/>
            <w:tabs>
              <w:tab w:val="right" w:leader="dot" w:pos="9629"/>
            </w:tabs>
            <w:rPr>
              <w:rFonts w:asciiTheme="minorHAnsi" w:eastAsiaTheme="minorEastAsia" w:hAnsiTheme="minorHAnsi" w:cstheme="minorBidi"/>
              <w:kern w:val="2"/>
              <w:sz w:val="21"/>
              <w:szCs w:val="22"/>
            </w:rPr>
          </w:pPr>
          <w:hyperlink w:anchor="_Toc62638042" w:history="1">
            <w:r w:rsidR="00556721" w:rsidRPr="00091CE0">
              <w:rPr>
                <w:rStyle w:val="ae"/>
                <w:rFonts w:cs="Book Antiqua"/>
                <w:snapToGrid w:val="0"/>
              </w:rPr>
              <w:t>3.4</w:t>
            </w:r>
            <w:r w:rsidR="00556721" w:rsidRPr="00091CE0">
              <w:rPr>
                <w:rStyle w:val="ae"/>
              </w:rPr>
              <w:t xml:space="preserve"> Quiz</w:t>
            </w:r>
            <w:r w:rsidR="00556721">
              <w:rPr>
                <w:webHidden/>
              </w:rPr>
              <w:tab/>
            </w:r>
            <w:r w:rsidR="00556721">
              <w:rPr>
                <w:webHidden/>
              </w:rPr>
              <w:fldChar w:fldCharType="begin"/>
            </w:r>
            <w:r w:rsidR="00556721">
              <w:rPr>
                <w:webHidden/>
              </w:rPr>
              <w:instrText xml:space="preserve"> PAGEREF _Toc62638042 \h </w:instrText>
            </w:r>
            <w:r w:rsidR="00556721">
              <w:rPr>
                <w:webHidden/>
              </w:rPr>
            </w:r>
            <w:r w:rsidR="00556721">
              <w:rPr>
                <w:webHidden/>
              </w:rPr>
              <w:fldChar w:fldCharType="separate"/>
            </w:r>
            <w:r w:rsidR="00EC668E">
              <w:rPr>
                <w:webHidden/>
              </w:rPr>
              <w:t>92</w:t>
            </w:r>
            <w:r w:rsidR="00556721">
              <w:rPr>
                <w:webHidden/>
              </w:rPr>
              <w:fldChar w:fldCharType="end"/>
            </w:r>
          </w:hyperlink>
        </w:p>
        <w:p w14:paraId="0ACF1A0D" w14:textId="77777777" w:rsidR="00556721" w:rsidRDefault="005D02D8">
          <w:pPr>
            <w:pStyle w:val="12"/>
            <w:tabs>
              <w:tab w:val="right" w:leader="dot" w:pos="9629"/>
            </w:tabs>
            <w:rPr>
              <w:rFonts w:asciiTheme="minorHAnsi" w:eastAsiaTheme="minorEastAsia" w:hAnsiTheme="minorHAnsi" w:cstheme="minorBidi"/>
              <w:b w:val="0"/>
              <w:bCs w:val="0"/>
              <w:noProof/>
              <w:kern w:val="2"/>
              <w:sz w:val="21"/>
              <w:szCs w:val="22"/>
            </w:rPr>
          </w:pPr>
          <w:hyperlink w:anchor="_Toc62638043" w:history="1">
            <w:r w:rsidR="00556721" w:rsidRPr="00091CE0">
              <w:rPr>
                <w:rStyle w:val="ae"/>
                <w:noProof/>
              </w:rPr>
              <w:t>4 VXLAN-based Campus Network Deployment</w:t>
            </w:r>
            <w:r w:rsidR="00556721">
              <w:rPr>
                <w:noProof/>
                <w:webHidden/>
              </w:rPr>
              <w:tab/>
            </w:r>
            <w:r w:rsidR="00556721">
              <w:rPr>
                <w:noProof/>
                <w:webHidden/>
              </w:rPr>
              <w:fldChar w:fldCharType="begin"/>
            </w:r>
            <w:r w:rsidR="00556721">
              <w:rPr>
                <w:noProof/>
                <w:webHidden/>
              </w:rPr>
              <w:instrText xml:space="preserve"> PAGEREF _Toc62638043 \h </w:instrText>
            </w:r>
            <w:r w:rsidR="00556721">
              <w:rPr>
                <w:noProof/>
                <w:webHidden/>
              </w:rPr>
            </w:r>
            <w:r w:rsidR="00556721">
              <w:rPr>
                <w:noProof/>
                <w:webHidden/>
              </w:rPr>
              <w:fldChar w:fldCharType="separate"/>
            </w:r>
            <w:r w:rsidR="00EC668E">
              <w:rPr>
                <w:noProof/>
                <w:webHidden/>
              </w:rPr>
              <w:t>1</w:t>
            </w:r>
            <w:r w:rsidR="00556721">
              <w:rPr>
                <w:noProof/>
                <w:webHidden/>
              </w:rPr>
              <w:fldChar w:fldCharType="end"/>
            </w:r>
          </w:hyperlink>
        </w:p>
        <w:p w14:paraId="46271115" w14:textId="77777777" w:rsidR="00556721" w:rsidRDefault="005D02D8">
          <w:pPr>
            <w:pStyle w:val="20"/>
            <w:tabs>
              <w:tab w:val="right" w:leader="dot" w:pos="9629"/>
            </w:tabs>
            <w:rPr>
              <w:rFonts w:asciiTheme="minorHAnsi" w:eastAsiaTheme="minorEastAsia" w:hAnsiTheme="minorHAnsi" w:cstheme="minorBidi"/>
              <w:kern w:val="2"/>
              <w:sz w:val="21"/>
              <w:szCs w:val="22"/>
            </w:rPr>
          </w:pPr>
          <w:hyperlink w:anchor="_Toc62638044" w:history="1">
            <w:r w:rsidR="00556721" w:rsidRPr="00091CE0">
              <w:rPr>
                <w:rStyle w:val="ae"/>
                <w:rFonts w:cs="Book Antiqua"/>
                <w:snapToGrid w:val="0"/>
              </w:rPr>
              <w:t>4.1</w:t>
            </w:r>
            <w:r w:rsidR="00556721" w:rsidRPr="00091CE0">
              <w:rPr>
                <w:rStyle w:val="ae"/>
              </w:rPr>
              <w:t xml:space="preserve"> Introduction</w:t>
            </w:r>
            <w:r w:rsidR="00556721">
              <w:rPr>
                <w:webHidden/>
              </w:rPr>
              <w:tab/>
            </w:r>
            <w:r w:rsidR="00556721">
              <w:rPr>
                <w:webHidden/>
              </w:rPr>
              <w:fldChar w:fldCharType="begin"/>
            </w:r>
            <w:r w:rsidR="00556721">
              <w:rPr>
                <w:webHidden/>
              </w:rPr>
              <w:instrText xml:space="preserve"> PAGEREF _Toc62638044 \h </w:instrText>
            </w:r>
            <w:r w:rsidR="00556721">
              <w:rPr>
                <w:webHidden/>
              </w:rPr>
            </w:r>
            <w:r w:rsidR="00556721">
              <w:rPr>
                <w:webHidden/>
              </w:rPr>
              <w:fldChar w:fldCharType="separate"/>
            </w:r>
            <w:r w:rsidR="00EC668E">
              <w:rPr>
                <w:webHidden/>
              </w:rPr>
              <w:t>1</w:t>
            </w:r>
            <w:r w:rsidR="00556721">
              <w:rPr>
                <w:webHidden/>
              </w:rPr>
              <w:fldChar w:fldCharType="end"/>
            </w:r>
          </w:hyperlink>
        </w:p>
        <w:p w14:paraId="63C71A7C" w14:textId="77777777" w:rsidR="00556721" w:rsidRDefault="005D02D8">
          <w:pPr>
            <w:pStyle w:val="31"/>
            <w:tabs>
              <w:tab w:val="right" w:leader="dot" w:pos="9629"/>
            </w:tabs>
            <w:rPr>
              <w:rFonts w:asciiTheme="minorHAnsi" w:eastAsiaTheme="minorEastAsia" w:hAnsiTheme="minorHAnsi" w:cstheme="minorBidi"/>
              <w:kern w:val="2"/>
              <w:sz w:val="21"/>
              <w:szCs w:val="22"/>
            </w:rPr>
          </w:pPr>
          <w:hyperlink w:anchor="_Toc62638045" w:history="1">
            <w:r w:rsidR="00556721" w:rsidRPr="00091CE0">
              <w:rPr>
                <w:rStyle w:val="ae"/>
                <w:rFonts w:cs="Book Antiqua"/>
                <w:bCs/>
                <w:snapToGrid w:val="0"/>
              </w:rPr>
              <w:t>4.1.1</w:t>
            </w:r>
            <w:r w:rsidR="00556721" w:rsidRPr="00091CE0">
              <w:rPr>
                <w:rStyle w:val="ae"/>
              </w:rPr>
              <w:t xml:space="preserve"> About This Lab</w:t>
            </w:r>
            <w:r w:rsidR="00556721">
              <w:rPr>
                <w:webHidden/>
              </w:rPr>
              <w:tab/>
            </w:r>
            <w:r w:rsidR="00556721">
              <w:rPr>
                <w:webHidden/>
              </w:rPr>
              <w:fldChar w:fldCharType="begin"/>
            </w:r>
            <w:r w:rsidR="00556721">
              <w:rPr>
                <w:webHidden/>
              </w:rPr>
              <w:instrText xml:space="preserve"> PAGEREF _Toc62638045 \h </w:instrText>
            </w:r>
            <w:r w:rsidR="00556721">
              <w:rPr>
                <w:webHidden/>
              </w:rPr>
            </w:r>
            <w:r w:rsidR="00556721">
              <w:rPr>
                <w:webHidden/>
              </w:rPr>
              <w:fldChar w:fldCharType="separate"/>
            </w:r>
            <w:r w:rsidR="00EC668E">
              <w:rPr>
                <w:webHidden/>
              </w:rPr>
              <w:t>1</w:t>
            </w:r>
            <w:r w:rsidR="00556721">
              <w:rPr>
                <w:webHidden/>
              </w:rPr>
              <w:fldChar w:fldCharType="end"/>
            </w:r>
          </w:hyperlink>
        </w:p>
        <w:p w14:paraId="684FE84D" w14:textId="77777777" w:rsidR="00556721" w:rsidRDefault="005D02D8">
          <w:pPr>
            <w:pStyle w:val="31"/>
            <w:tabs>
              <w:tab w:val="right" w:leader="dot" w:pos="9629"/>
            </w:tabs>
            <w:rPr>
              <w:rFonts w:asciiTheme="minorHAnsi" w:eastAsiaTheme="minorEastAsia" w:hAnsiTheme="minorHAnsi" w:cstheme="minorBidi"/>
              <w:kern w:val="2"/>
              <w:sz w:val="21"/>
              <w:szCs w:val="22"/>
            </w:rPr>
          </w:pPr>
          <w:hyperlink w:anchor="_Toc62638046" w:history="1">
            <w:r w:rsidR="00556721" w:rsidRPr="00091CE0">
              <w:rPr>
                <w:rStyle w:val="ae"/>
                <w:rFonts w:cs="Book Antiqua"/>
                <w:bCs/>
                <w:snapToGrid w:val="0"/>
              </w:rPr>
              <w:t>4.1.2</w:t>
            </w:r>
            <w:r w:rsidR="00556721" w:rsidRPr="00091CE0">
              <w:rPr>
                <w:rStyle w:val="ae"/>
              </w:rPr>
              <w:t xml:space="preserve"> Objectives</w:t>
            </w:r>
            <w:r w:rsidR="00556721">
              <w:rPr>
                <w:webHidden/>
              </w:rPr>
              <w:tab/>
            </w:r>
            <w:r w:rsidR="00556721">
              <w:rPr>
                <w:webHidden/>
              </w:rPr>
              <w:fldChar w:fldCharType="begin"/>
            </w:r>
            <w:r w:rsidR="00556721">
              <w:rPr>
                <w:webHidden/>
              </w:rPr>
              <w:instrText xml:space="preserve"> PAGEREF _Toc62638046 \h </w:instrText>
            </w:r>
            <w:r w:rsidR="00556721">
              <w:rPr>
                <w:webHidden/>
              </w:rPr>
            </w:r>
            <w:r w:rsidR="00556721">
              <w:rPr>
                <w:webHidden/>
              </w:rPr>
              <w:fldChar w:fldCharType="separate"/>
            </w:r>
            <w:r w:rsidR="00EC668E">
              <w:rPr>
                <w:webHidden/>
              </w:rPr>
              <w:t>1</w:t>
            </w:r>
            <w:r w:rsidR="00556721">
              <w:rPr>
                <w:webHidden/>
              </w:rPr>
              <w:fldChar w:fldCharType="end"/>
            </w:r>
          </w:hyperlink>
        </w:p>
        <w:p w14:paraId="5C8FC955" w14:textId="77777777" w:rsidR="00556721" w:rsidRDefault="005D02D8">
          <w:pPr>
            <w:pStyle w:val="31"/>
            <w:tabs>
              <w:tab w:val="right" w:leader="dot" w:pos="9629"/>
            </w:tabs>
            <w:rPr>
              <w:rFonts w:asciiTheme="minorHAnsi" w:eastAsiaTheme="minorEastAsia" w:hAnsiTheme="minorHAnsi" w:cstheme="minorBidi"/>
              <w:kern w:val="2"/>
              <w:sz w:val="21"/>
              <w:szCs w:val="22"/>
            </w:rPr>
          </w:pPr>
          <w:hyperlink w:anchor="_Toc62638047" w:history="1">
            <w:r w:rsidR="00556721" w:rsidRPr="00091CE0">
              <w:rPr>
                <w:rStyle w:val="ae"/>
                <w:rFonts w:cs="Book Antiqua"/>
                <w:bCs/>
                <w:snapToGrid w:val="0"/>
              </w:rPr>
              <w:t>4.1.3</w:t>
            </w:r>
            <w:r w:rsidR="00556721" w:rsidRPr="00091CE0">
              <w:rPr>
                <w:rStyle w:val="ae"/>
              </w:rPr>
              <w:t xml:space="preserve"> Networking Topology</w:t>
            </w:r>
            <w:r w:rsidR="00556721">
              <w:rPr>
                <w:webHidden/>
              </w:rPr>
              <w:tab/>
            </w:r>
            <w:r w:rsidR="00556721">
              <w:rPr>
                <w:webHidden/>
              </w:rPr>
              <w:fldChar w:fldCharType="begin"/>
            </w:r>
            <w:r w:rsidR="00556721">
              <w:rPr>
                <w:webHidden/>
              </w:rPr>
              <w:instrText xml:space="preserve"> PAGEREF _Toc62638047 \h </w:instrText>
            </w:r>
            <w:r w:rsidR="00556721">
              <w:rPr>
                <w:webHidden/>
              </w:rPr>
            </w:r>
            <w:r w:rsidR="00556721">
              <w:rPr>
                <w:webHidden/>
              </w:rPr>
              <w:fldChar w:fldCharType="separate"/>
            </w:r>
            <w:r w:rsidR="00EC668E">
              <w:rPr>
                <w:webHidden/>
              </w:rPr>
              <w:t>2</w:t>
            </w:r>
            <w:r w:rsidR="00556721">
              <w:rPr>
                <w:webHidden/>
              </w:rPr>
              <w:fldChar w:fldCharType="end"/>
            </w:r>
          </w:hyperlink>
        </w:p>
        <w:p w14:paraId="132BA948" w14:textId="77777777" w:rsidR="00556721" w:rsidRDefault="005D02D8">
          <w:pPr>
            <w:pStyle w:val="31"/>
            <w:tabs>
              <w:tab w:val="right" w:leader="dot" w:pos="9629"/>
            </w:tabs>
            <w:rPr>
              <w:rFonts w:asciiTheme="minorHAnsi" w:eastAsiaTheme="minorEastAsia" w:hAnsiTheme="minorHAnsi" w:cstheme="minorBidi"/>
              <w:kern w:val="2"/>
              <w:sz w:val="21"/>
              <w:szCs w:val="22"/>
            </w:rPr>
          </w:pPr>
          <w:hyperlink w:anchor="_Toc62638048" w:history="1">
            <w:r w:rsidR="00556721" w:rsidRPr="00091CE0">
              <w:rPr>
                <w:rStyle w:val="ae"/>
                <w:rFonts w:cs="Book Antiqua"/>
                <w:bCs/>
                <w:snapToGrid w:val="0"/>
              </w:rPr>
              <w:t>4.1.4</w:t>
            </w:r>
            <w:r w:rsidR="00556721" w:rsidRPr="00091CE0">
              <w:rPr>
                <w:rStyle w:val="ae"/>
              </w:rPr>
              <w:t xml:space="preserve"> Data Plan</w:t>
            </w:r>
            <w:r w:rsidR="00556721">
              <w:rPr>
                <w:webHidden/>
              </w:rPr>
              <w:tab/>
            </w:r>
            <w:r w:rsidR="00556721">
              <w:rPr>
                <w:webHidden/>
              </w:rPr>
              <w:fldChar w:fldCharType="begin"/>
            </w:r>
            <w:r w:rsidR="00556721">
              <w:rPr>
                <w:webHidden/>
              </w:rPr>
              <w:instrText xml:space="preserve"> PAGEREF _Toc62638048 \h </w:instrText>
            </w:r>
            <w:r w:rsidR="00556721">
              <w:rPr>
                <w:webHidden/>
              </w:rPr>
            </w:r>
            <w:r w:rsidR="00556721">
              <w:rPr>
                <w:webHidden/>
              </w:rPr>
              <w:fldChar w:fldCharType="separate"/>
            </w:r>
            <w:r w:rsidR="00EC668E">
              <w:rPr>
                <w:webHidden/>
              </w:rPr>
              <w:t>2</w:t>
            </w:r>
            <w:r w:rsidR="00556721">
              <w:rPr>
                <w:webHidden/>
              </w:rPr>
              <w:fldChar w:fldCharType="end"/>
            </w:r>
          </w:hyperlink>
        </w:p>
        <w:p w14:paraId="0D09FC1C" w14:textId="77777777" w:rsidR="00556721" w:rsidRDefault="005D02D8">
          <w:pPr>
            <w:pStyle w:val="20"/>
            <w:tabs>
              <w:tab w:val="right" w:leader="dot" w:pos="9629"/>
            </w:tabs>
            <w:rPr>
              <w:rFonts w:asciiTheme="minorHAnsi" w:eastAsiaTheme="minorEastAsia" w:hAnsiTheme="minorHAnsi" w:cstheme="minorBidi"/>
              <w:kern w:val="2"/>
              <w:sz w:val="21"/>
              <w:szCs w:val="22"/>
            </w:rPr>
          </w:pPr>
          <w:hyperlink w:anchor="_Toc62638049" w:history="1">
            <w:r w:rsidR="00556721" w:rsidRPr="00091CE0">
              <w:rPr>
                <w:rStyle w:val="ae"/>
                <w:rFonts w:cs="Book Antiqua"/>
                <w:snapToGrid w:val="0"/>
              </w:rPr>
              <w:t>4.2</w:t>
            </w:r>
            <w:r w:rsidR="00556721" w:rsidRPr="00091CE0">
              <w:rPr>
                <w:rStyle w:val="ae"/>
              </w:rPr>
              <w:t xml:space="preserve"> Lab Configuration</w:t>
            </w:r>
            <w:r w:rsidR="00556721">
              <w:rPr>
                <w:webHidden/>
              </w:rPr>
              <w:tab/>
            </w:r>
            <w:r w:rsidR="00556721">
              <w:rPr>
                <w:webHidden/>
              </w:rPr>
              <w:fldChar w:fldCharType="begin"/>
            </w:r>
            <w:r w:rsidR="00556721">
              <w:rPr>
                <w:webHidden/>
              </w:rPr>
              <w:instrText xml:space="preserve"> PAGEREF _Toc62638049 \h </w:instrText>
            </w:r>
            <w:r w:rsidR="00556721">
              <w:rPr>
                <w:webHidden/>
              </w:rPr>
            </w:r>
            <w:r w:rsidR="00556721">
              <w:rPr>
                <w:webHidden/>
              </w:rPr>
              <w:fldChar w:fldCharType="separate"/>
            </w:r>
            <w:r w:rsidR="00EC668E">
              <w:rPr>
                <w:webHidden/>
              </w:rPr>
              <w:t>16</w:t>
            </w:r>
            <w:r w:rsidR="00556721">
              <w:rPr>
                <w:webHidden/>
              </w:rPr>
              <w:fldChar w:fldCharType="end"/>
            </w:r>
          </w:hyperlink>
        </w:p>
        <w:p w14:paraId="5319868D" w14:textId="77777777" w:rsidR="00556721" w:rsidRDefault="005D02D8">
          <w:pPr>
            <w:pStyle w:val="31"/>
            <w:tabs>
              <w:tab w:val="right" w:leader="dot" w:pos="9629"/>
            </w:tabs>
            <w:rPr>
              <w:rFonts w:asciiTheme="minorHAnsi" w:eastAsiaTheme="minorEastAsia" w:hAnsiTheme="minorHAnsi" w:cstheme="minorBidi"/>
              <w:kern w:val="2"/>
              <w:sz w:val="21"/>
              <w:szCs w:val="22"/>
            </w:rPr>
          </w:pPr>
          <w:hyperlink w:anchor="_Toc62638050" w:history="1">
            <w:r w:rsidR="00556721" w:rsidRPr="00091CE0">
              <w:rPr>
                <w:rStyle w:val="ae"/>
                <w:rFonts w:cs="Book Antiqua"/>
                <w:bCs/>
                <w:snapToGrid w:val="0"/>
              </w:rPr>
              <w:t>4.2.1</w:t>
            </w:r>
            <w:r w:rsidR="00556721" w:rsidRPr="00091CE0">
              <w:rPr>
                <w:rStyle w:val="ae"/>
              </w:rPr>
              <w:t xml:space="preserve"> Configuration Roadmap</w:t>
            </w:r>
            <w:r w:rsidR="00556721">
              <w:rPr>
                <w:webHidden/>
              </w:rPr>
              <w:tab/>
            </w:r>
            <w:r w:rsidR="00556721">
              <w:rPr>
                <w:webHidden/>
              </w:rPr>
              <w:fldChar w:fldCharType="begin"/>
            </w:r>
            <w:r w:rsidR="00556721">
              <w:rPr>
                <w:webHidden/>
              </w:rPr>
              <w:instrText xml:space="preserve"> PAGEREF _Toc62638050 \h </w:instrText>
            </w:r>
            <w:r w:rsidR="00556721">
              <w:rPr>
                <w:webHidden/>
              </w:rPr>
            </w:r>
            <w:r w:rsidR="00556721">
              <w:rPr>
                <w:webHidden/>
              </w:rPr>
              <w:fldChar w:fldCharType="separate"/>
            </w:r>
            <w:r w:rsidR="00EC668E">
              <w:rPr>
                <w:webHidden/>
              </w:rPr>
              <w:t>16</w:t>
            </w:r>
            <w:r w:rsidR="00556721">
              <w:rPr>
                <w:webHidden/>
              </w:rPr>
              <w:fldChar w:fldCharType="end"/>
            </w:r>
          </w:hyperlink>
        </w:p>
        <w:p w14:paraId="154BBAE6" w14:textId="77777777" w:rsidR="00556721" w:rsidRDefault="005D02D8">
          <w:pPr>
            <w:pStyle w:val="31"/>
            <w:tabs>
              <w:tab w:val="right" w:leader="dot" w:pos="9629"/>
            </w:tabs>
            <w:rPr>
              <w:rFonts w:asciiTheme="minorHAnsi" w:eastAsiaTheme="minorEastAsia" w:hAnsiTheme="minorHAnsi" w:cstheme="minorBidi"/>
              <w:kern w:val="2"/>
              <w:sz w:val="21"/>
              <w:szCs w:val="22"/>
            </w:rPr>
          </w:pPr>
          <w:hyperlink w:anchor="_Toc62638051" w:history="1">
            <w:r w:rsidR="00556721" w:rsidRPr="00091CE0">
              <w:rPr>
                <w:rStyle w:val="ae"/>
                <w:rFonts w:cs="Book Antiqua"/>
                <w:bCs/>
                <w:snapToGrid w:val="0"/>
              </w:rPr>
              <w:t>4.2.2</w:t>
            </w:r>
            <w:r w:rsidR="00556721" w:rsidRPr="00091CE0">
              <w:rPr>
                <w:rStyle w:val="ae"/>
              </w:rPr>
              <w:t xml:space="preserve"> Preconfiguring the Environment</w:t>
            </w:r>
            <w:r w:rsidR="00556721">
              <w:rPr>
                <w:webHidden/>
              </w:rPr>
              <w:tab/>
            </w:r>
            <w:r w:rsidR="00556721">
              <w:rPr>
                <w:webHidden/>
              </w:rPr>
              <w:fldChar w:fldCharType="begin"/>
            </w:r>
            <w:r w:rsidR="00556721">
              <w:rPr>
                <w:webHidden/>
              </w:rPr>
              <w:instrText xml:space="preserve"> PAGEREF _Toc62638051 \h </w:instrText>
            </w:r>
            <w:r w:rsidR="00556721">
              <w:rPr>
                <w:webHidden/>
              </w:rPr>
            </w:r>
            <w:r w:rsidR="00556721">
              <w:rPr>
                <w:webHidden/>
              </w:rPr>
              <w:fldChar w:fldCharType="separate"/>
            </w:r>
            <w:r w:rsidR="00EC668E">
              <w:rPr>
                <w:webHidden/>
              </w:rPr>
              <w:t>16</w:t>
            </w:r>
            <w:r w:rsidR="00556721">
              <w:rPr>
                <w:webHidden/>
              </w:rPr>
              <w:fldChar w:fldCharType="end"/>
            </w:r>
          </w:hyperlink>
        </w:p>
        <w:p w14:paraId="154DBDB5" w14:textId="77777777" w:rsidR="00556721" w:rsidRDefault="005D02D8">
          <w:pPr>
            <w:pStyle w:val="31"/>
            <w:tabs>
              <w:tab w:val="right" w:leader="dot" w:pos="9629"/>
            </w:tabs>
            <w:rPr>
              <w:rFonts w:asciiTheme="minorHAnsi" w:eastAsiaTheme="minorEastAsia" w:hAnsiTheme="minorHAnsi" w:cstheme="minorBidi"/>
              <w:kern w:val="2"/>
              <w:sz w:val="21"/>
              <w:szCs w:val="22"/>
            </w:rPr>
          </w:pPr>
          <w:hyperlink w:anchor="_Toc62638052" w:history="1">
            <w:r w:rsidR="00556721" w:rsidRPr="00091CE0">
              <w:rPr>
                <w:rStyle w:val="ae"/>
                <w:rFonts w:cs="Book Antiqua"/>
                <w:bCs/>
                <w:snapToGrid w:val="0"/>
              </w:rPr>
              <w:t>4.2.3</w:t>
            </w:r>
            <w:r w:rsidR="00556721" w:rsidRPr="00091CE0">
              <w:rPr>
                <w:rStyle w:val="ae"/>
              </w:rPr>
              <w:t xml:space="preserve"> (Optional) Configuration Deletion</w:t>
            </w:r>
            <w:r w:rsidR="00556721">
              <w:rPr>
                <w:webHidden/>
              </w:rPr>
              <w:tab/>
            </w:r>
            <w:r w:rsidR="00556721">
              <w:rPr>
                <w:webHidden/>
              </w:rPr>
              <w:fldChar w:fldCharType="begin"/>
            </w:r>
            <w:r w:rsidR="00556721">
              <w:rPr>
                <w:webHidden/>
              </w:rPr>
              <w:instrText xml:space="preserve"> PAGEREF _Toc62638052 \h </w:instrText>
            </w:r>
            <w:r w:rsidR="00556721">
              <w:rPr>
                <w:webHidden/>
              </w:rPr>
            </w:r>
            <w:r w:rsidR="00556721">
              <w:rPr>
                <w:webHidden/>
              </w:rPr>
              <w:fldChar w:fldCharType="separate"/>
            </w:r>
            <w:r w:rsidR="00EC668E">
              <w:rPr>
                <w:webHidden/>
              </w:rPr>
              <w:t>20</w:t>
            </w:r>
            <w:r w:rsidR="00556721">
              <w:rPr>
                <w:webHidden/>
              </w:rPr>
              <w:fldChar w:fldCharType="end"/>
            </w:r>
          </w:hyperlink>
        </w:p>
        <w:p w14:paraId="62738C6A" w14:textId="77777777" w:rsidR="00556721" w:rsidRDefault="005D02D8">
          <w:pPr>
            <w:pStyle w:val="31"/>
            <w:tabs>
              <w:tab w:val="right" w:leader="dot" w:pos="9629"/>
            </w:tabs>
            <w:rPr>
              <w:rFonts w:asciiTheme="minorHAnsi" w:eastAsiaTheme="minorEastAsia" w:hAnsiTheme="minorHAnsi" w:cstheme="minorBidi"/>
              <w:kern w:val="2"/>
              <w:sz w:val="21"/>
              <w:szCs w:val="22"/>
            </w:rPr>
          </w:pPr>
          <w:hyperlink w:anchor="_Toc62638053" w:history="1">
            <w:r w:rsidR="00556721" w:rsidRPr="00091CE0">
              <w:rPr>
                <w:rStyle w:val="ae"/>
                <w:rFonts w:cs="Book Antiqua"/>
                <w:bCs/>
                <w:snapToGrid w:val="0"/>
              </w:rPr>
              <w:t>4.2.4</w:t>
            </w:r>
            <w:r w:rsidR="00556721" w:rsidRPr="00091CE0">
              <w:rPr>
                <w:rStyle w:val="ae"/>
              </w:rPr>
              <w:t xml:space="preserve"> Creating a Site and Onboarding Devices</w:t>
            </w:r>
            <w:r w:rsidR="00556721">
              <w:rPr>
                <w:webHidden/>
              </w:rPr>
              <w:tab/>
            </w:r>
            <w:r w:rsidR="00556721">
              <w:rPr>
                <w:webHidden/>
              </w:rPr>
              <w:fldChar w:fldCharType="begin"/>
            </w:r>
            <w:r w:rsidR="00556721">
              <w:rPr>
                <w:webHidden/>
              </w:rPr>
              <w:instrText xml:space="preserve"> PAGEREF _Toc62638053 \h </w:instrText>
            </w:r>
            <w:r w:rsidR="00556721">
              <w:rPr>
                <w:webHidden/>
              </w:rPr>
            </w:r>
            <w:r w:rsidR="00556721">
              <w:rPr>
                <w:webHidden/>
              </w:rPr>
              <w:fldChar w:fldCharType="separate"/>
            </w:r>
            <w:r w:rsidR="00EC668E">
              <w:rPr>
                <w:webHidden/>
              </w:rPr>
              <w:t>20</w:t>
            </w:r>
            <w:r w:rsidR="00556721">
              <w:rPr>
                <w:webHidden/>
              </w:rPr>
              <w:fldChar w:fldCharType="end"/>
            </w:r>
          </w:hyperlink>
        </w:p>
        <w:p w14:paraId="05DE992D" w14:textId="77777777" w:rsidR="00556721" w:rsidRDefault="005D02D8">
          <w:pPr>
            <w:pStyle w:val="31"/>
            <w:tabs>
              <w:tab w:val="right" w:leader="dot" w:pos="9629"/>
            </w:tabs>
            <w:rPr>
              <w:rFonts w:asciiTheme="minorHAnsi" w:eastAsiaTheme="minorEastAsia" w:hAnsiTheme="minorHAnsi" w:cstheme="minorBidi"/>
              <w:kern w:val="2"/>
              <w:sz w:val="21"/>
              <w:szCs w:val="22"/>
            </w:rPr>
          </w:pPr>
          <w:hyperlink w:anchor="_Toc62638054" w:history="1">
            <w:r w:rsidR="00556721" w:rsidRPr="00091CE0">
              <w:rPr>
                <w:rStyle w:val="ae"/>
                <w:rFonts w:cs="Book Antiqua"/>
                <w:bCs/>
                <w:snapToGrid w:val="0"/>
              </w:rPr>
              <w:t>4.2.5</w:t>
            </w:r>
            <w:r w:rsidR="00556721" w:rsidRPr="00091CE0">
              <w:rPr>
                <w:rStyle w:val="ae"/>
              </w:rPr>
              <w:t xml:space="preserve"> Fabric and Underlay Network Automation</w:t>
            </w:r>
            <w:r w:rsidR="00556721">
              <w:rPr>
                <w:webHidden/>
              </w:rPr>
              <w:tab/>
            </w:r>
            <w:r w:rsidR="00556721">
              <w:rPr>
                <w:webHidden/>
              </w:rPr>
              <w:fldChar w:fldCharType="begin"/>
            </w:r>
            <w:r w:rsidR="00556721">
              <w:rPr>
                <w:webHidden/>
              </w:rPr>
              <w:instrText xml:space="preserve"> PAGEREF _Toc62638054 \h </w:instrText>
            </w:r>
            <w:r w:rsidR="00556721">
              <w:rPr>
                <w:webHidden/>
              </w:rPr>
            </w:r>
            <w:r w:rsidR="00556721">
              <w:rPr>
                <w:webHidden/>
              </w:rPr>
              <w:fldChar w:fldCharType="separate"/>
            </w:r>
            <w:r w:rsidR="00EC668E">
              <w:rPr>
                <w:webHidden/>
              </w:rPr>
              <w:t>24</w:t>
            </w:r>
            <w:r w:rsidR="00556721">
              <w:rPr>
                <w:webHidden/>
              </w:rPr>
              <w:fldChar w:fldCharType="end"/>
            </w:r>
          </w:hyperlink>
        </w:p>
        <w:p w14:paraId="47A6FE95" w14:textId="77777777" w:rsidR="00556721" w:rsidRDefault="005D02D8">
          <w:pPr>
            <w:pStyle w:val="31"/>
            <w:tabs>
              <w:tab w:val="right" w:leader="dot" w:pos="9629"/>
            </w:tabs>
            <w:rPr>
              <w:rFonts w:asciiTheme="minorHAnsi" w:eastAsiaTheme="minorEastAsia" w:hAnsiTheme="minorHAnsi" w:cstheme="minorBidi"/>
              <w:kern w:val="2"/>
              <w:sz w:val="21"/>
              <w:szCs w:val="22"/>
            </w:rPr>
          </w:pPr>
          <w:hyperlink w:anchor="_Toc62638055" w:history="1">
            <w:r w:rsidR="00556721" w:rsidRPr="00091CE0">
              <w:rPr>
                <w:rStyle w:val="ae"/>
                <w:rFonts w:cs="Book Antiqua"/>
                <w:bCs/>
                <w:snapToGrid w:val="0"/>
              </w:rPr>
              <w:t>4.2.6</w:t>
            </w:r>
            <w:r w:rsidR="00556721" w:rsidRPr="00091CE0">
              <w:rPr>
                <w:rStyle w:val="ae"/>
              </w:rPr>
              <w:t xml:space="preserve"> Overlay Network Automation</w:t>
            </w:r>
            <w:r w:rsidR="00556721">
              <w:rPr>
                <w:webHidden/>
              </w:rPr>
              <w:tab/>
            </w:r>
            <w:r w:rsidR="00556721">
              <w:rPr>
                <w:webHidden/>
              </w:rPr>
              <w:fldChar w:fldCharType="begin"/>
            </w:r>
            <w:r w:rsidR="00556721">
              <w:rPr>
                <w:webHidden/>
              </w:rPr>
              <w:instrText xml:space="preserve"> PAGEREF _Toc62638055 \h </w:instrText>
            </w:r>
            <w:r w:rsidR="00556721">
              <w:rPr>
                <w:webHidden/>
              </w:rPr>
            </w:r>
            <w:r w:rsidR="00556721">
              <w:rPr>
                <w:webHidden/>
              </w:rPr>
              <w:fldChar w:fldCharType="separate"/>
            </w:r>
            <w:r w:rsidR="00EC668E">
              <w:rPr>
                <w:webHidden/>
              </w:rPr>
              <w:t>49</w:t>
            </w:r>
            <w:r w:rsidR="00556721">
              <w:rPr>
                <w:webHidden/>
              </w:rPr>
              <w:fldChar w:fldCharType="end"/>
            </w:r>
          </w:hyperlink>
        </w:p>
        <w:p w14:paraId="6C816C8C" w14:textId="77777777" w:rsidR="00556721" w:rsidRDefault="005D02D8">
          <w:pPr>
            <w:pStyle w:val="31"/>
            <w:tabs>
              <w:tab w:val="right" w:leader="dot" w:pos="9629"/>
            </w:tabs>
            <w:rPr>
              <w:rFonts w:asciiTheme="minorHAnsi" w:eastAsiaTheme="minorEastAsia" w:hAnsiTheme="minorHAnsi" w:cstheme="minorBidi"/>
              <w:kern w:val="2"/>
              <w:sz w:val="21"/>
              <w:szCs w:val="22"/>
            </w:rPr>
          </w:pPr>
          <w:hyperlink w:anchor="_Toc62638056" w:history="1">
            <w:r w:rsidR="00556721" w:rsidRPr="00091CE0">
              <w:rPr>
                <w:rStyle w:val="ae"/>
                <w:rFonts w:cs="Book Antiqua"/>
                <w:bCs/>
                <w:snapToGrid w:val="0"/>
              </w:rPr>
              <w:t>4.2.7</w:t>
            </w:r>
            <w:r w:rsidR="00556721" w:rsidRPr="00091CE0">
              <w:rPr>
                <w:rStyle w:val="ae"/>
              </w:rPr>
              <w:t xml:space="preserve"> Free Mobility and Access Authentication</w:t>
            </w:r>
            <w:r w:rsidR="00556721">
              <w:rPr>
                <w:webHidden/>
              </w:rPr>
              <w:tab/>
            </w:r>
            <w:r w:rsidR="00556721">
              <w:rPr>
                <w:webHidden/>
              </w:rPr>
              <w:fldChar w:fldCharType="begin"/>
            </w:r>
            <w:r w:rsidR="00556721">
              <w:rPr>
                <w:webHidden/>
              </w:rPr>
              <w:instrText xml:space="preserve"> PAGEREF _Toc62638056 \h </w:instrText>
            </w:r>
            <w:r w:rsidR="00556721">
              <w:rPr>
                <w:webHidden/>
              </w:rPr>
            </w:r>
            <w:r w:rsidR="00556721">
              <w:rPr>
                <w:webHidden/>
              </w:rPr>
              <w:fldChar w:fldCharType="separate"/>
            </w:r>
            <w:r w:rsidR="00EC668E">
              <w:rPr>
                <w:webHidden/>
              </w:rPr>
              <w:t>60</w:t>
            </w:r>
            <w:r w:rsidR="00556721">
              <w:rPr>
                <w:webHidden/>
              </w:rPr>
              <w:fldChar w:fldCharType="end"/>
            </w:r>
          </w:hyperlink>
        </w:p>
        <w:p w14:paraId="3C2E2F92" w14:textId="77777777" w:rsidR="00556721" w:rsidRDefault="005D02D8">
          <w:pPr>
            <w:pStyle w:val="31"/>
            <w:tabs>
              <w:tab w:val="right" w:leader="dot" w:pos="9629"/>
            </w:tabs>
            <w:rPr>
              <w:rFonts w:asciiTheme="minorHAnsi" w:eastAsiaTheme="minorEastAsia" w:hAnsiTheme="minorHAnsi" w:cstheme="minorBidi"/>
              <w:kern w:val="2"/>
              <w:sz w:val="21"/>
              <w:szCs w:val="22"/>
            </w:rPr>
          </w:pPr>
          <w:hyperlink w:anchor="_Toc62638057" w:history="1">
            <w:r w:rsidR="00556721" w:rsidRPr="00091CE0">
              <w:rPr>
                <w:rStyle w:val="ae"/>
                <w:rFonts w:cs="Book Antiqua"/>
                <w:bCs/>
                <w:snapToGrid w:val="0"/>
              </w:rPr>
              <w:t>4.2.8</w:t>
            </w:r>
            <w:r w:rsidR="00556721" w:rsidRPr="00091CE0">
              <w:rPr>
                <w:rStyle w:val="ae"/>
              </w:rPr>
              <w:t xml:space="preserve"> WLAN Services</w:t>
            </w:r>
            <w:r w:rsidR="00556721">
              <w:rPr>
                <w:webHidden/>
              </w:rPr>
              <w:tab/>
            </w:r>
            <w:r w:rsidR="00556721">
              <w:rPr>
                <w:webHidden/>
              </w:rPr>
              <w:fldChar w:fldCharType="begin"/>
            </w:r>
            <w:r w:rsidR="00556721">
              <w:rPr>
                <w:webHidden/>
              </w:rPr>
              <w:instrText xml:space="preserve"> PAGEREF _Toc62638057 \h </w:instrText>
            </w:r>
            <w:r w:rsidR="00556721">
              <w:rPr>
                <w:webHidden/>
              </w:rPr>
            </w:r>
            <w:r w:rsidR="00556721">
              <w:rPr>
                <w:webHidden/>
              </w:rPr>
              <w:fldChar w:fldCharType="separate"/>
            </w:r>
            <w:r w:rsidR="00EC668E">
              <w:rPr>
                <w:webHidden/>
              </w:rPr>
              <w:t>75</w:t>
            </w:r>
            <w:r w:rsidR="00556721">
              <w:rPr>
                <w:webHidden/>
              </w:rPr>
              <w:fldChar w:fldCharType="end"/>
            </w:r>
          </w:hyperlink>
        </w:p>
        <w:p w14:paraId="52E3BF7E" w14:textId="77777777" w:rsidR="00556721" w:rsidRDefault="005D02D8">
          <w:pPr>
            <w:pStyle w:val="20"/>
            <w:tabs>
              <w:tab w:val="right" w:leader="dot" w:pos="9629"/>
            </w:tabs>
            <w:rPr>
              <w:rFonts w:asciiTheme="minorHAnsi" w:eastAsiaTheme="minorEastAsia" w:hAnsiTheme="minorHAnsi" w:cstheme="minorBidi"/>
              <w:kern w:val="2"/>
              <w:sz w:val="21"/>
              <w:szCs w:val="22"/>
            </w:rPr>
          </w:pPr>
          <w:hyperlink w:anchor="_Toc62638058" w:history="1">
            <w:r w:rsidR="00556721" w:rsidRPr="00091CE0">
              <w:rPr>
                <w:rStyle w:val="ae"/>
                <w:rFonts w:cs="Book Antiqua"/>
                <w:snapToGrid w:val="0"/>
              </w:rPr>
              <w:t>4.3</w:t>
            </w:r>
            <w:r w:rsidR="00556721" w:rsidRPr="00091CE0">
              <w:rPr>
                <w:rStyle w:val="ae"/>
              </w:rPr>
              <w:t xml:space="preserve"> Verification</w:t>
            </w:r>
            <w:r w:rsidR="00556721">
              <w:rPr>
                <w:webHidden/>
              </w:rPr>
              <w:tab/>
            </w:r>
            <w:r w:rsidR="00556721">
              <w:rPr>
                <w:webHidden/>
              </w:rPr>
              <w:fldChar w:fldCharType="begin"/>
            </w:r>
            <w:r w:rsidR="00556721">
              <w:rPr>
                <w:webHidden/>
              </w:rPr>
              <w:instrText xml:space="preserve"> PAGEREF _Toc62638058 \h </w:instrText>
            </w:r>
            <w:r w:rsidR="00556721">
              <w:rPr>
                <w:webHidden/>
              </w:rPr>
            </w:r>
            <w:r w:rsidR="00556721">
              <w:rPr>
                <w:webHidden/>
              </w:rPr>
              <w:fldChar w:fldCharType="separate"/>
            </w:r>
            <w:r w:rsidR="00EC668E">
              <w:rPr>
                <w:webHidden/>
              </w:rPr>
              <w:t>81</w:t>
            </w:r>
            <w:r w:rsidR="00556721">
              <w:rPr>
                <w:webHidden/>
              </w:rPr>
              <w:fldChar w:fldCharType="end"/>
            </w:r>
          </w:hyperlink>
        </w:p>
        <w:p w14:paraId="06361B3F" w14:textId="77777777" w:rsidR="00556721" w:rsidRDefault="005D02D8">
          <w:pPr>
            <w:pStyle w:val="31"/>
            <w:tabs>
              <w:tab w:val="right" w:leader="dot" w:pos="9629"/>
            </w:tabs>
            <w:rPr>
              <w:rFonts w:asciiTheme="minorHAnsi" w:eastAsiaTheme="minorEastAsia" w:hAnsiTheme="minorHAnsi" w:cstheme="minorBidi"/>
              <w:kern w:val="2"/>
              <w:sz w:val="21"/>
              <w:szCs w:val="22"/>
            </w:rPr>
          </w:pPr>
          <w:hyperlink w:anchor="_Toc62638059" w:history="1">
            <w:r w:rsidR="00556721" w:rsidRPr="00091CE0">
              <w:rPr>
                <w:rStyle w:val="ae"/>
                <w:rFonts w:cs="Book Antiqua"/>
                <w:bCs/>
                <w:snapToGrid w:val="0"/>
              </w:rPr>
              <w:t>4.3.1</w:t>
            </w:r>
            <w:r w:rsidR="00556721" w:rsidRPr="00091CE0">
              <w:rPr>
                <w:rStyle w:val="ae"/>
              </w:rPr>
              <w:t xml:space="preserve"> Verifying Access Authentication</w:t>
            </w:r>
            <w:r w:rsidR="00556721">
              <w:rPr>
                <w:webHidden/>
              </w:rPr>
              <w:tab/>
            </w:r>
            <w:r w:rsidR="00556721">
              <w:rPr>
                <w:webHidden/>
              </w:rPr>
              <w:fldChar w:fldCharType="begin"/>
            </w:r>
            <w:r w:rsidR="00556721">
              <w:rPr>
                <w:webHidden/>
              </w:rPr>
              <w:instrText xml:space="preserve"> PAGEREF _Toc62638059 \h </w:instrText>
            </w:r>
            <w:r w:rsidR="00556721">
              <w:rPr>
                <w:webHidden/>
              </w:rPr>
            </w:r>
            <w:r w:rsidR="00556721">
              <w:rPr>
                <w:webHidden/>
              </w:rPr>
              <w:fldChar w:fldCharType="separate"/>
            </w:r>
            <w:r w:rsidR="00EC668E">
              <w:rPr>
                <w:webHidden/>
              </w:rPr>
              <w:t>81</w:t>
            </w:r>
            <w:r w:rsidR="00556721">
              <w:rPr>
                <w:webHidden/>
              </w:rPr>
              <w:fldChar w:fldCharType="end"/>
            </w:r>
          </w:hyperlink>
        </w:p>
        <w:p w14:paraId="64BFE486" w14:textId="77777777" w:rsidR="00556721" w:rsidRDefault="005D02D8">
          <w:pPr>
            <w:pStyle w:val="31"/>
            <w:tabs>
              <w:tab w:val="right" w:leader="dot" w:pos="9629"/>
            </w:tabs>
            <w:rPr>
              <w:rFonts w:asciiTheme="minorHAnsi" w:eastAsiaTheme="minorEastAsia" w:hAnsiTheme="minorHAnsi" w:cstheme="minorBidi"/>
              <w:kern w:val="2"/>
              <w:sz w:val="21"/>
              <w:szCs w:val="22"/>
            </w:rPr>
          </w:pPr>
          <w:hyperlink w:anchor="_Toc62638060" w:history="1">
            <w:r w:rsidR="00556721" w:rsidRPr="00091CE0">
              <w:rPr>
                <w:rStyle w:val="ae"/>
                <w:rFonts w:cs="Book Antiqua"/>
                <w:bCs/>
                <w:snapToGrid w:val="0"/>
              </w:rPr>
              <w:t>4.3.2</w:t>
            </w:r>
            <w:r w:rsidR="00556721" w:rsidRPr="00091CE0">
              <w:rPr>
                <w:rStyle w:val="ae"/>
              </w:rPr>
              <w:t xml:space="preserve"> Verifying Network Connectivity</w:t>
            </w:r>
            <w:r w:rsidR="00556721">
              <w:rPr>
                <w:webHidden/>
              </w:rPr>
              <w:tab/>
            </w:r>
            <w:r w:rsidR="00556721">
              <w:rPr>
                <w:webHidden/>
              </w:rPr>
              <w:fldChar w:fldCharType="begin"/>
            </w:r>
            <w:r w:rsidR="00556721">
              <w:rPr>
                <w:webHidden/>
              </w:rPr>
              <w:instrText xml:space="preserve"> PAGEREF _Toc62638060 \h </w:instrText>
            </w:r>
            <w:r w:rsidR="00556721">
              <w:rPr>
                <w:webHidden/>
              </w:rPr>
            </w:r>
            <w:r w:rsidR="00556721">
              <w:rPr>
                <w:webHidden/>
              </w:rPr>
              <w:fldChar w:fldCharType="separate"/>
            </w:r>
            <w:r w:rsidR="00EC668E">
              <w:rPr>
                <w:webHidden/>
              </w:rPr>
              <w:t>88</w:t>
            </w:r>
            <w:r w:rsidR="00556721">
              <w:rPr>
                <w:webHidden/>
              </w:rPr>
              <w:fldChar w:fldCharType="end"/>
            </w:r>
          </w:hyperlink>
        </w:p>
        <w:p w14:paraId="30AEE211" w14:textId="77777777" w:rsidR="00556721" w:rsidRDefault="005D02D8">
          <w:pPr>
            <w:pStyle w:val="20"/>
            <w:tabs>
              <w:tab w:val="right" w:leader="dot" w:pos="9629"/>
            </w:tabs>
            <w:rPr>
              <w:rFonts w:asciiTheme="minorHAnsi" w:eastAsiaTheme="minorEastAsia" w:hAnsiTheme="minorHAnsi" w:cstheme="minorBidi"/>
              <w:kern w:val="2"/>
              <w:sz w:val="21"/>
              <w:szCs w:val="22"/>
            </w:rPr>
          </w:pPr>
          <w:hyperlink w:anchor="_Toc62638061" w:history="1">
            <w:r w:rsidR="00556721" w:rsidRPr="00091CE0">
              <w:rPr>
                <w:rStyle w:val="ae"/>
                <w:rFonts w:cs="Book Antiqua"/>
                <w:snapToGrid w:val="0"/>
              </w:rPr>
              <w:t>4.4</w:t>
            </w:r>
            <w:r w:rsidR="00556721" w:rsidRPr="00091CE0">
              <w:rPr>
                <w:rStyle w:val="ae"/>
              </w:rPr>
              <w:t xml:space="preserve"> Configuration Deletion</w:t>
            </w:r>
            <w:r w:rsidR="00556721">
              <w:rPr>
                <w:webHidden/>
              </w:rPr>
              <w:tab/>
            </w:r>
            <w:r w:rsidR="00556721">
              <w:rPr>
                <w:webHidden/>
              </w:rPr>
              <w:fldChar w:fldCharType="begin"/>
            </w:r>
            <w:r w:rsidR="00556721">
              <w:rPr>
                <w:webHidden/>
              </w:rPr>
              <w:instrText xml:space="preserve"> PAGEREF _Toc62638061 \h </w:instrText>
            </w:r>
            <w:r w:rsidR="00556721">
              <w:rPr>
                <w:webHidden/>
              </w:rPr>
            </w:r>
            <w:r w:rsidR="00556721">
              <w:rPr>
                <w:webHidden/>
              </w:rPr>
              <w:fldChar w:fldCharType="separate"/>
            </w:r>
            <w:r w:rsidR="00EC668E">
              <w:rPr>
                <w:webHidden/>
              </w:rPr>
              <w:t>89</w:t>
            </w:r>
            <w:r w:rsidR="00556721">
              <w:rPr>
                <w:webHidden/>
              </w:rPr>
              <w:fldChar w:fldCharType="end"/>
            </w:r>
          </w:hyperlink>
        </w:p>
        <w:p w14:paraId="4023638B" w14:textId="77777777" w:rsidR="00556721" w:rsidRDefault="005D02D8">
          <w:pPr>
            <w:pStyle w:val="31"/>
            <w:tabs>
              <w:tab w:val="right" w:leader="dot" w:pos="9629"/>
            </w:tabs>
            <w:rPr>
              <w:rFonts w:asciiTheme="minorHAnsi" w:eastAsiaTheme="minorEastAsia" w:hAnsiTheme="minorHAnsi" w:cstheme="minorBidi"/>
              <w:kern w:val="2"/>
              <w:sz w:val="21"/>
              <w:szCs w:val="22"/>
            </w:rPr>
          </w:pPr>
          <w:hyperlink w:anchor="_Toc62638062" w:history="1">
            <w:r w:rsidR="00556721" w:rsidRPr="00091CE0">
              <w:rPr>
                <w:rStyle w:val="ae"/>
                <w:rFonts w:cs="Book Antiqua"/>
                <w:bCs/>
                <w:snapToGrid w:val="0"/>
              </w:rPr>
              <w:t>4.4.1</w:t>
            </w:r>
            <w:r w:rsidR="00556721" w:rsidRPr="00091CE0">
              <w:rPr>
                <w:rStyle w:val="ae"/>
              </w:rPr>
              <w:t xml:space="preserve"> Delete Authentication Rules, Authorization Rules, and Authorization Results</w:t>
            </w:r>
            <w:r w:rsidR="00556721">
              <w:rPr>
                <w:webHidden/>
              </w:rPr>
              <w:tab/>
            </w:r>
            <w:r w:rsidR="00556721">
              <w:rPr>
                <w:webHidden/>
              </w:rPr>
              <w:fldChar w:fldCharType="begin"/>
            </w:r>
            <w:r w:rsidR="00556721">
              <w:rPr>
                <w:webHidden/>
              </w:rPr>
              <w:instrText xml:space="preserve"> PAGEREF _Toc62638062 \h </w:instrText>
            </w:r>
            <w:r w:rsidR="00556721">
              <w:rPr>
                <w:webHidden/>
              </w:rPr>
            </w:r>
            <w:r w:rsidR="00556721">
              <w:rPr>
                <w:webHidden/>
              </w:rPr>
              <w:fldChar w:fldCharType="separate"/>
            </w:r>
            <w:r w:rsidR="00EC668E">
              <w:rPr>
                <w:webHidden/>
              </w:rPr>
              <w:t>90</w:t>
            </w:r>
            <w:r w:rsidR="00556721">
              <w:rPr>
                <w:webHidden/>
              </w:rPr>
              <w:fldChar w:fldCharType="end"/>
            </w:r>
          </w:hyperlink>
        </w:p>
        <w:p w14:paraId="28AE9C45" w14:textId="77777777" w:rsidR="00556721" w:rsidRDefault="005D02D8">
          <w:pPr>
            <w:pStyle w:val="31"/>
            <w:tabs>
              <w:tab w:val="right" w:leader="dot" w:pos="9629"/>
            </w:tabs>
            <w:rPr>
              <w:rFonts w:asciiTheme="minorHAnsi" w:eastAsiaTheme="minorEastAsia" w:hAnsiTheme="minorHAnsi" w:cstheme="minorBidi"/>
              <w:kern w:val="2"/>
              <w:sz w:val="21"/>
              <w:szCs w:val="22"/>
            </w:rPr>
          </w:pPr>
          <w:hyperlink w:anchor="_Toc62638063" w:history="1">
            <w:r w:rsidR="00556721" w:rsidRPr="00091CE0">
              <w:rPr>
                <w:rStyle w:val="ae"/>
                <w:rFonts w:cs="Book Antiqua"/>
                <w:bCs/>
                <w:snapToGrid w:val="0"/>
              </w:rPr>
              <w:t>4.4.2</w:t>
            </w:r>
            <w:r w:rsidR="00556721" w:rsidRPr="00091CE0">
              <w:rPr>
                <w:rStyle w:val="ae"/>
              </w:rPr>
              <w:t xml:space="preserve"> Forcibly Log Out Users and Delete the Users</w:t>
            </w:r>
            <w:r w:rsidR="00556721">
              <w:rPr>
                <w:webHidden/>
              </w:rPr>
              <w:tab/>
            </w:r>
            <w:r w:rsidR="00556721">
              <w:rPr>
                <w:webHidden/>
              </w:rPr>
              <w:fldChar w:fldCharType="begin"/>
            </w:r>
            <w:r w:rsidR="00556721">
              <w:rPr>
                <w:webHidden/>
              </w:rPr>
              <w:instrText xml:space="preserve"> PAGEREF _Toc62638063 \h </w:instrText>
            </w:r>
            <w:r w:rsidR="00556721">
              <w:rPr>
                <w:webHidden/>
              </w:rPr>
            </w:r>
            <w:r w:rsidR="00556721">
              <w:rPr>
                <w:webHidden/>
              </w:rPr>
              <w:fldChar w:fldCharType="separate"/>
            </w:r>
            <w:r w:rsidR="00EC668E">
              <w:rPr>
                <w:webHidden/>
              </w:rPr>
              <w:t>90</w:t>
            </w:r>
            <w:r w:rsidR="00556721">
              <w:rPr>
                <w:webHidden/>
              </w:rPr>
              <w:fldChar w:fldCharType="end"/>
            </w:r>
          </w:hyperlink>
        </w:p>
        <w:p w14:paraId="4DADD590" w14:textId="77777777" w:rsidR="00556721" w:rsidRDefault="005D02D8">
          <w:pPr>
            <w:pStyle w:val="31"/>
            <w:tabs>
              <w:tab w:val="right" w:leader="dot" w:pos="9629"/>
            </w:tabs>
            <w:rPr>
              <w:rFonts w:asciiTheme="minorHAnsi" w:eastAsiaTheme="minorEastAsia" w:hAnsiTheme="minorHAnsi" w:cstheme="minorBidi"/>
              <w:kern w:val="2"/>
              <w:sz w:val="21"/>
              <w:szCs w:val="22"/>
            </w:rPr>
          </w:pPr>
          <w:hyperlink w:anchor="_Toc62638064" w:history="1">
            <w:r w:rsidR="00556721" w:rsidRPr="00091CE0">
              <w:rPr>
                <w:rStyle w:val="ae"/>
                <w:rFonts w:cs="Book Antiqua"/>
                <w:bCs/>
                <w:snapToGrid w:val="0"/>
              </w:rPr>
              <w:t>4.4.3</w:t>
            </w:r>
            <w:r w:rsidR="00556721" w:rsidRPr="00091CE0">
              <w:rPr>
                <w:rStyle w:val="ae"/>
              </w:rPr>
              <w:t xml:space="preserve"> Delete the Policy Control Matrices and Security Groups</w:t>
            </w:r>
            <w:r w:rsidR="00556721">
              <w:rPr>
                <w:webHidden/>
              </w:rPr>
              <w:tab/>
            </w:r>
            <w:r w:rsidR="00556721">
              <w:rPr>
                <w:webHidden/>
              </w:rPr>
              <w:fldChar w:fldCharType="begin"/>
            </w:r>
            <w:r w:rsidR="00556721">
              <w:rPr>
                <w:webHidden/>
              </w:rPr>
              <w:instrText xml:space="preserve"> PAGEREF _Toc62638064 \h </w:instrText>
            </w:r>
            <w:r w:rsidR="00556721">
              <w:rPr>
                <w:webHidden/>
              </w:rPr>
            </w:r>
            <w:r w:rsidR="00556721">
              <w:rPr>
                <w:webHidden/>
              </w:rPr>
              <w:fldChar w:fldCharType="separate"/>
            </w:r>
            <w:r w:rsidR="00EC668E">
              <w:rPr>
                <w:webHidden/>
              </w:rPr>
              <w:t>90</w:t>
            </w:r>
            <w:r w:rsidR="00556721">
              <w:rPr>
                <w:webHidden/>
              </w:rPr>
              <w:fldChar w:fldCharType="end"/>
            </w:r>
          </w:hyperlink>
        </w:p>
        <w:p w14:paraId="20E6CEA1" w14:textId="77777777" w:rsidR="00556721" w:rsidRDefault="005D02D8">
          <w:pPr>
            <w:pStyle w:val="31"/>
            <w:tabs>
              <w:tab w:val="right" w:leader="dot" w:pos="9629"/>
            </w:tabs>
            <w:rPr>
              <w:rFonts w:asciiTheme="minorHAnsi" w:eastAsiaTheme="minorEastAsia" w:hAnsiTheme="minorHAnsi" w:cstheme="minorBidi"/>
              <w:kern w:val="2"/>
              <w:sz w:val="21"/>
              <w:szCs w:val="22"/>
            </w:rPr>
          </w:pPr>
          <w:hyperlink w:anchor="_Toc62638065" w:history="1">
            <w:r w:rsidR="00556721" w:rsidRPr="00091CE0">
              <w:rPr>
                <w:rStyle w:val="ae"/>
                <w:rFonts w:cs="Book Antiqua"/>
                <w:bCs/>
                <w:snapToGrid w:val="0"/>
              </w:rPr>
              <w:t>4.4.4</w:t>
            </w:r>
            <w:r w:rsidR="00556721" w:rsidRPr="00091CE0">
              <w:rPr>
                <w:rStyle w:val="ae"/>
              </w:rPr>
              <w:t xml:space="preserve"> Delete VN Interworking Policies and VNs</w:t>
            </w:r>
            <w:r w:rsidR="00556721">
              <w:rPr>
                <w:webHidden/>
              </w:rPr>
              <w:tab/>
            </w:r>
            <w:r w:rsidR="00556721">
              <w:rPr>
                <w:webHidden/>
              </w:rPr>
              <w:fldChar w:fldCharType="begin"/>
            </w:r>
            <w:r w:rsidR="00556721">
              <w:rPr>
                <w:webHidden/>
              </w:rPr>
              <w:instrText xml:space="preserve"> PAGEREF _Toc62638065 \h </w:instrText>
            </w:r>
            <w:r w:rsidR="00556721">
              <w:rPr>
                <w:webHidden/>
              </w:rPr>
            </w:r>
            <w:r w:rsidR="00556721">
              <w:rPr>
                <w:webHidden/>
              </w:rPr>
              <w:fldChar w:fldCharType="separate"/>
            </w:r>
            <w:r w:rsidR="00EC668E">
              <w:rPr>
                <w:webHidden/>
              </w:rPr>
              <w:t>91</w:t>
            </w:r>
            <w:r w:rsidR="00556721">
              <w:rPr>
                <w:webHidden/>
              </w:rPr>
              <w:fldChar w:fldCharType="end"/>
            </w:r>
          </w:hyperlink>
        </w:p>
        <w:p w14:paraId="5191BDBF" w14:textId="77777777" w:rsidR="00556721" w:rsidRDefault="005D02D8">
          <w:pPr>
            <w:pStyle w:val="31"/>
            <w:tabs>
              <w:tab w:val="right" w:leader="dot" w:pos="9629"/>
            </w:tabs>
            <w:rPr>
              <w:rFonts w:asciiTheme="minorHAnsi" w:eastAsiaTheme="minorEastAsia" w:hAnsiTheme="minorHAnsi" w:cstheme="minorBidi"/>
              <w:kern w:val="2"/>
              <w:sz w:val="21"/>
              <w:szCs w:val="22"/>
            </w:rPr>
          </w:pPr>
          <w:hyperlink w:anchor="_Toc62638066" w:history="1">
            <w:r w:rsidR="00556721" w:rsidRPr="00091CE0">
              <w:rPr>
                <w:rStyle w:val="ae"/>
                <w:rFonts w:cs="Book Antiqua"/>
                <w:bCs/>
                <w:snapToGrid w:val="0"/>
              </w:rPr>
              <w:t>4.4.5</w:t>
            </w:r>
            <w:r w:rsidR="00556721" w:rsidRPr="00091CE0">
              <w:rPr>
                <w:rStyle w:val="ae"/>
              </w:rPr>
              <w:t xml:space="preserve"> Delete Access Management Configurations</w:t>
            </w:r>
            <w:r w:rsidR="00556721">
              <w:rPr>
                <w:webHidden/>
              </w:rPr>
              <w:tab/>
            </w:r>
            <w:r w:rsidR="00556721">
              <w:rPr>
                <w:webHidden/>
              </w:rPr>
              <w:fldChar w:fldCharType="begin"/>
            </w:r>
            <w:r w:rsidR="00556721">
              <w:rPr>
                <w:webHidden/>
              </w:rPr>
              <w:instrText xml:space="preserve"> PAGEREF _Toc62638066 \h </w:instrText>
            </w:r>
            <w:r w:rsidR="00556721">
              <w:rPr>
                <w:webHidden/>
              </w:rPr>
            </w:r>
            <w:r w:rsidR="00556721">
              <w:rPr>
                <w:webHidden/>
              </w:rPr>
              <w:fldChar w:fldCharType="separate"/>
            </w:r>
            <w:r w:rsidR="00EC668E">
              <w:rPr>
                <w:webHidden/>
              </w:rPr>
              <w:t>91</w:t>
            </w:r>
            <w:r w:rsidR="00556721">
              <w:rPr>
                <w:webHidden/>
              </w:rPr>
              <w:fldChar w:fldCharType="end"/>
            </w:r>
          </w:hyperlink>
        </w:p>
        <w:p w14:paraId="5F291842" w14:textId="77777777" w:rsidR="00556721" w:rsidRDefault="005D02D8">
          <w:pPr>
            <w:pStyle w:val="31"/>
            <w:tabs>
              <w:tab w:val="right" w:leader="dot" w:pos="9629"/>
            </w:tabs>
            <w:rPr>
              <w:rFonts w:asciiTheme="minorHAnsi" w:eastAsiaTheme="minorEastAsia" w:hAnsiTheme="minorHAnsi" w:cstheme="minorBidi"/>
              <w:kern w:val="2"/>
              <w:sz w:val="21"/>
              <w:szCs w:val="22"/>
            </w:rPr>
          </w:pPr>
          <w:hyperlink w:anchor="_Toc62638067" w:history="1">
            <w:r w:rsidR="00556721" w:rsidRPr="00091CE0">
              <w:rPr>
                <w:rStyle w:val="ae"/>
                <w:rFonts w:cs="Book Antiqua"/>
                <w:bCs/>
                <w:snapToGrid w:val="0"/>
              </w:rPr>
              <w:t>4.4.6</w:t>
            </w:r>
            <w:r w:rsidR="00556721" w:rsidRPr="00091CE0">
              <w:rPr>
                <w:rStyle w:val="ae"/>
              </w:rPr>
              <w:t xml:space="preserve"> Delete Nerwork Service Resources and External Netwrok</w:t>
            </w:r>
            <w:r w:rsidR="00556721">
              <w:rPr>
                <w:webHidden/>
              </w:rPr>
              <w:tab/>
            </w:r>
            <w:r w:rsidR="00556721">
              <w:rPr>
                <w:webHidden/>
              </w:rPr>
              <w:fldChar w:fldCharType="begin"/>
            </w:r>
            <w:r w:rsidR="00556721">
              <w:rPr>
                <w:webHidden/>
              </w:rPr>
              <w:instrText xml:space="preserve"> PAGEREF _Toc62638067 \h </w:instrText>
            </w:r>
            <w:r w:rsidR="00556721">
              <w:rPr>
                <w:webHidden/>
              </w:rPr>
            </w:r>
            <w:r w:rsidR="00556721">
              <w:rPr>
                <w:webHidden/>
              </w:rPr>
              <w:fldChar w:fldCharType="separate"/>
            </w:r>
            <w:r w:rsidR="00EC668E">
              <w:rPr>
                <w:webHidden/>
              </w:rPr>
              <w:t>91</w:t>
            </w:r>
            <w:r w:rsidR="00556721">
              <w:rPr>
                <w:webHidden/>
              </w:rPr>
              <w:fldChar w:fldCharType="end"/>
            </w:r>
          </w:hyperlink>
        </w:p>
        <w:p w14:paraId="46948DF1" w14:textId="77777777" w:rsidR="00556721" w:rsidRDefault="005D02D8">
          <w:pPr>
            <w:pStyle w:val="31"/>
            <w:tabs>
              <w:tab w:val="right" w:leader="dot" w:pos="9629"/>
            </w:tabs>
            <w:rPr>
              <w:rFonts w:asciiTheme="minorHAnsi" w:eastAsiaTheme="minorEastAsia" w:hAnsiTheme="minorHAnsi" w:cstheme="minorBidi"/>
              <w:kern w:val="2"/>
              <w:sz w:val="21"/>
              <w:szCs w:val="22"/>
            </w:rPr>
          </w:pPr>
          <w:hyperlink w:anchor="_Toc62638068" w:history="1">
            <w:r w:rsidR="00556721" w:rsidRPr="00091CE0">
              <w:rPr>
                <w:rStyle w:val="ae"/>
                <w:rFonts w:cs="Book Antiqua"/>
                <w:bCs/>
                <w:snapToGrid w:val="0"/>
              </w:rPr>
              <w:t>4.4.7</w:t>
            </w:r>
            <w:r w:rsidR="00556721" w:rsidRPr="00091CE0">
              <w:rPr>
                <w:rStyle w:val="ae"/>
              </w:rPr>
              <w:t xml:space="preserve"> Delete the devices from the Fabric and Delete the Fabric</w:t>
            </w:r>
            <w:r w:rsidR="00556721">
              <w:rPr>
                <w:webHidden/>
              </w:rPr>
              <w:tab/>
            </w:r>
            <w:r w:rsidR="00556721">
              <w:rPr>
                <w:webHidden/>
              </w:rPr>
              <w:fldChar w:fldCharType="begin"/>
            </w:r>
            <w:r w:rsidR="00556721">
              <w:rPr>
                <w:webHidden/>
              </w:rPr>
              <w:instrText xml:space="preserve"> PAGEREF _Toc62638068 \h </w:instrText>
            </w:r>
            <w:r w:rsidR="00556721">
              <w:rPr>
                <w:webHidden/>
              </w:rPr>
            </w:r>
            <w:r w:rsidR="00556721">
              <w:rPr>
                <w:webHidden/>
              </w:rPr>
              <w:fldChar w:fldCharType="separate"/>
            </w:r>
            <w:r w:rsidR="00EC668E">
              <w:rPr>
                <w:webHidden/>
              </w:rPr>
              <w:t>91</w:t>
            </w:r>
            <w:r w:rsidR="00556721">
              <w:rPr>
                <w:webHidden/>
              </w:rPr>
              <w:fldChar w:fldCharType="end"/>
            </w:r>
          </w:hyperlink>
        </w:p>
        <w:p w14:paraId="4C163AF4" w14:textId="77777777" w:rsidR="00556721" w:rsidRDefault="005D02D8">
          <w:pPr>
            <w:pStyle w:val="31"/>
            <w:tabs>
              <w:tab w:val="right" w:leader="dot" w:pos="9629"/>
            </w:tabs>
            <w:rPr>
              <w:rFonts w:asciiTheme="minorHAnsi" w:eastAsiaTheme="minorEastAsia" w:hAnsiTheme="minorHAnsi" w:cstheme="minorBidi"/>
              <w:kern w:val="2"/>
              <w:sz w:val="21"/>
              <w:szCs w:val="22"/>
            </w:rPr>
          </w:pPr>
          <w:hyperlink w:anchor="_Toc62638069" w:history="1">
            <w:r w:rsidR="00556721" w:rsidRPr="00091CE0">
              <w:rPr>
                <w:rStyle w:val="ae"/>
                <w:rFonts w:cs="Book Antiqua"/>
                <w:bCs/>
                <w:snapToGrid w:val="0"/>
              </w:rPr>
              <w:t>4.4.8</w:t>
            </w:r>
            <w:r w:rsidR="00556721" w:rsidRPr="00091CE0">
              <w:rPr>
                <w:rStyle w:val="ae"/>
              </w:rPr>
              <w:t xml:space="preserve"> Delete Fabric Global Resource Pools and Underlay Automation Resource Pools</w:t>
            </w:r>
            <w:r w:rsidR="00556721">
              <w:rPr>
                <w:webHidden/>
              </w:rPr>
              <w:tab/>
            </w:r>
            <w:r w:rsidR="00556721">
              <w:rPr>
                <w:webHidden/>
              </w:rPr>
              <w:fldChar w:fldCharType="begin"/>
            </w:r>
            <w:r w:rsidR="00556721">
              <w:rPr>
                <w:webHidden/>
              </w:rPr>
              <w:instrText xml:space="preserve"> PAGEREF _Toc62638069 \h </w:instrText>
            </w:r>
            <w:r w:rsidR="00556721">
              <w:rPr>
                <w:webHidden/>
              </w:rPr>
            </w:r>
            <w:r w:rsidR="00556721">
              <w:rPr>
                <w:webHidden/>
              </w:rPr>
              <w:fldChar w:fldCharType="separate"/>
            </w:r>
            <w:r w:rsidR="00EC668E">
              <w:rPr>
                <w:webHidden/>
              </w:rPr>
              <w:t>92</w:t>
            </w:r>
            <w:r w:rsidR="00556721">
              <w:rPr>
                <w:webHidden/>
              </w:rPr>
              <w:fldChar w:fldCharType="end"/>
            </w:r>
          </w:hyperlink>
        </w:p>
        <w:p w14:paraId="0BE08BC5" w14:textId="77777777" w:rsidR="00556721" w:rsidRDefault="005D02D8">
          <w:pPr>
            <w:pStyle w:val="31"/>
            <w:tabs>
              <w:tab w:val="right" w:leader="dot" w:pos="9629"/>
            </w:tabs>
            <w:rPr>
              <w:rFonts w:asciiTheme="minorHAnsi" w:eastAsiaTheme="minorEastAsia" w:hAnsiTheme="minorHAnsi" w:cstheme="minorBidi"/>
              <w:kern w:val="2"/>
              <w:sz w:val="21"/>
              <w:szCs w:val="22"/>
            </w:rPr>
          </w:pPr>
          <w:hyperlink w:anchor="_Toc62638070" w:history="1">
            <w:r w:rsidR="00556721" w:rsidRPr="00091CE0">
              <w:rPr>
                <w:rStyle w:val="ae"/>
                <w:rFonts w:cs="Book Antiqua"/>
                <w:bCs/>
                <w:snapToGrid w:val="0"/>
              </w:rPr>
              <w:t>4.4.9</w:t>
            </w:r>
            <w:r w:rsidR="00556721" w:rsidRPr="00091CE0">
              <w:rPr>
                <w:rStyle w:val="ae"/>
              </w:rPr>
              <w:t xml:space="preserve"> Delete Devices Managed by iMaster NCE-Campus</w:t>
            </w:r>
            <w:r w:rsidR="00556721">
              <w:rPr>
                <w:webHidden/>
              </w:rPr>
              <w:tab/>
            </w:r>
            <w:r w:rsidR="00556721">
              <w:rPr>
                <w:webHidden/>
              </w:rPr>
              <w:fldChar w:fldCharType="begin"/>
            </w:r>
            <w:r w:rsidR="00556721">
              <w:rPr>
                <w:webHidden/>
              </w:rPr>
              <w:instrText xml:space="preserve"> PAGEREF _Toc62638070 \h </w:instrText>
            </w:r>
            <w:r w:rsidR="00556721">
              <w:rPr>
                <w:webHidden/>
              </w:rPr>
            </w:r>
            <w:r w:rsidR="00556721">
              <w:rPr>
                <w:webHidden/>
              </w:rPr>
              <w:fldChar w:fldCharType="separate"/>
            </w:r>
            <w:r w:rsidR="00EC668E">
              <w:rPr>
                <w:webHidden/>
              </w:rPr>
              <w:t>92</w:t>
            </w:r>
            <w:r w:rsidR="00556721">
              <w:rPr>
                <w:webHidden/>
              </w:rPr>
              <w:fldChar w:fldCharType="end"/>
            </w:r>
          </w:hyperlink>
        </w:p>
        <w:p w14:paraId="405EB1F9" w14:textId="77777777" w:rsidR="00556721" w:rsidRDefault="005D02D8">
          <w:pPr>
            <w:pStyle w:val="31"/>
            <w:tabs>
              <w:tab w:val="right" w:leader="dot" w:pos="9629"/>
            </w:tabs>
            <w:rPr>
              <w:rFonts w:asciiTheme="minorHAnsi" w:eastAsiaTheme="minorEastAsia" w:hAnsiTheme="minorHAnsi" w:cstheme="minorBidi"/>
              <w:kern w:val="2"/>
              <w:sz w:val="21"/>
              <w:szCs w:val="22"/>
            </w:rPr>
          </w:pPr>
          <w:hyperlink w:anchor="_Toc62638071" w:history="1">
            <w:r w:rsidR="00556721" w:rsidRPr="00091CE0">
              <w:rPr>
                <w:rStyle w:val="ae"/>
                <w:rFonts w:cs="Book Antiqua"/>
                <w:bCs/>
                <w:snapToGrid w:val="0"/>
              </w:rPr>
              <w:t>4.4.10</w:t>
            </w:r>
            <w:r w:rsidR="00556721" w:rsidRPr="00091CE0">
              <w:rPr>
                <w:rStyle w:val="ae"/>
              </w:rPr>
              <w:t xml:space="preserve"> Delete Sites</w:t>
            </w:r>
            <w:r w:rsidR="00556721">
              <w:rPr>
                <w:webHidden/>
              </w:rPr>
              <w:tab/>
            </w:r>
            <w:r w:rsidR="00556721">
              <w:rPr>
                <w:webHidden/>
              </w:rPr>
              <w:fldChar w:fldCharType="begin"/>
            </w:r>
            <w:r w:rsidR="00556721">
              <w:rPr>
                <w:webHidden/>
              </w:rPr>
              <w:instrText xml:space="preserve"> PAGEREF _Toc62638071 \h </w:instrText>
            </w:r>
            <w:r w:rsidR="00556721">
              <w:rPr>
                <w:webHidden/>
              </w:rPr>
            </w:r>
            <w:r w:rsidR="00556721">
              <w:rPr>
                <w:webHidden/>
              </w:rPr>
              <w:fldChar w:fldCharType="separate"/>
            </w:r>
            <w:r w:rsidR="00EC668E">
              <w:rPr>
                <w:webHidden/>
              </w:rPr>
              <w:t>92</w:t>
            </w:r>
            <w:r w:rsidR="00556721">
              <w:rPr>
                <w:webHidden/>
              </w:rPr>
              <w:fldChar w:fldCharType="end"/>
            </w:r>
          </w:hyperlink>
        </w:p>
        <w:p w14:paraId="0BDE7A26" w14:textId="77777777" w:rsidR="00556721" w:rsidRDefault="005D02D8">
          <w:pPr>
            <w:pStyle w:val="31"/>
            <w:tabs>
              <w:tab w:val="right" w:leader="dot" w:pos="9629"/>
            </w:tabs>
            <w:rPr>
              <w:rFonts w:asciiTheme="minorHAnsi" w:eastAsiaTheme="minorEastAsia" w:hAnsiTheme="minorHAnsi" w:cstheme="minorBidi"/>
              <w:kern w:val="2"/>
              <w:sz w:val="21"/>
              <w:szCs w:val="22"/>
            </w:rPr>
          </w:pPr>
          <w:hyperlink w:anchor="_Toc62638072" w:history="1">
            <w:r w:rsidR="00556721" w:rsidRPr="00091CE0">
              <w:rPr>
                <w:rStyle w:val="ae"/>
                <w:rFonts w:cs="Book Antiqua"/>
                <w:bCs/>
                <w:snapToGrid w:val="0"/>
              </w:rPr>
              <w:t>4.4.11</w:t>
            </w:r>
            <w:r w:rsidR="00556721" w:rsidRPr="00091CE0">
              <w:rPr>
                <w:rStyle w:val="ae"/>
              </w:rPr>
              <w:t xml:space="preserve"> Delete Authentication Templates and Server Templates</w:t>
            </w:r>
            <w:r w:rsidR="00556721">
              <w:rPr>
                <w:webHidden/>
              </w:rPr>
              <w:tab/>
            </w:r>
            <w:r w:rsidR="00556721">
              <w:rPr>
                <w:webHidden/>
              </w:rPr>
              <w:fldChar w:fldCharType="begin"/>
            </w:r>
            <w:r w:rsidR="00556721">
              <w:rPr>
                <w:webHidden/>
              </w:rPr>
              <w:instrText xml:space="preserve"> PAGEREF _Toc62638072 \h </w:instrText>
            </w:r>
            <w:r w:rsidR="00556721">
              <w:rPr>
                <w:webHidden/>
              </w:rPr>
            </w:r>
            <w:r w:rsidR="00556721">
              <w:rPr>
                <w:webHidden/>
              </w:rPr>
              <w:fldChar w:fldCharType="separate"/>
            </w:r>
            <w:r w:rsidR="00EC668E">
              <w:rPr>
                <w:webHidden/>
              </w:rPr>
              <w:t>92</w:t>
            </w:r>
            <w:r w:rsidR="00556721">
              <w:rPr>
                <w:webHidden/>
              </w:rPr>
              <w:fldChar w:fldCharType="end"/>
            </w:r>
          </w:hyperlink>
        </w:p>
        <w:p w14:paraId="7100AB5D" w14:textId="77777777" w:rsidR="00556721" w:rsidRDefault="005D02D8">
          <w:pPr>
            <w:pStyle w:val="31"/>
            <w:tabs>
              <w:tab w:val="right" w:leader="dot" w:pos="9629"/>
            </w:tabs>
            <w:rPr>
              <w:rFonts w:asciiTheme="minorHAnsi" w:eastAsiaTheme="minorEastAsia" w:hAnsiTheme="minorHAnsi" w:cstheme="minorBidi"/>
              <w:kern w:val="2"/>
              <w:sz w:val="21"/>
              <w:szCs w:val="22"/>
            </w:rPr>
          </w:pPr>
          <w:hyperlink w:anchor="_Toc62638073" w:history="1">
            <w:r w:rsidR="00556721" w:rsidRPr="00091CE0">
              <w:rPr>
                <w:rStyle w:val="ae"/>
                <w:rFonts w:cs="Book Antiqua"/>
                <w:bCs/>
                <w:snapToGrid w:val="0"/>
              </w:rPr>
              <w:t>4.4.12</w:t>
            </w:r>
            <w:r w:rsidR="00556721" w:rsidRPr="00091CE0">
              <w:rPr>
                <w:rStyle w:val="ae"/>
              </w:rPr>
              <w:t xml:space="preserve"> Delete Configurations on Switches</w:t>
            </w:r>
            <w:r w:rsidR="00556721">
              <w:rPr>
                <w:webHidden/>
              </w:rPr>
              <w:tab/>
            </w:r>
            <w:r w:rsidR="00556721">
              <w:rPr>
                <w:webHidden/>
              </w:rPr>
              <w:fldChar w:fldCharType="begin"/>
            </w:r>
            <w:r w:rsidR="00556721">
              <w:rPr>
                <w:webHidden/>
              </w:rPr>
              <w:instrText xml:space="preserve"> PAGEREF _Toc62638073 \h </w:instrText>
            </w:r>
            <w:r w:rsidR="00556721">
              <w:rPr>
                <w:webHidden/>
              </w:rPr>
            </w:r>
            <w:r w:rsidR="00556721">
              <w:rPr>
                <w:webHidden/>
              </w:rPr>
              <w:fldChar w:fldCharType="separate"/>
            </w:r>
            <w:r w:rsidR="00EC668E">
              <w:rPr>
                <w:webHidden/>
              </w:rPr>
              <w:t>93</w:t>
            </w:r>
            <w:r w:rsidR="00556721">
              <w:rPr>
                <w:webHidden/>
              </w:rPr>
              <w:fldChar w:fldCharType="end"/>
            </w:r>
          </w:hyperlink>
        </w:p>
        <w:p w14:paraId="41BB0B64" w14:textId="77777777" w:rsidR="00556721" w:rsidRDefault="005D02D8">
          <w:pPr>
            <w:pStyle w:val="31"/>
            <w:tabs>
              <w:tab w:val="right" w:leader="dot" w:pos="9629"/>
            </w:tabs>
            <w:rPr>
              <w:rFonts w:asciiTheme="minorHAnsi" w:eastAsiaTheme="minorEastAsia" w:hAnsiTheme="minorHAnsi" w:cstheme="minorBidi"/>
              <w:kern w:val="2"/>
              <w:sz w:val="21"/>
              <w:szCs w:val="22"/>
            </w:rPr>
          </w:pPr>
          <w:hyperlink w:anchor="_Toc62638074" w:history="1">
            <w:r w:rsidR="00556721" w:rsidRPr="00091CE0">
              <w:rPr>
                <w:rStyle w:val="ae"/>
                <w:rFonts w:cs="Book Antiqua"/>
                <w:bCs/>
                <w:snapToGrid w:val="0"/>
              </w:rPr>
              <w:t>4.4.13</w:t>
            </w:r>
            <w:r w:rsidR="00556721" w:rsidRPr="00091CE0">
              <w:rPr>
                <w:rStyle w:val="ae"/>
              </w:rPr>
              <w:t xml:space="preserve"> Delete Configurations on AR1</w:t>
            </w:r>
            <w:r w:rsidR="00556721">
              <w:rPr>
                <w:webHidden/>
              </w:rPr>
              <w:tab/>
            </w:r>
            <w:r w:rsidR="00556721">
              <w:rPr>
                <w:webHidden/>
              </w:rPr>
              <w:fldChar w:fldCharType="begin"/>
            </w:r>
            <w:r w:rsidR="00556721">
              <w:rPr>
                <w:webHidden/>
              </w:rPr>
              <w:instrText xml:space="preserve"> PAGEREF _Toc62638074 \h </w:instrText>
            </w:r>
            <w:r w:rsidR="00556721">
              <w:rPr>
                <w:webHidden/>
              </w:rPr>
            </w:r>
            <w:r w:rsidR="00556721">
              <w:rPr>
                <w:webHidden/>
              </w:rPr>
              <w:fldChar w:fldCharType="separate"/>
            </w:r>
            <w:r w:rsidR="00EC668E">
              <w:rPr>
                <w:webHidden/>
              </w:rPr>
              <w:t>93</w:t>
            </w:r>
            <w:r w:rsidR="00556721">
              <w:rPr>
                <w:webHidden/>
              </w:rPr>
              <w:fldChar w:fldCharType="end"/>
            </w:r>
          </w:hyperlink>
        </w:p>
        <w:p w14:paraId="3FB0D7DD" w14:textId="77777777" w:rsidR="00556721" w:rsidRDefault="005D02D8">
          <w:pPr>
            <w:pStyle w:val="20"/>
            <w:tabs>
              <w:tab w:val="right" w:leader="dot" w:pos="9629"/>
            </w:tabs>
            <w:rPr>
              <w:rFonts w:asciiTheme="minorHAnsi" w:eastAsiaTheme="minorEastAsia" w:hAnsiTheme="minorHAnsi" w:cstheme="minorBidi"/>
              <w:kern w:val="2"/>
              <w:sz w:val="21"/>
              <w:szCs w:val="22"/>
            </w:rPr>
          </w:pPr>
          <w:hyperlink w:anchor="_Toc62638075" w:history="1">
            <w:r w:rsidR="00556721" w:rsidRPr="00091CE0">
              <w:rPr>
                <w:rStyle w:val="ae"/>
                <w:rFonts w:cs="Book Antiqua"/>
                <w:snapToGrid w:val="0"/>
              </w:rPr>
              <w:t>4.5</w:t>
            </w:r>
            <w:r w:rsidR="00556721" w:rsidRPr="00091CE0">
              <w:rPr>
                <w:rStyle w:val="ae"/>
              </w:rPr>
              <w:t xml:space="preserve"> Samples of Configurations Automatically Delivered by iMaster NCE-Campus</w:t>
            </w:r>
            <w:r w:rsidR="00556721">
              <w:rPr>
                <w:webHidden/>
              </w:rPr>
              <w:tab/>
            </w:r>
            <w:r w:rsidR="00556721">
              <w:rPr>
                <w:webHidden/>
              </w:rPr>
              <w:fldChar w:fldCharType="begin"/>
            </w:r>
            <w:r w:rsidR="00556721">
              <w:rPr>
                <w:webHidden/>
              </w:rPr>
              <w:instrText xml:space="preserve"> PAGEREF _Toc62638075 \h </w:instrText>
            </w:r>
            <w:r w:rsidR="00556721">
              <w:rPr>
                <w:webHidden/>
              </w:rPr>
            </w:r>
            <w:r w:rsidR="00556721">
              <w:rPr>
                <w:webHidden/>
              </w:rPr>
              <w:fldChar w:fldCharType="separate"/>
            </w:r>
            <w:r w:rsidR="00EC668E">
              <w:rPr>
                <w:webHidden/>
              </w:rPr>
              <w:t>94</w:t>
            </w:r>
            <w:r w:rsidR="00556721">
              <w:rPr>
                <w:webHidden/>
              </w:rPr>
              <w:fldChar w:fldCharType="end"/>
            </w:r>
          </w:hyperlink>
        </w:p>
        <w:p w14:paraId="7E561FA2" w14:textId="77777777" w:rsidR="00556721" w:rsidRDefault="005D02D8">
          <w:pPr>
            <w:pStyle w:val="31"/>
            <w:tabs>
              <w:tab w:val="right" w:leader="dot" w:pos="9629"/>
            </w:tabs>
            <w:rPr>
              <w:rFonts w:asciiTheme="minorHAnsi" w:eastAsiaTheme="minorEastAsia" w:hAnsiTheme="minorHAnsi" w:cstheme="minorBidi"/>
              <w:kern w:val="2"/>
              <w:sz w:val="21"/>
              <w:szCs w:val="22"/>
            </w:rPr>
          </w:pPr>
          <w:hyperlink w:anchor="_Toc62638076" w:history="1">
            <w:r w:rsidR="00556721" w:rsidRPr="00091CE0">
              <w:rPr>
                <w:rStyle w:val="ae"/>
                <w:rFonts w:cs="Book Antiqua"/>
                <w:bCs/>
                <w:snapToGrid w:val="0"/>
              </w:rPr>
              <w:t>4.5.1</w:t>
            </w:r>
            <w:r w:rsidR="00556721" w:rsidRPr="00091CE0">
              <w:rPr>
                <w:rStyle w:val="ae"/>
              </w:rPr>
              <w:t xml:space="preserve"> Configurations of CORE1</w:t>
            </w:r>
            <w:r w:rsidR="00556721">
              <w:rPr>
                <w:webHidden/>
              </w:rPr>
              <w:tab/>
            </w:r>
            <w:r w:rsidR="00556721">
              <w:rPr>
                <w:webHidden/>
              </w:rPr>
              <w:fldChar w:fldCharType="begin"/>
            </w:r>
            <w:r w:rsidR="00556721">
              <w:rPr>
                <w:webHidden/>
              </w:rPr>
              <w:instrText xml:space="preserve"> PAGEREF _Toc62638076 \h </w:instrText>
            </w:r>
            <w:r w:rsidR="00556721">
              <w:rPr>
                <w:webHidden/>
              </w:rPr>
            </w:r>
            <w:r w:rsidR="00556721">
              <w:rPr>
                <w:webHidden/>
              </w:rPr>
              <w:fldChar w:fldCharType="separate"/>
            </w:r>
            <w:r w:rsidR="00EC668E">
              <w:rPr>
                <w:webHidden/>
              </w:rPr>
              <w:t>94</w:t>
            </w:r>
            <w:r w:rsidR="00556721">
              <w:rPr>
                <w:webHidden/>
              </w:rPr>
              <w:fldChar w:fldCharType="end"/>
            </w:r>
          </w:hyperlink>
        </w:p>
        <w:p w14:paraId="49088EB3" w14:textId="77777777" w:rsidR="00556721" w:rsidRDefault="005D02D8">
          <w:pPr>
            <w:pStyle w:val="31"/>
            <w:tabs>
              <w:tab w:val="right" w:leader="dot" w:pos="9629"/>
            </w:tabs>
            <w:rPr>
              <w:rFonts w:asciiTheme="minorHAnsi" w:eastAsiaTheme="minorEastAsia" w:hAnsiTheme="minorHAnsi" w:cstheme="minorBidi"/>
              <w:kern w:val="2"/>
              <w:sz w:val="21"/>
              <w:szCs w:val="22"/>
            </w:rPr>
          </w:pPr>
          <w:hyperlink w:anchor="_Toc62638077" w:history="1">
            <w:r w:rsidR="00556721" w:rsidRPr="00091CE0">
              <w:rPr>
                <w:rStyle w:val="ae"/>
                <w:rFonts w:cs="Book Antiqua"/>
                <w:bCs/>
                <w:snapToGrid w:val="0"/>
              </w:rPr>
              <w:t>4.5.2</w:t>
            </w:r>
            <w:r w:rsidR="00556721" w:rsidRPr="00091CE0">
              <w:rPr>
                <w:rStyle w:val="ae"/>
              </w:rPr>
              <w:t xml:space="preserve"> Configurations of AGG1</w:t>
            </w:r>
            <w:r w:rsidR="00556721">
              <w:rPr>
                <w:webHidden/>
              </w:rPr>
              <w:tab/>
            </w:r>
            <w:r w:rsidR="00556721">
              <w:rPr>
                <w:webHidden/>
              </w:rPr>
              <w:fldChar w:fldCharType="begin"/>
            </w:r>
            <w:r w:rsidR="00556721">
              <w:rPr>
                <w:webHidden/>
              </w:rPr>
              <w:instrText xml:space="preserve"> PAGEREF _Toc62638077 \h </w:instrText>
            </w:r>
            <w:r w:rsidR="00556721">
              <w:rPr>
                <w:webHidden/>
              </w:rPr>
            </w:r>
            <w:r w:rsidR="00556721">
              <w:rPr>
                <w:webHidden/>
              </w:rPr>
              <w:fldChar w:fldCharType="separate"/>
            </w:r>
            <w:r w:rsidR="00EC668E">
              <w:rPr>
                <w:webHidden/>
              </w:rPr>
              <w:t>98</w:t>
            </w:r>
            <w:r w:rsidR="00556721">
              <w:rPr>
                <w:webHidden/>
              </w:rPr>
              <w:fldChar w:fldCharType="end"/>
            </w:r>
          </w:hyperlink>
        </w:p>
        <w:p w14:paraId="685744D0" w14:textId="77777777" w:rsidR="00556721" w:rsidRDefault="005D02D8">
          <w:pPr>
            <w:pStyle w:val="31"/>
            <w:tabs>
              <w:tab w:val="right" w:leader="dot" w:pos="9629"/>
            </w:tabs>
            <w:rPr>
              <w:rFonts w:asciiTheme="minorHAnsi" w:eastAsiaTheme="minorEastAsia" w:hAnsiTheme="minorHAnsi" w:cstheme="minorBidi"/>
              <w:kern w:val="2"/>
              <w:sz w:val="21"/>
              <w:szCs w:val="22"/>
            </w:rPr>
          </w:pPr>
          <w:hyperlink w:anchor="_Toc62638078" w:history="1">
            <w:r w:rsidR="00556721" w:rsidRPr="00091CE0">
              <w:rPr>
                <w:rStyle w:val="ae"/>
                <w:rFonts w:cs="Book Antiqua"/>
                <w:bCs/>
                <w:snapToGrid w:val="0"/>
              </w:rPr>
              <w:t>4.5.3</w:t>
            </w:r>
            <w:r w:rsidR="00556721" w:rsidRPr="00091CE0">
              <w:rPr>
                <w:rStyle w:val="ae"/>
              </w:rPr>
              <w:t xml:space="preserve"> Configurations of AGG2</w:t>
            </w:r>
            <w:r w:rsidR="00556721">
              <w:rPr>
                <w:webHidden/>
              </w:rPr>
              <w:tab/>
            </w:r>
            <w:r w:rsidR="00556721">
              <w:rPr>
                <w:webHidden/>
              </w:rPr>
              <w:fldChar w:fldCharType="begin"/>
            </w:r>
            <w:r w:rsidR="00556721">
              <w:rPr>
                <w:webHidden/>
              </w:rPr>
              <w:instrText xml:space="preserve"> PAGEREF _Toc62638078 \h </w:instrText>
            </w:r>
            <w:r w:rsidR="00556721">
              <w:rPr>
                <w:webHidden/>
              </w:rPr>
            </w:r>
            <w:r w:rsidR="00556721">
              <w:rPr>
                <w:webHidden/>
              </w:rPr>
              <w:fldChar w:fldCharType="separate"/>
            </w:r>
            <w:r w:rsidR="00EC668E">
              <w:rPr>
                <w:webHidden/>
              </w:rPr>
              <w:t>99</w:t>
            </w:r>
            <w:r w:rsidR="00556721">
              <w:rPr>
                <w:webHidden/>
              </w:rPr>
              <w:fldChar w:fldCharType="end"/>
            </w:r>
          </w:hyperlink>
        </w:p>
        <w:p w14:paraId="76F7CCF4" w14:textId="77777777" w:rsidR="00556721" w:rsidRDefault="005D02D8">
          <w:pPr>
            <w:pStyle w:val="31"/>
            <w:tabs>
              <w:tab w:val="right" w:leader="dot" w:pos="9629"/>
            </w:tabs>
            <w:rPr>
              <w:rFonts w:asciiTheme="minorHAnsi" w:eastAsiaTheme="minorEastAsia" w:hAnsiTheme="minorHAnsi" w:cstheme="minorBidi"/>
              <w:kern w:val="2"/>
              <w:sz w:val="21"/>
              <w:szCs w:val="22"/>
            </w:rPr>
          </w:pPr>
          <w:hyperlink w:anchor="_Toc62638079" w:history="1">
            <w:r w:rsidR="00556721" w:rsidRPr="00091CE0">
              <w:rPr>
                <w:rStyle w:val="ae"/>
                <w:rFonts w:cs="Book Antiqua"/>
                <w:bCs/>
                <w:snapToGrid w:val="0"/>
              </w:rPr>
              <w:t>4.5.4</w:t>
            </w:r>
            <w:r w:rsidR="00556721" w:rsidRPr="00091CE0">
              <w:rPr>
                <w:rStyle w:val="ae"/>
              </w:rPr>
              <w:t xml:space="preserve"> Configurations of ACC1</w:t>
            </w:r>
            <w:r w:rsidR="00556721">
              <w:rPr>
                <w:webHidden/>
              </w:rPr>
              <w:tab/>
            </w:r>
            <w:r w:rsidR="00556721">
              <w:rPr>
                <w:webHidden/>
              </w:rPr>
              <w:fldChar w:fldCharType="begin"/>
            </w:r>
            <w:r w:rsidR="00556721">
              <w:rPr>
                <w:webHidden/>
              </w:rPr>
              <w:instrText xml:space="preserve"> PAGEREF _Toc62638079 \h </w:instrText>
            </w:r>
            <w:r w:rsidR="00556721">
              <w:rPr>
                <w:webHidden/>
              </w:rPr>
            </w:r>
            <w:r w:rsidR="00556721">
              <w:rPr>
                <w:webHidden/>
              </w:rPr>
              <w:fldChar w:fldCharType="separate"/>
            </w:r>
            <w:r w:rsidR="00EC668E">
              <w:rPr>
                <w:webHidden/>
              </w:rPr>
              <w:t>101</w:t>
            </w:r>
            <w:r w:rsidR="00556721">
              <w:rPr>
                <w:webHidden/>
              </w:rPr>
              <w:fldChar w:fldCharType="end"/>
            </w:r>
          </w:hyperlink>
        </w:p>
        <w:p w14:paraId="1B7EB457" w14:textId="77777777" w:rsidR="00556721" w:rsidRDefault="005D02D8">
          <w:pPr>
            <w:pStyle w:val="31"/>
            <w:tabs>
              <w:tab w:val="right" w:leader="dot" w:pos="9629"/>
            </w:tabs>
            <w:rPr>
              <w:rFonts w:asciiTheme="minorHAnsi" w:eastAsiaTheme="minorEastAsia" w:hAnsiTheme="minorHAnsi" w:cstheme="minorBidi"/>
              <w:kern w:val="2"/>
              <w:sz w:val="21"/>
              <w:szCs w:val="22"/>
            </w:rPr>
          </w:pPr>
          <w:hyperlink w:anchor="_Toc62638080" w:history="1">
            <w:r w:rsidR="00556721" w:rsidRPr="00091CE0">
              <w:rPr>
                <w:rStyle w:val="ae"/>
                <w:rFonts w:cs="Book Antiqua"/>
                <w:bCs/>
                <w:snapToGrid w:val="0"/>
              </w:rPr>
              <w:t>4.5.5</w:t>
            </w:r>
            <w:r w:rsidR="00556721" w:rsidRPr="00091CE0">
              <w:rPr>
                <w:rStyle w:val="ae"/>
              </w:rPr>
              <w:t xml:space="preserve"> Configurations of ACC2</w:t>
            </w:r>
            <w:r w:rsidR="00556721">
              <w:rPr>
                <w:webHidden/>
              </w:rPr>
              <w:tab/>
            </w:r>
            <w:r w:rsidR="00556721">
              <w:rPr>
                <w:webHidden/>
              </w:rPr>
              <w:fldChar w:fldCharType="begin"/>
            </w:r>
            <w:r w:rsidR="00556721">
              <w:rPr>
                <w:webHidden/>
              </w:rPr>
              <w:instrText xml:space="preserve"> PAGEREF _Toc62638080 \h </w:instrText>
            </w:r>
            <w:r w:rsidR="00556721">
              <w:rPr>
                <w:webHidden/>
              </w:rPr>
            </w:r>
            <w:r w:rsidR="00556721">
              <w:rPr>
                <w:webHidden/>
              </w:rPr>
              <w:fldChar w:fldCharType="separate"/>
            </w:r>
            <w:r w:rsidR="00EC668E">
              <w:rPr>
                <w:webHidden/>
              </w:rPr>
              <w:t>106</w:t>
            </w:r>
            <w:r w:rsidR="00556721">
              <w:rPr>
                <w:webHidden/>
              </w:rPr>
              <w:fldChar w:fldCharType="end"/>
            </w:r>
          </w:hyperlink>
        </w:p>
        <w:p w14:paraId="66D91F48" w14:textId="77777777" w:rsidR="00556721" w:rsidRDefault="005D02D8">
          <w:pPr>
            <w:pStyle w:val="20"/>
            <w:tabs>
              <w:tab w:val="right" w:leader="dot" w:pos="9629"/>
            </w:tabs>
            <w:rPr>
              <w:rFonts w:asciiTheme="minorHAnsi" w:eastAsiaTheme="minorEastAsia" w:hAnsiTheme="minorHAnsi" w:cstheme="minorBidi"/>
              <w:kern w:val="2"/>
              <w:sz w:val="21"/>
              <w:szCs w:val="22"/>
            </w:rPr>
          </w:pPr>
          <w:hyperlink w:anchor="_Toc62638081" w:history="1">
            <w:r w:rsidR="00556721" w:rsidRPr="00091CE0">
              <w:rPr>
                <w:rStyle w:val="ae"/>
                <w:rFonts w:cs="Book Antiqua"/>
                <w:snapToGrid w:val="0"/>
              </w:rPr>
              <w:t>4.6</w:t>
            </w:r>
            <w:r w:rsidR="00556721" w:rsidRPr="00091CE0">
              <w:rPr>
                <w:rStyle w:val="ae"/>
              </w:rPr>
              <w:t xml:space="preserve"> Quiz</w:t>
            </w:r>
            <w:r w:rsidR="00556721">
              <w:rPr>
                <w:webHidden/>
              </w:rPr>
              <w:tab/>
            </w:r>
            <w:r w:rsidR="00556721">
              <w:rPr>
                <w:webHidden/>
              </w:rPr>
              <w:fldChar w:fldCharType="begin"/>
            </w:r>
            <w:r w:rsidR="00556721">
              <w:rPr>
                <w:webHidden/>
              </w:rPr>
              <w:instrText xml:space="preserve"> PAGEREF _Toc62638081 \h </w:instrText>
            </w:r>
            <w:r w:rsidR="00556721">
              <w:rPr>
                <w:webHidden/>
              </w:rPr>
            </w:r>
            <w:r w:rsidR="00556721">
              <w:rPr>
                <w:webHidden/>
              </w:rPr>
              <w:fldChar w:fldCharType="separate"/>
            </w:r>
            <w:r w:rsidR="00EC668E">
              <w:rPr>
                <w:webHidden/>
              </w:rPr>
              <w:t>112</w:t>
            </w:r>
            <w:r w:rsidR="00556721">
              <w:rPr>
                <w:webHidden/>
              </w:rPr>
              <w:fldChar w:fldCharType="end"/>
            </w:r>
          </w:hyperlink>
        </w:p>
        <w:p w14:paraId="3291F768" w14:textId="77777777" w:rsidR="00556721" w:rsidRDefault="005D02D8">
          <w:pPr>
            <w:pStyle w:val="12"/>
            <w:tabs>
              <w:tab w:val="right" w:leader="dot" w:pos="9629"/>
            </w:tabs>
            <w:rPr>
              <w:rFonts w:asciiTheme="minorHAnsi" w:eastAsiaTheme="minorEastAsia" w:hAnsiTheme="minorHAnsi" w:cstheme="minorBidi"/>
              <w:b w:val="0"/>
              <w:bCs w:val="0"/>
              <w:noProof/>
              <w:kern w:val="2"/>
              <w:sz w:val="21"/>
              <w:szCs w:val="22"/>
            </w:rPr>
          </w:pPr>
          <w:hyperlink w:anchor="_Toc62638082" w:history="1">
            <w:r w:rsidR="00556721" w:rsidRPr="00091CE0">
              <w:rPr>
                <w:rStyle w:val="ae"/>
                <w:noProof/>
              </w:rPr>
              <w:t>5 Small- and Medium-Sized Campus Network Deployment</w:t>
            </w:r>
            <w:r w:rsidR="00556721">
              <w:rPr>
                <w:noProof/>
                <w:webHidden/>
              </w:rPr>
              <w:tab/>
            </w:r>
            <w:r w:rsidR="00556721">
              <w:rPr>
                <w:noProof/>
                <w:webHidden/>
              </w:rPr>
              <w:fldChar w:fldCharType="begin"/>
            </w:r>
            <w:r w:rsidR="00556721">
              <w:rPr>
                <w:noProof/>
                <w:webHidden/>
              </w:rPr>
              <w:instrText xml:space="preserve"> PAGEREF _Toc62638082 \h </w:instrText>
            </w:r>
            <w:r w:rsidR="00556721">
              <w:rPr>
                <w:noProof/>
                <w:webHidden/>
              </w:rPr>
            </w:r>
            <w:r w:rsidR="00556721">
              <w:rPr>
                <w:noProof/>
                <w:webHidden/>
              </w:rPr>
              <w:fldChar w:fldCharType="separate"/>
            </w:r>
            <w:r w:rsidR="00EC668E">
              <w:rPr>
                <w:noProof/>
                <w:webHidden/>
              </w:rPr>
              <w:t>113</w:t>
            </w:r>
            <w:r w:rsidR="00556721">
              <w:rPr>
                <w:noProof/>
                <w:webHidden/>
              </w:rPr>
              <w:fldChar w:fldCharType="end"/>
            </w:r>
          </w:hyperlink>
        </w:p>
        <w:p w14:paraId="24CD19FD" w14:textId="77777777" w:rsidR="00556721" w:rsidRDefault="005D02D8">
          <w:pPr>
            <w:pStyle w:val="20"/>
            <w:tabs>
              <w:tab w:val="right" w:leader="dot" w:pos="9629"/>
            </w:tabs>
            <w:rPr>
              <w:rFonts w:asciiTheme="minorHAnsi" w:eastAsiaTheme="minorEastAsia" w:hAnsiTheme="minorHAnsi" w:cstheme="minorBidi"/>
              <w:kern w:val="2"/>
              <w:sz w:val="21"/>
              <w:szCs w:val="22"/>
            </w:rPr>
          </w:pPr>
          <w:hyperlink w:anchor="_Toc62638083" w:history="1">
            <w:r w:rsidR="00556721" w:rsidRPr="00091CE0">
              <w:rPr>
                <w:rStyle w:val="ae"/>
                <w:rFonts w:cs="Book Antiqua"/>
                <w:snapToGrid w:val="0"/>
              </w:rPr>
              <w:t>5.1</w:t>
            </w:r>
            <w:r w:rsidR="00556721" w:rsidRPr="00091CE0">
              <w:rPr>
                <w:rStyle w:val="ae"/>
              </w:rPr>
              <w:t xml:space="preserve"> Introduction</w:t>
            </w:r>
            <w:r w:rsidR="00556721">
              <w:rPr>
                <w:webHidden/>
              </w:rPr>
              <w:tab/>
            </w:r>
            <w:r w:rsidR="00556721">
              <w:rPr>
                <w:webHidden/>
              </w:rPr>
              <w:fldChar w:fldCharType="begin"/>
            </w:r>
            <w:r w:rsidR="00556721">
              <w:rPr>
                <w:webHidden/>
              </w:rPr>
              <w:instrText xml:space="preserve"> PAGEREF _Toc62638083 \h </w:instrText>
            </w:r>
            <w:r w:rsidR="00556721">
              <w:rPr>
                <w:webHidden/>
              </w:rPr>
            </w:r>
            <w:r w:rsidR="00556721">
              <w:rPr>
                <w:webHidden/>
              </w:rPr>
              <w:fldChar w:fldCharType="separate"/>
            </w:r>
            <w:r w:rsidR="00EC668E">
              <w:rPr>
                <w:webHidden/>
              </w:rPr>
              <w:t>113</w:t>
            </w:r>
            <w:r w:rsidR="00556721">
              <w:rPr>
                <w:webHidden/>
              </w:rPr>
              <w:fldChar w:fldCharType="end"/>
            </w:r>
          </w:hyperlink>
        </w:p>
        <w:p w14:paraId="6B6AC424" w14:textId="77777777" w:rsidR="00556721" w:rsidRDefault="005D02D8">
          <w:pPr>
            <w:pStyle w:val="31"/>
            <w:tabs>
              <w:tab w:val="right" w:leader="dot" w:pos="9629"/>
            </w:tabs>
            <w:rPr>
              <w:rFonts w:asciiTheme="minorHAnsi" w:eastAsiaTheme="minorEastAsia" w:hAnsiTheme="minorHAnsi" w:cstheme="minorBidi"/>
              <w:kern w:val="2"/>
              <w:sz w:val="21"/>
              <w:szCs w:val="22"/>
            </w:rPr>
          </w:pPr>
          <w:hyperlink w:anchor="_Toc62638084" w:history="1">
            <w:r w:rsidR="00556721" w:rsidRPr="00091CE0">
              <w:rPr>
                <w:rStyle w:val="ae"/>
                <w:rFonts w:cs="Book Antiqua"/>
                <w:bCs/>
                <w:snapToGrid w:val="0"/>
              </w:rPr>
              <w:t>5.1.1</w:t>
            </w:r>
            <w:r w:rsidR="00556721" w:rsidRPr="00091CE0">
              <w:rPr>
                <w:rStyle w:val="ae"/>
              </w:rPr>
              <w:t xml:space="preserve"> About This Lab</w:t>
            </w:r>
            <w:r w:rsidR="00556721">
              <w:rPr>
                <w:webHidden/>
              </w:rPr>
              <w:tab/>
            </w:r>
            <w:r w:rsidR="00556721">
              <w:rPr>
                <w:webHidden/>
              </w:rPr>
              <w:fldChar w:fldCharType="begin"/>
            </w:r>
            <w:r w:rsidR="00556721">
              <w:rPr>
                <w:webHidden/>
              </w:rPr>
              <w:instrText xml:space="preserve"> PAGEREF _Toc62638084 \h </w:instrText>
            </w:r>
            <w:r w:rsidR="00556721">
              <w:rPr>
                <w:webHidden/>
              </w:rPr>
            </w:r>
            <w:r w:rsidR="00556721">
              <w:rPr>
                <w:webHidden/>
              </w:rPr>
              <w:fldChar w:fldCharType="separate"/>
            </w:r>
            <w:r w:rsidR="00EC668E">
              <w:rPr>
                <w:webHidden/>
              </w:rPr>
              <w:t>113</w:t>
            </w:r>
            <w:r w:rsidR="00556721">
              <w:rPr>
                <w:webHidden/>
              </w:rPr>
              <w:fldChar w:fldCharType="end"/>
            </w:r>
          </w:hyperlink>
        </w:p>
        <w:p w14:paraId="79F392FC" w14:textId="77777777" w:rsidR="00556721" w:rsidRDefault="005D02D8">
          <w:pPr>
            <w:pStyle w:val="31"/>
            <w:tabs>
              <w:tab w:val="right" w:leader="dot" w:pos="9629"/>
            </w:tabs>
            <w:rPr>
              <w:rFonts w:asciiTheme="minorHAnsi" w:eastAsiaTheme="minorEastAsia" w:hAnsiTheme="minorHAnsi" w:cstheme="minorBidi"/>
              <w:kern w:val="2"/>
              <w:sz w:val="21"/>
              <w:szCs w:val="22"/>
            </w:rPr>
          </w:pPr>
          <w:hyperlink w:anchor="_Toc62638085" w:history="1">
            <w:r w:rsidR="00556721" w:rsidRPr="00091CE0">
              <w:rPr>
                <w:rStyle w:val="ae"/>
                <w:rFonts w:cs="Book Antiqua"/>
                <w:bCs/>
                <w:snapToGrid w:val="0"/>
              </w:rPr>
              <w:t>5.1.2</w:t>
            </w:r>
            <w:r w:rsidR="00556721" w:rsidRPr="00091CE0">
              <w:rPr>
                <w:rStyle w:val="ae"/>
              </w:rPr>
              <w:t xml:space="preserve"> Objectives</w:t>
            </w:r>
            <w:r w:rsidR="00556721">
              <w:rPr>
                <w:webHidden/>
              </w:rPr>
              <w:tab/>
            </w:r>
            <w:r w:rsidR="00556721">
              <w:rPr>
                <w:webHidden/>
              </w:rPr>
              <w:fldChar w:fldCharType="begin"/>
            </w:r>
            <w:r w:rsidR="00556721">
              <w:rPr>
                <w:webHidden/>
              </w:rPr>
              <w:instrText xml:space="preserve"> PAGEREF _Toc62638085 \h </w:instrText>
            </w:r>
            <w:r w:rsidR="00556721">
              <w:rPr>
                <w:webHidden/>
              </w:rPr>
            </w:r>
            <w:r w:rsidR="00556721">
              <w:rPr>
                <w:webHidden/>
              </w:rPr>
              <w:fldChar w:fldCharType="separate"/>
            </w:r>
            <w:r w:rsidR="00EC668E">
              <w:rPr>
                <w:webHidden/>
              </w:rPr>
              <w:t>113</w:t>
            </w:r>
            <w:r w:rsidR="00556721">
              <w:rPr>
                <w:webHidden/>
              </w:rPr>
              <w:fldChar w:fldCharType="end"/>
            </w:r>
          </w:hyperlink>
        </w:p>
        <w:p w14:paraId="105ABBC5" w14:textId="77777777" w:rsidR="00556721" w:rsidRDefault="005D02D8">
          <w:pPr>
            <w:pStyle w:val="31"/>
            <w:tabs>
              <w:tab w:val="right" w:leader="dot" w:pos="9629"/>
            </w:tabs>
            <w:rPr>
              <w:rFonts w:asciiTheme="minorHAnsi" w:eastAsiaTheme="minorEastAsia" w:hAnsiTheme="minorHAnsi" w:cstheme="minorBidi"/>
              <w:kern w:val="2"/>
              <w:sz w:val="21"/>
              <w:szCs w:val="22"/>
            </w:rPr>
          </w:pPr>
          <w:hyperlink w:anchor="_Toc62638086" w:history="1">
            <w:r w:rsidR="00556721" w:rsidRPr="00091CE0">
              <w:rPr>
                <w:rStyle w:val="ae"/>
                <w:rFonts w:cs="Book Antiqua"/>
                <w:bCs/>
                <w:snapToGrid w:val="0"/>
              </w:rPr>
              <w:t>5.1.3</w:t>
            </w:r>
            <w:r w:rsidR="00556721" w:rsidRPr="00091CE0">
              <w:rPr>
                <w:rStyle w:val="ae"/>
              </w:rPr>
              <w:t xml:space="preserve"> Networking Topology</w:t>
            </w:r>
            <w:r w:rsidR="00556721">
              <w:rPr>
                <w:webHidden/>
              </w:rPr>
              <w:tab/>
            </w:r>
            <w:r w:rsidR="00556721">
              <w:rPr>
                <w:webHidden/>
              </w:rPr>
              <w:fldChar w:fldCharType="begin"/>
            </w:r>
            <w:r w:rsidR="00556721">
              <w:rPr>
                <w:webHidden/>
              </w:rPr>
              <w:instrText xml:space="preserve"> PAGEREF _Toc62638086 \h </w:instrText>
            </w:r>
            <w:r w:rsidR="00556721">
              <w:rPr>
                <w:webHidden/>
              </w:rPr>
            </w:r>
            <w:r w:rsidR="00556721">
              <w:rPr>
                <w:webHidden/>
              </w:rPr>
              <w:fldChar w:fldCharType="separate"/>
            </w:r>
            <w:r w:rsidR="00EC668E">
              <w:rPr>
                <w:webHidden/>
              </w:rPr>
              <w:t>114</w:t>
            </w:r>
            <w:r w:rsidR="00556721">
              <w:rPr>
                <w:webHidden/>
              </w:rPr>
              <w:fldChar w:fldCharType="end"/>
            </w:r>
          </w:hyperlink>
        </w:p>
        <w:p w14:paraId="03E22F8A" w14:textId="77777777" w:rsidR="00556721" w:rsidRDefault="005D02D8">
          <w:pPr>
            <w:pStyle w:val="20"/>
            <w:tabs>
              <w:tab w:val="right" w:leader="dot" w:pos="9629"/>
            </w:tabs>
            <w:rPr>
              <w:rFonts w:asciiTheme="minorHAnsi" w:eastAsiaTheme="minorEastAsia" w:hAnsiTheme="minorHAnsi" w:cstheme="minorBidi"/>
              <w:kern w:val="2"/>
              <w:sz w:val="21"/>
              <w:szCs w:val="22"/>
            </w:rPr>
          </w:pPr>
          <w:hyperlink w:anchor="_Toc62638087" w:history="1">
            <w:r w:rsidR="00556721" w:rsidRPr="00091CE0">
              <w:rPr>
                <w:rStyle w:val="ae"/>
                <w:rFonts w:cs="Book Antiqua"/>
                <w:snapToGrid w:val="0"/>
              </w:rPr>
              <w:t>5.2</w:t>
            </w:r>
            <w:r w:rsidR="00556721" w:rsidRPr="00091CE0">
              <w:rPr>
                <w:rStyle w:val="ae"/>
              </w:rPr>
              <w:t xml:space="preserve"> Lab Configuration</w:t>
            </w:r>
            <w:r w:rsidR="00556721">
              <w:rPr>
                <w:webHidden/>
              </w:rPr>
              <w:tab/>
            </w:r>
            <w:r w:rsidR="00556721">
              <w:rPr>
                <w:webHidden/>
              </w:rPr>
              <w:fldChar w:fldCharType="begin"/>
            </w:r>
            <w:r w:rsidR="00556721">
              <w:rPr>
                <w:webHidden/>
              </w:rPr>
              <w:instrText xml:space="preserve"> PAGEREF _Toc62638087 \h </w:instrText>
            </w:r>
            <w:r w:rsidR="00556721">
              <w:rPr>
                <w:webHidden/>
              </w:rPr>
            </w:r>
            <w:r w:rsidR="00556721">
              <w:rPr>
                <w:webHidden/>
              </w:rPr>
              <w:fldChar w:fldCharType="separate"/>
            </w:r>
            <w:r w:rsidR="00EC668E">
              <w:rPr>
                <w:webHidden/>
              </w:rPr>
              <w:t>114</w:t>
            </w:r>
            <w:r w:rsidR="00556721">
              <w:rPr>
                <w:webHidden/>
              </w:rPr>
              <w:fldChar w:fldCharType="end"/>
            </w:r>
          </w:hyperlink>
        </w:p>
        <w:p w14:paraId="174672BD" w14:textId="77777777" w:rsidR="00556721" w:rsidRDefault="005D02D8">
          <w:pPr>
            <w:pStyle w:val="31"/>
            <w:tabs>
              <w:tab w:val="right" w:leader="dot" w:pos="9629"/>
            </w:tabs>
            <w:rPr>
              <w:rFonts w:asciiTheme="minorHAnsi" w:eastAsiaTheme="minorEastAsia" w:hAnsiTheme="minorHAnsi" w:cstheme="minorBidi"/>
              <w:kern w:val="2"/>
              <w:sz w:val="21"/>
              <w:szCs w:val="22"/>
            </w:rPr>
          </w:pPr>
          <w:hyperlink w:anchor="_Toc62638088" w:history="1">
            <w:r w:rsidR="00556721" w:rsidRPr="00091CE0">
              <w:rPr>
                <w:rStyle w:val="ae"/>
                <w:rFonts w:cs="Book Antiqua"/>
                <w:bCs/>
                <w:snapToGrid w:val="0"/>
              </w:rPr>
              <w:t>5.2.1</w:t>
            </w:r>
            <w:r w:rsidR="00556721" w:rsidRPr="00091CE0">
              <w:rPr>
                <w:rStyle w:val="ae"/>
              </w:rPr>
              <w:t xml:space="preserve"> Configuration Roadmap</w:t>
            </w:r>
            <w:r w:rsidR="00556721">
              <w:rPr>
                <w:webHidden/>
              </w:rPr>
              <w:tab/>
            </w:r>
            <w:r w:rsidR="00556721">
              <w:rPr>
                <w:webHidden/>
              </w:rPr>
              <w:fldChar w:fldCharType="begin"/>
            </w:r>
            <w:r w:rsidR="00556721">
              <w:rPr>
                <w:webHidden/>
              </w:rPr>
              <w:instrText xml:space="preserve"> PAGEREF _Toc62638088 \h </w:instrText>
            </w:r>
            <w:r w:rsidR="00556721">
              <w:rPr>
                <w:webHidden/>
              </w:rPr>
            </w:r>
            <w:r w:rsidR="00556721">
              <w:rPr>
                <w:webHidden/>
              </w:rPr>
              <w:fldChar w:fldCharType="separate"/>
            </w:r>
            <w:r w:rsidR="00EC668E">
              <w:rPr>
                <w:webHidden/>
              </w:rPr>
              <w:t>114</w:t>
            </w:r>
            <w:r w:rsidR="00556721">
              <w:rPr>
                <w:webHidden/>
              </w:rPr>
              <w:fldChar w:fldCharType="end"/>
            </w:r>
          </w:hyperlink>
        </w:p>
        <w:p w14:paraId="04AC7995" w14:textId="77777777" w:rsidR="00556721" w:rsidRDefault="005D02D8">
          <w:pPr>
            <w:pStyle w:val="31"/>
            <w:tabs>
              <w:tab w:val="right" w:leader="dot" w:pos="9629"/>
            </w:tabs>
            <w:rPr>
              <w:rFonts w:asciiTheme="minorHAnsi" w:eastAsiaTheme="minorEastAsia" w:hAnsiTheme="minorHAnsi" w:cstheme="minorBidi"/>
              <w:kern w:val="2"/>
              <w:sz w:val="21"/>
              <w:szCs w:val="22"/>
            </w:rPr>
          </w:pPr>
          <w:hyperlink w:anchor="_Toc62638089" w:history="1">
            <w:r w:rsidR="00556721" w:rsidRPr="00091CE0">
              <w:rPr>
                <w:rStyle w:val="ae"/>
                <w:rFonts w:cs="Book Antiqua"/>
                <w:bCs/>
                <w:snapToGrid w:val="0"/>
              </w:rPr>
              <w:t>5.2.2</w:t>
            </w:r>
            <w:r w:rsidR="00556721" w:rsidRPr="00091CE0">
              <w:rPr>
                <w:rStyle w:val="ae"/>
              </w:rPr>
              <w:t xml:space="preserve"> Configuration Procedure</w:t>
            </w:r>
            <w:r w:rsidR="00556721">
              <w:rPr>
                <w:webHidden/>
              </w:rPr>
              <w:tab/>
            </w:r>
            <w:r w:rsidR="00556721">
              <w:rPr>
                <w:webHidden/>
              </w:rPr>
              <w:fldChar w:fldCharType="begin"/>
            </w:r>
            <w:r w:rsidR="00556721">
              <w:rPr>
                <w:webHidden/>
              </w:rPr>
              <w:instrText xml:space="preserve"> PAGEREF _Toc62638089 \h </w:instrText>
            </w:r>
            <w:r w:rsidR="00556721">
              <w:rPr>
                <w:webHidden/>
              </w:rPr>
            </w:r>
            <w:r w:rsidR="00556721">
              <w:rPr>
                <w:webHidden/>
              </w:rPr>
              <w:fldChar w:fldCharType="separate"/>
            </w:r>
            <w:r w:rsidR="00EC668E">
              <w:rPr>
                <w:webHidden/>
              </w:rPr>
              <w:t>115</w:t>
            </w:r>
            <w:r w:rsidR="00556721">
              <w:rPr>
                <w:webHidden/>
              </w:rPr>
              <w:fldChar w:fldCharType="end"/>
            </w:r>
          </w:hyperlink>
        </w:p>
        <w:p w14:paraId="67C0F017" w14:textId="77777777" w:rsidR="00556721" w:rsidRDefault="005D02D8">
          <w:pPr>
            <w:pStyle w:val="20"/>
            <w:tabs>
              <w:tab w:val="right" w:leader="dot" w:pos="9629"/>
            </w:tabs>
            <w:rPr>
              <w:rFonts w:asciiTheme="minorHAnsi" w:eastAsiaTheme="minorEastAsia" w:hAnsiTheme="minorHAnsi" w:cstheme="minorBidi"/>
              <w:kern w:val="2"/>
              <w:sz w:val="21"/>
              <w:szCs w:val="22"/>
            </w:rPr>
          </w:pPr>
          <w:hyperlink w:anchor="_Toc62638090" w:history="1">
            <w:r w:rsidR="00556721" w:rsidRPr="00091CE0">
              <w:rPr>
                <w:rStyle w:val="ae"/>
                <w:rFonts w:cs="Book Antiqua"/>
                <w:snapToGrid w:val="0"/>
              </w:rPr>
              <w:t>5.3</w:t>
            </w:r>
            <w:r w:rsidR="00556721" w:rsidRPr="00091CE0">
              <w:rPr>
                <w:rStyle w:val="ae"/>
              </w:rPr>
              <w:t xml:space="preserve"> Quiz</w:t>
            </w:r>
            <w:r w:rsidR="00556721">
              <w:rPr>
                <w:webHidden/>
              </w:rPr>
              <w:tab/>
            </w:r>
            <w:r w:rsidR="00556721">
              <w:rPr>
                <w:webHidden/>
              </w:rPr>
              <w:fldChar w:fldCharType="begin"/>
            </w:r>
            <w:r w:rsidR="00556721">
              <w:rPr>
                <w:webHidden/>
              </w:rPr>
              <w:instrText xml:space="preserve"> PAGEREF _Toc62638090 \h </w:instrText>
            </w:r>
            <w:r w:rsidR="00556721">
              <w:rPr>
                <w:webHidden/>
              </w:rPr>
            </w:r>
            <w:r w:rsidR="00556721">
              <w:rPr>
                <w:webHidden/>
              </w:rPr>
              <w:fldChar w:fldCharType="separate"/>
            </w:r>
            <w:r w:rsidR="00EC668E">
              <w:rPr>
                <w:webHidden/>
              </w:rPr>
              <w:t>148</w:t>
            </w:r>
            <w:r w:rsidR="00556721">
              <w:rPr>
                <w:webHidden/>
              </w:rPr>
              <w:fldChar w:fldCharType="end"/>
            </w:r>
          </w:hyperlink>
        </w:p>
        <w:p w14:paraId="6FC78D93" w14:textId="77777777" w:rsidR="00556721" w:rsidRDefault="005D02D8">
          <w:pPr>
            <w:pStyle w:val="12"/>
            <w:tabs>
              <w:tab w:val="right" w:leader="dot" w:pos="9629"/>
            </w:tabs>
            <w:rPr>
              <w:rFonts w:asciiTheme="minorHAnsi" w:eastAsiaTheme="minorEastAsia" w:hAnsiTheme="minorHAnsi" w:cstheme="minorBidi"/>
              <w:b w:val="0"/>
              <w:bCs w:val="0"/>
              <w:noProof/>
              <w:kern w:val="2"/>
              <w:sz w:val="21"/>
              <w:szCs w:val="22"/>
            </w:rPr>
          </w:pPr>
          <w:hyperlink w:anchor="_Toc62638091" w:history="1">
            <w:r w:rsidR="00556721" w:rsidRPr="00091CE0">
              <w:rPr>
                <w:rStyle w:val="ae"/>
                <w:noProof/>
              </w:rPr>
              <w:t>Reference Answers</w:t>
            </w:r>
            <w:r w:rsidR="00556721">
              <w:rPr>
                <w:noProof/>
                <w:webHidden/>
              </w:rPr>
              <w:tab/>
            </w:r>
            <w:r w:rsidR="00556721">
              <w:rPr>
                <w:noProof/>
                <w:webHidden/>
              </w:rPr>
              <w:fldChar w:fldCharType="begin"/>
            </w:r>
            <w:r w:rsidR="00556721">
              <w:rPr>
                <w:noProof/>
                <w:webHidden/>
              </w:rPr>
              <w:instrText xml:space="preserve"> PAGEREF _Toc62638091 \h </w:instrText>
            </w:r>
            <w:r w:rsidR="00556721">
              <w:rPr>
                <w:noProof/>
                <w:webHidden/>
              </w:rPr>
            </w:r>
            <w:r w:rsidR="00556721">
              <w:rPr>
                <w:noProof/>
                <w:webHidden/>
              </w:rPr>
              <w:fldChar w:fldCharType="separate"/>
            </w:r>
            <w:r w:rsidR="00EC668E">
              <w:rPr>
                <w:noProof/>
                <w:webHidden/>
              </w:rPr>
              <w:t>149</w:t>
            </w:r>
            <w:r w:rsidR="00556721">
              <w:rPr>
                <w:noProof/>
                <w:webHidden/>
              </w:rPr>
              <w:fldChar w:fldCharType="end"/>
            </w:r>
          </w:hyperlink>
        </w:p>
        <w:p w14:paraId="4D1D1835" w14:textId="77777777" w:rsidR="00A83A71" w:rsidRPr="00A83A71" w:rsidRDefault="00A83A71" w:rsidP="00A83A71">
          <w:pPr>
            <w:rPr>
              <w:rFonts w:hint="eastAsia"/>
              <w:sz w:val="32"/>
              <w:szCs w:val="32"/>
              <w:lang w:val="zh-CN"/>
            </w:rPr>
          </w:pPr>
          <w:r w:rsidRPr="00A83A71">
            <w:rPr>
              <w:rFonts w:ascii="Huawei Sans" w:hAnsi="Huawei Sans" w:cs="Book Antiqua"/>
              <w:b/>
              <w:bCs/>
              <w:noProof/>
              <w:sz w:val="20"/>
              <w:szCs w:val="20"/>
            </w:rPr>
            <w:fldChar w:fldCharType="end"/>
          </w:r>
        </w:p>
      </w:sdtContent>
    </w:sdt>
    <w:p w14:paraId="76C6E724" w14:textId="6D8E4CD8" w:rsidR="00A83A71" w:rsidRDefault="00A83A71">
      <w:pPr>
        <w:topLinePunct w:val="0"/>
        <w:adjustRightInd/>
        <w:snapToGrid/>
        <w:spacing w:before="0" w:after="0" w:line="240" w:lineRule="auto"/>
        <w:ind w:left="0"/>
        <w:rPr>
          <w:rFonts w:hint="eastAsia"/>
        </w:rPr>
      </w:pPr>
    </w:p>
    <w:p w14:paraId="0726F32F" w14:textId="3BF0E373" w:rsidR="0068230F" w:rsidRDefault="0068230F">
      <w:pPr>
        <w:topLinePunct w:val="0"/>
        <w:adjustRightInd/>
        <w:snapToGrid/>
        <w:spacing w:before="0" w:after="0" w:line="240" w:lineRule="auto"/>
        <w:ind w:left="0"/>
        <w:rPr>
          <w:rFonts w:ascii="Huawei Sans" w:hAnsi="Huawei Sans"/>
          <w:sz w:val="21"/>
        </w:rPr>
      </w:pPr>
      <w:r>
        <w:rPr>
          <w:rFonts w:ascii="Huawei Sans" w:hAnsi="Huawei Sans"/>
          <w:sz w:val="21"/>
        </w:rPr>
        <w:br w:type="page"/>
      </w:r>
    </w:p>
    <w:p w14:paraId="23527DC8" w14:textId="77777777" w:rsidR="000D2AE3" w:rsidRDefault="000D2AE3">
      <w:pPr>
        <w:topLinePunct w:val="0"/>
        <w:adjustRightInd/>
        <w:snapToGrid/>
        <w:spacing w:before="0" w:after="0" w:line="240" w:lineRule="auto"/>
        <w:ind w:left="0"/>
        <w:rPr>
          <w:rFonts w:ascii="Huawei Sans" w:hAnsi="Huawei Sans"/>
          <w:sz w:val="21"/>
        </w:rPr>
      </w:pPr>
    </w:p>
    <w:p w14:paraId="587742CC" w14:textId="1836A477" w:rsidR="000D2AE3" w:rsidRPr="00141150" w:rsidRDefault="000D2AE3" w:rsidP="00BF25C8">
      <w:pPr>
        <w:pStyle w:val="1"/>
      </w:pPr>
      <w:bookmarkStart w:id="13" w:name="_Toc60066215"/>
      <w:bookmarkStart w:id="14" w:name="_Toc60606998"/>
      <w:bookmarkStart w:id="15" w:name="_Toc62638004"/>
      <w:r w:rsidRPr="00141150">
        <w:t>Network Admission Control</w:t>
      </w:r>
      <w:bookmarkEnd w:id="13"/>
      <w:bookmarkEnd w:id="14"/>
      <w:bookmarkEnd w:id="15"/>
    </w:p>
    <w:p w14:paraId="724A7D66" w14:textId="77777777" w:rsidR="000D2AE3" w:rsidRPr="000D2AE3" w:rsidRDefault="000D2AE3" w:rsidP="000D2AE3">
      <w:pPr>
        <w:pStyle w:val="2"/>
      </w:pPr>
      <w:bookmarkStart w:id="16" w:name="_Toc60066216"/>
      <w:bookmarkStart w:id="17" w:name="_Toc60606999"/>
      <w:bookmarkStart w:id="18" w:name="_Toc62638005"/>
      <w:r w:rsidRPr="000D2AE3">
        <w:t>Introduction</w:t>
      </w:r>
      <w:bookmarkEnd w:id="16"/>
      <w:bookmarkEnd w:id="17"/>
      <w:bookmarkEnd w:id="18"/>
    </w:p>
    <w:p w14:paraId="2EB9A479" w14:textId="77777777" w:rsidR="000D2AE3" w:rsidRPr="000D2AE3" w:rsidRDefault="000D2AE3" w:rsidP="00804F8D">
      <w:pPr>
        <w:pStyle w:val="3"/>
      </w:pPr>
      <w:bookmarkStart w:id="19" w:name="_Toc60066217"/>
      <w:bookmarkStart w:id="20" w:name="_Toc60607000"/>
      <w:bookmarkStart w:id="21" w:name="_Toc62638006"/>
      <w:r w:rsidRPr="000D2AE3">
        <w:t>About This Lab</w:t>
      </w:r>
      <w:bookmarkEnd w:id="19"/>
      <w:bookmarkEnd w:id="20"/>
      <w:bookmarkEnd w:id="21"/>
    </w:p>
    <w:p w14:paraId="22E77785" w14:textId="77777777" w:rsidR="000D2AE3" w:rsidRPr="000D2AE3" w:rsidRDefault="000D2AE3" w:rsidP="0038023D">
      <w:pPr>
        <w:pStyle w:val="1e"/>
      </w:pPr>
      <w:r w:rsidRPr="000D2AE3">
        <w:t xml:space="preserve">This lab guides you through how to configure MAC address authentication and 802.1X authentication to implement network </w:t>
      </w:r>
      <w:r w:rsidRPr="000D2AE3">
        <w:rPr>
          <w:rFonts w:hint="eastAsia"/>
        </w:rPr>
        <w:t>ad</w:t>
      </w:r>
      <w:r w:rsidRPr="000D2AE3">
        <w:t>mission control.</w:t>
      </w:r>
    </w:p>
    <w:p w14:paraId="24E100AF" w14:textId="5D20A287" w:rsidR="000D2AE3" w:rsidRPr="000D2AE3" w:rsidRDefault="000D2AE3" w:rsidP="00804F8D">
      <w:pPr>
        <w:pStyle w:val="3"/>
      </w:pPr>
      <w:bookmarkStart w:id="22" w:name="_Toc60066218"/>
      <w:bookmarkStart w:id="23" w:name="_Toc60607001"/>
      <w:bookmarkStart w:id="24" w:name="_Toc62638007"/>
      <w:r w:rsidRPr="000D2AE3">
        <w:t>Objectives</w:t>
      </w:r>
      <w:bookmarkEnd w:id="22"/>
      <w:bookmarkEnd w:id="23"/>
      <w:bookmarkEnd w:id="24"/>
    </w:p>
    <w:p w14:paraId="66E40B78" w14:textId="77777777" w:rsidR="000D2AE3" w:rsidRPr="000D2AE3" w:rsidRDefault="000D2AE3" w:rsidP="0038023D">
      <w:pPr>
        <w:pStyle w:val="1e"/>
      </w:pPr>
      <w:r w:rsidRPr="000D2AE3">
        <w:t>Upon completion of this lab, you will be able to:</w:t>
      </w:r>
    </w:p>
    <w:p w14:paraId="5598E8E3" w14:textId="77777777" w:rsidR="000D2AE3" w:rsidRPr="000D2AE3" w:rsidRDefault="000D2AE3" w:rsidP="000D2AE3">
      <w:pPr>
        <w:pStyle w:val="4a"/>
      </w:pPr>
      <w:r w:rsidRPr="000D2AE3">
        <w:t>Configure 802.1X authentication through the CLI</w:t>
      </w:r>
    </w:p>
    <w:p w14:paraId="662B34B0" w14:textId="77777777" w:rsidR="000D2AE3" w:rsidRPr="000D2AE3" w:rsidRDefault="000D2AE3" w:rsidP="000D2AE3">
      <w:pPr>
        <w:pStyle w:val="4a"/>
      </w:pPr>
      <w:r w:rsidRPr="000D2AE3">
        <w:t>Configure MAC address authentication through the CLI</w:t>
      </w:r>
    </w:p>
    <w:p w14:paraId="2291372E" w14:textId="77777777" w:rsidR="000D2AE3" w:rsidRPr="000D2AE3" w:rsidRDefault="000D2AE3" w:rsidP="000D2AE3">
      <w:pPr>
        <w:pStyle w:val="4a"/>
      </w:pPr>
      <w:r w:rsidRPr="000D2AE3">
        <w:t>Configure hybrid authentication through the CLI</w:t>
      </w:r>
    </w:p>
    <w:p w14:paraId="37FEA120" w14:textId="77777777" w:rsidR="000D2AE3" w:rsidRPr="000D2AE3" w:rsidRDefault="000D2AE3" w:rsidP="000D2AE3">
      <w:pPr>
        <w:pStyle w:val="4a"/>
      </w:pPr>
      <w:r w:rsidRPr="000D2AE3">
        <w:t>Understand the RADIUS server authorization process by running the debugging commands.</w:t>
      </w:r>
    </w:p>
    <w:p w14:paraId="3E78120E" w14:textId="77777777" w:rsidR="000D2AE3" w:rsidRPr="000D2AE3" w:rsidRDefault="000D2AE3" w:rsidP="00804F8D">
      <w:pPr>
        <w:pStyle w:val="3"/>
      </w:pPr>
      <w:bookmarkStart w:id="25" w:name="_Toc60066219"/>
      <w:bookmarkStart w:id="26" w:name="_Toc60607002"/>
      <w:bookmarkStart w:id="27" w:name="_Toc62638008"/>
      <w:r w:rsidRPr="000D2AE3">
        <w:t>Networking Topology</w:t>
      </w:r>
      <w:bookmarkEnd w:id="25"/>
      <w:bookmarkEnd w:id="26"/>
      <w:bookmarkEnd w:id="27"/>
    </w:p>
    <w:p w14:paraId="4725E141" w14:textId="1D166596" w:rsidR="000D2AE3" w:rsidRDefault="000E5A34" w:rsidP="0038023D">
      <w:pPr>
        <w:pStyle w:val="1e"/>
      </w:pPr>
      <w:r>
        <w:rPr>
          <w:noProof/>
        </w:rPr>
        <w:drawing>
          <wp:inline distT="0" distB="0" distL="0" distR="0" wp14:anchorId="444DADA4" wp14:editId="7ED8CE7F">
            <wp:extent cx="5454000" cy="266918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54000" cy="2669180"/>
                    </a:xfrm>
                    <a:prstGeom prst="rect">
                      <a:avLst/>
                    </a:prstGeom>
                    <a:noFill/>
                    <a:ln>
                      <a:noFill/>
                    </a:ln>
                  </pic:spPr>
                </pic:pic>
              </a:graphicData>
            </a:graphic>
          </wp:inline>
        </w:drawing>
      </w:r>
    </w:p>
    <w:p w14:paraId="6CC82B27" w14:textId="77777777" w:rsidR="00456096" w:rsidRDefault="00456096" w:rsidP="008E3CFD">
      <w:pPr>
        <w:pStyle w:val="9"/>
      </w:pPr>
      <w:r w:rsidRPr="000D2AE3">
        <w:t>Network admission control topology</w:t>
      </w:r>
    </w:p>
    <w:p w14:paraId="133F4386" w14:textId="34F85E09" w:rsidR="000D2AE3" w:rsidRPr="000D2AE3" w:rsidRDefault="000D2AE3" w:rsidP="0038023D">
      <w:pPr>
        <w:pStyle w:val="1e"/>
      </w:pPr>
      <w:r w:rsidRPr="000D2AE3">
        <w:t>As shown in the preceding figure, the network consists of branch (</w:t>
      </w:r>
      <w:r w:rsidR="00456096">
        <w:rPr>
          <w:rFonts w:hint="eastAsia"/>
        </w:rPr>
        <w:t>S</w:t>
      </w:r>
      <w:r w:rsidRPr="000D2AE3">
        <w:t>ite2) and cloud.</w:t>
      </w:r>
    </w:p>
    <w:p w14:paraId="7D0E1509" w14:textId="77777777" w:rsidR="000D2AE3" w:rsidRPr="000D2AE3" w:rsidRDefault="000D2AE3" w:rsidP="0038023D">
      <w:pPr>
        <w:pStyle w:val="1e"/>
      </w:pPr>
      <w:r w:rsidRPr="000D2AE3">
        <w:t>This lab uses a part of the overall topology, where SW1 and the controller are configured as planned.</w:t>
      </w:r>
    </w:p>
    <w:p w14:paraId="204A04AA" w14:textId="77777777" w:rsidR="000D2AE3" w:rsidRPr="000D2AE3" w:rsidRDefault="000D2AE3" w:rsidP="0038023D">
      <w:pPr>
        <w:pStyle w:val="1e"/>
      </w:pPr>
      <w:r w:rsidRPr="000D2AE3">
        <w:t>On SW1, configure the interface connected to AR2 as an access interface and communicate with AR2 through VLANIF 67.0.0.2. On SW1, the IP address of VLANIF 67 is 67.0.0.254.</w:t>
      </w:r>
    </w:p>
    <w:p w14:paraId="52A1B41D" w14:textId="68FDF77C" w:rsidR="000D2AE3" w:rsidRPr="000D2AE3" w:rsidRDefault="000D2AE3" w:rsidP="0038023D">
      <w:pPr>
        <w:pStyle w:val="1e"/>
      </w:pPr>
      <w:r w:rsidRPr="000D2AE3">
        <w:t>The b</w:t>
      </w:r>
      <w:r w:rsidR="000E5A34">
        <w:t>ranch consists of an AR2 (AR6120</w:t>
      </w:r>
      <w:r w:rsidRPr="000D2AE3">
        <w:t>) and a PC. AR2 functions as the access device and the PC functions as the authentication client.</w:t>
      </w:r>
    </w:p>
    <w:p w14:paraId="2087ABE1" w14:textId="77777777" w:rsidR="000D2AE3" w:rsidRPr="000D2AE3" w:rsidRDefault="000D2AE3" w:rsidP="0038023D">
      <w:pPr>
        <w:pStyle w:val="1e"/>
      </w:pPr>
      <w:r w:rsidRPr="000D2AE3">
        <w:t>AR2 of the branch network functions as an authentication access device. MAC address authentication, 802.1X authentication, and hybrid authentication are enabled on GE0/0/2 of the branch network.</w:t>
      </w:r>
    </w:p>
    <w:p w14:paraId="2CDF34DF" w14:textId="6337F4D3" w:rsidR="000D2AE3" w:rsidRPr="000D2AE3" w:rsidRDefault="000D2AE3" w:rsidP="0038023D">
      <w:pPr>
        <w:pStyle w:val="1e"/>
      </w:pPr>
      <w:r w:rsidRPr="000D2AE3">
        <w:t xml:space="preserve">In this experiment, the </w:t>
      </w:r>
      <w:r w:rsidR="008851B7">
        <w:t>iMaster NCE-Campus</w:t>
      </w:r>
      <w:r w:rsidRPr="000D2AE3">
        <w:t xml:space="preserve"> controller functions as the authentication and authorization server to deliver attributes to authenticated users, including VLAN, ACL, and user group attributes. You can observe how the RADIUS server delivers these attributes through debugging.</w:t>
      </w:r>
    </w:p>
    <w:p w14:paraId="09FC15AC" w14:textId="6F755C41" w:rsidR="000D2AE3" w:rsidRPr="000D2AE3" w:rsidRDefault="000D2AE3" w:rsidP="000D2AE3">
      <w:pPr>
        <w:pStyle w:val="2"/>
      </w:pPr>
      <w:bookmarkStart w:id="28" w:name="_Toc60066220"/>
      <w:bookmarkStart w:id="29" w:name="_Toc60607003"/>
      <w:bookmarkStart w:id="30" w:name="_Toc62638009"/>
      <w:r w:rsidRPr="000D2AE3">
        <w:t>Lab Configuration</w:t>
      </w:r>
      <w:bookmarkEnd w:id="28"/>
      <w:bookmarkEnd w:id="29"/>
      <w:bookmarkEnd w:id="30"/>
    </w:p>
    <w:p w14:paraId="26D825FA" w14:textId="77777777" w:rsidR="000D2AE3" w:rsidRPr="000D2AE3" w:rsidRDefault="000D2AE3" w:rsidP="00804F8D">
      <w:pPr>
        <w:pStyle w:val="3"/>
      </w:pPr>
      <w:bookmarkStart w:id="31" w:name="_Toc60066221"/>
      <w:bookmarkStart w:id="32" w:name="_Toc60607004"/>
      <w:bookmarkStart w:id="33" w:name="_Toc62638010"/>
      <w:r w:rsidRPr="000D2AE3">
        <w:t>Configuration Roadmap</w:t>
      </w:r>
      <w:bookmarkEnd w:id="31"/>
      <w:bookmarkEnd w:id="32"/>
      <w:bookmarkEnd w:id="33"/>
    </w:p>
    <w:p w14:paraId="4D35AE07" w14:textId="77777777" w:rsidR="000D2AE3" w:rsidRPr="000D2AE3" w:rsidRDefault="000D2AE3" w:rsidP="00A53338">
      <w:pPr>
        <w:pStyle w:val="1e"/>
        <w:numPr>
          <w:ilvl w:val="0"/>
          <w:numId w:val="18"/>
        </w:numPr>
      </w:pPr>
      <w:r w:rsidRPr="000D2AE3">
        <w:t>Complete connectivity configuration.</w:t>
      </w:r>
    </w:p>
    <w:p w14:paraId="1F6223F4" w14:textId="77777777" w:rsidR="000D2AE3" w:rsidRPr="000D2AE3" w:rsidRDefault="000D2AE3" w:rsidP="00A53338">
      <w:pPr>
        <w:pStyle w:val="1e"/>
        <w:numPr>
          <w:ilvl w:val="0"/>
          <w:numId w:val="18"/>
        </w:numPr>
      </w:pPr>
      <w:r w:rsidRPr="000D2AE3">
        <w:t>Create a RADIUS server template, an AAA authentication scheme, and an authentication domain.</w:t>
      </w:r>
    </w:p>
    <w:p w14:paraId="130A0037" w14:textId="77777777" w:rsidR="000D2AE3" w:rsidRPr="000D2AE3" w:rsidRDefault="000D2AE3" w:rsidP="00A53338">
      <w:pPr>
        <w:pStyle w:val="1e"/>
        <w:numPr>
          <w:ilvl w:val="0"/>
          <w:numId w:val="18"/>
        </w:numPr>
      </w:pPr>
      <w:r w:rsidRPr="000D2AE3">
        <w:t>Create a RADIUS authentication template and an authentication account on iMaster NCE-Campus.</w:t>
      </w:r>
    </w:p>
    <w:p w14:paraId="01B6F6C8" w14:textId="77777777" w:rsidR="000D2AE3" w:rsidRPr="000D2AE3" w:rsidRDefault="000D2AE3" w:rsidP="00A53338">
      <w:pPr>
        <w:pStyle w:val="1e"/>
        <w:numPr>
          <w:ilvl w:val="0"/>
          <w:numId w:val="18"/>
        </w:numPr>
      </w:pPr>
      <w:r w:rsidRPr="000D2AE3">
        <w:t>Configure 802.1X authentication.</w:t>
      </w:r>
    </w:p>
    <w:p w14:paraId="6325FDFE" w14:textId="77777777" w:rsidR="000D2AE3" w:rsidRPr="000D2AE3" w:rsidRDefault="000D2AE3" w:rsidP="00A53338">
      <w:pPr>
        <w:pStyle w:val="1e"/>
        <w:numPr>
          <w:ilvl w:val="0"/>
          <w:numId w:val="18"/>
        </w:numPr>
      </w:pPr>
      <w:r w:rsidRPr="000D2AE3">
        <w:t>O</w:t>
      </w:r>
      <w:r w:rsidRPr="000D2AE3">
        <w:rPr>
          <w:rFonts w:hint="eastAsia"/>
        </w:rPr>
        <w:t>bserve</w:t>
      </w:r>
      <w:r w:rsidRPr="000D2AE3">
        <w:t xml:space="preserve"> the 802.1X authentication and authorization process.</w:t>
      </w:r>
    </w:p>
    <w:p w14:paraId="438DE0FA" w14:textId="77777777" w:rsidR="000D2AE3" w:rsidRPr="000D2AE3" w:rsidRDefault="000D2AE3" w:rsidP="00A53338">
      <w:pPr>
        <w:pStyle w:val="1e"/>
        <w:numPr>
          <w:ilvl w:val="0"/>
          <w:numId w:val="18"/>
        </w:numPr>
      </w:pPr>
      <w:r w:rsidRPr="000D2AE3">
        <w:t>Configure MAC address authentication</w:t>
      </w:r>
    </w:p>
    <w:p w14:paraId="34FCB049" w14:textId="77777777" w:rsidR="000D2AE3" w:rsidRPr="000D2AE3" w:rsidRDefault="000D2AE3" w:rsidP="00A53338">
      <w:pPr>
        <w:pStyle w:val="1e"/>
        <w:numPr>
          <w:ilvl w:val="0"/>
          <w:numId w:val="18"/>
        </w:numPr>
      </w:pPr>
      <w:r w:rsidRPr="000D2AE3">
        <w:t>Configure hybrid authentication.</w:t>
      </w:r>
    </w:p>
    <w:p w14:paraId="5D03B5B6" w14:textId="0F8A34E4" w:rsidR="000D2AE3" w:rsidRPr="000D2AE3" w:rsidRDefault="000D2AE3" w:rsidP="00804F8D">
      <w:pPr>
        <w:pStyle w:val="3"/>
      </w:pPr>
      <w:bookmarkStart w:id="34" w:name="_Toc60066222"/>
      <w:bookmarkStart w:id="35" w:name="_Toc60607005"/>
      <w:bookmarkStart w:id="36" w:name="_Toc62638011"/>
      <w:r w:rsidRPr="000D2AE3">
        <w:t>Configuration Procedure</w:t>
      </w:r>
      <w:bookmarkEnd w:id="34"/>
      <w:bookmarkEnd w:id="35"/>
      <w:bookmarkEnd w:id="36"/>
    </w:p>
    <w:p w14:paraId="725EF51C" w14:textId="77777777" w:rsidR="000D2AE3" w:rsidRPr="000D2AE3" w:rsidRDefault="000D2AE3" w:rsidP="00D152A7">
      <w:pPr>
        <w:pStyle w:val="30"/>
      </w:pPr>
      <w:r w:rsidRPr="00683565">
        <w:t>Complete</w:t>
      </w:r>
      <w:r w:rsidRPr="000D2AE3">
        <w:t xml:space="preserve"> connectivity configuration.</w:t>
      </w:r>
    </w:p>
    <w:p w14:paraId="09E401B7" w14:textId="6390BA03" w:rsidR="000E5A34" w:rsidRDefault="005B71DF" w:rsidP="005B71DF">
      <w:pPr>
        <w:pStyle w:val="1e"/>
      </w:pPr>
      <w:r>
        <w:rPr>
          <w:rFonts w:hint="eastAsia"/>
        </w:rPr>
        <w:t>In the pre-configuration,</w:t>
      </w:r>
      <w:r w:rsidR="000E5A34">
        <w:rPr>
          <w:rFonts w:hint="eastAsia"/>
        </w:rPr>
        <w:t xml:space="preserve">SW1 has configured VLANs, created VLANIF interfaces, and allocated DHCP addresses. In this case, you only need to enable DHCP </w:t>
      </w:r>
      <w:r>
        <w:t xml:space="preserve">client function </w:t>
      </w:r>
      <w:r w:rsidR="000E5A34">
        <w:rPr>
          <w:rFonts w:hint="eastAsia"/>
        </w:rPr>
        <w:t>on AR2 interfaces to obtain IP addresses.</w:t>
      </w:r>
    </w:p>
    <w:p w14:paraId="0B227312" w14:textId="77777777" w:rsidR="000E5A34" w:rsidRDefault="000E5A34" w:rsidP="000E5A34">
      <w:pPr>
        <w:pStyle w:val="1e"/>
      </w:pPr>
      <w:r>
        <w:rPr>
          <w:rFonts w:hint="eastAsia"/>
        </w:rPr>
        <w:t>#Device name</w:t>
      </w:r>
    </w:p>
    <w:p w14:paraId="43A53140" w14:textId="77777777" w:rsidR="000E5A34" w:rsidRDefault="000E5A34" w:rsidP="000E5A34">
      <w:pPr>
        <w:pStyle w:val="1e"/>
      </w:pPr>
      <w:r>
        <w:rPr>
          <w:rFonts w:hint="eastAsia"/>
        </w:rPr>
        <w:t>omit</w:t>
      </w:r>
    </w:p>
    <w:p w14:paraId="23457E06" w14:textId="77777777" w:rsidR="000E5A34" w:rsidRDefault="000E5A34" w:rsidP="000E5A34">
      <w:pPr>
        <w:pStyle w:val="2f2"/>
        <w:spacing w:before="312" w:after="312"/>
      </w:pPr>
    </w:p>
    <w:p w14:paraId="335F2CD2" w14:textId="7182773A" w:rsidR="000E5A34" w:rsidRDefault="000E5A34" w:rsidP="000E5A34">
      <w:pPr>
        <w:pStyle w:val="1e"/>
      </w:pPr>
      <w:r>
        <w:rPr>
          <w:rFonts w:hint="eastAsia"/>
        </w:rPr>
        <w:t># GE0/0/8 of AR2 automatically obtains an IP address through DHCP.</w:t>
      </w:r>
    </w:p>
    <w:p w14:paraId="654737DF" w14:textId="77777777" w:rsidR="000E5A34" w:rsidRDefault="000E5A34" w:rsidP="000E5A34">
      <w:pPr>
        <w:pStyle w:val="2f2"/>
        <w:spacing w:before="312" w:after="312"/>
      </w:pPr>
      <w:r>
        <w:rPr>
          <w:rFonts w:hint="eastAsia"/>
        </w:rPr>
        <w:t>[AR2]interface GigabitEthernet0/0/8</w:t>
      </w:r>
    </w:p>
    <w:p w14:paraId="08CB3A57" w14:textId="250C1DC2" w:rsidR="000E5A34" w:rsidRPr="00EB4168" w:rsidRDefault="000E5A34" w:rsidP="00D5572A">
      <w:pPr>
        <w:pStyle w:val="2f2"/>
        <w:spacing w:before="312" w:after="312"/>
      </w:pPr>
      <w:r>
        <w:rPr>
          <w:rFonts w:hint="eastAsia"/>
        </w:rPr>
        <w:t>[AR2-GigabitEthernet0/0/8]ip address dhcp-alloc</w:t>
      </w:r>
    </w:p>
    <w:p w14:paraId="06D9D7B7" w14:textId="77777777" w:rsidR="000D2AE3" w:rsidRPr="000D2AE3" w:rsidRDefault="000D2AE3" w:rsidP="00D152A7">
      <w:pPr>
        <w:pStyle w:val="30"/>
      </w:pPr>
      <w:r w:rsidRPr="000D2AE3">
        <w:t>Create a RADIUS server template, an AAA authentication scheme, and an authentication domain.</w:t>
      </w:r>
    </w:p>
    <w:p w14:paraId="6E353243" w14:textId="77777777" w:rsidR="000D2AE3" w:rsidRPr="000D2AE3" w:rsidRDefault="000D2AE3" w:rsidP="0038023D">
      <w:pPr>
        <w:pStyle w:val="1e"/>
      </w:pPr>
      <w:r w:rsidRPr="000D2AE3">
        <w:t xml:space="preserve">Create a RADIUS server template named </w:t>
      </w:r>
      <w:r w:rsidRPr="000D2AE3">
        <w:rPr>
          <w:b/>
        </w:rPr>
        <w:t>t1</w:t>
      </w:r>
      <w:r w:rsidRPr="000D2AE3">
        <w:t>, and set the RADIUS server IP address to 192.168.4.104 and the pre-shared key (PSK) to Huawei@123.</w:t>
      </w:r>
    </w:p>
    <w:p w14:paraId="09D629AE" w14:textId="77777777" w:rsidR="000D2AE3" w:rsidRPr="000D2AE3" w:rsidRDefault="000D2AE3" w:rsidP="0038023D">
      <w:pPr>
        <w:pStyle w:val="1e"/>
      </w:pPr>
      <w:r w:rsidRPr="000D2AE3">
        <w:t xml:space="preserve">Create an authentication scheme named </w:t>
      </w:r>
      <w:r w:rsidRPr="000D2AE3">
        <w:rPr>
          <w:b/>
        </w:rPr>
        <w:t>site2</w:t>
      </w:r>
      <w:r w:rsidRPr="000D2AE3">
        <w:t xml:space="preserve">, an accounting scheme named </w:t>
      </w:r>
      <w:r w:rsidRPr="000D2AE3">
        <w:rPr>
          <w:b/>
        </w:rPr>
        <w:t>site2</w:t>
      </w:r>
      <w:r w:rsidRPr="000D2AE3">
        <w:t xml:space="preserve">, and then an authentication domain named </w:t>
      </w:r>
      <w:r w:rsidRPr="000D2AE3">
        <w:rPr>
          <w:b/>
        </w:rPr>
        <w:t>auth</w:t>
      </w:r>
      <w:r w:rsidRPr="000D2AE3">
        <w:t xml:space="preserve">. After that, invoke the authentication scheme </w:t>
      </w:r>
      <w:r w:rsidRPr="000D2AE3">
        <w:rPr>
          <w:b/>
        </w:rPr>
        <w:t>site2</w:t>
      </w:r>
      <w:r w:rsidRPr="000D2AE3">
        <w:t xml:space="preserve">, accounting scheme </w:t>
      </w:r>
      <w:r w:rsidRPr="000D2AE3">
        <w:rPr>
          <w:b/>
        </w:rPr>
        <w:t>site2</w:t>
      </w:r>
      <w:r w:rsidRPr="000D2AE3">
        <w:t xml:space="preserve">, and RADIUS server template </w:t>
      </w:r>
      <w:r w:rsidRPr="000D2AE3">
        <w:rPr>
          <w:b/>
        </w:rPr>
        <w:t>t1</w:t>
      </w:r>
      <w:r w:rsidRPr="000D2AE3">
        <w:t>.</w:t>
      </w:r>
    </w:p>
    <w:p w14:paraId="6643588C" w14:textId="77777777" w:rsidR="002304C5" w:rsidRDefault="002304C5" w:rsidP="0038023D">
      <w:pPr>
        <w:pStyle w:val="1e"/>
      </w:pPr>
    </w:p>
    <w:p w14:paraId="7809BD11" w14:textId="77777777" w:rsidR="000D2AE3" w:rsidRPr="000D2AE3" w:rsidRDefault="000D2AE3" w:rsidP="0038023D">
      <w:pPr>
        <w:pStyle w:val="1e"/>
      </w:pPr>
      <w:r w:rsidRPr="000D2AE3">
        <w:t xml:space="preserve"># Create and configure a RADIUS server template named </w:t>
      </w:r>
      <w:r w:rsidRPr="000D2AE3">
        <w:rPr>
          <w:b/>
        </w:rPr>
        <w:t>t1</w:t>
      </w:r>
      <w:r w:rsidRPr="000D2AE3">
        <w:t>.</w:t>
      </w:r>
    </w:p>
    <w:p w14:paraId="28A7329C" w14:textId="751A3806" w:rsidR="000D2AE3" w:rsidRPr="00EB4168" w:rsidRDefault="000D2AE3" w:rsidP="00EB4168">
      <w:pPr>
        <w:pStyle w:val="2f2"/>
        <w:spacing w:before="312" w:after="312"/>
      </w:pPr>
      <w:r w:rsidRPr="00EB4168">
        <w:t>[AR2]radius-server template t1</w:t>
      </w:r>
    </w:p>
    <w:p w14:paraId="314D40D9" w14:textId="157BF8DE" w:rsidR="000D2AE3" w:rsidRPr="00EB4168" w:rsidRDefault="00806C7E" w:rsidP="00EB4168">
      <w:pPr>
        <w:pStyle w:val="2f2"/>
        <w:spacing w:before="312" w:after="312"/>
      </w:pPr>
      <w:r>
        <w:t>[AR2-radius-t1]</w:t>
      </w:r>
      <w:r w:rsidR="000D2AE3" w:rsidRPr="00EB4168">
        <w:t>radius-server shared-key cipher Huawei@123</w:t>
      </w:r>
    </w:p>
    <w:p w14:paraId="7BBD84D1" w14:textId="3ACE841E" w:rsidR="000D2AE3" w:rsidRPr="00EB4168" w:rsidRDefault="00806C7E" w:rsidP="00EB4168">
      <w:pPr>
        <w:pStyle w:val="2f2"/>
        <w:spacing w:before="312" w:after="312"/>
      </w:pPr>
      <w:r>
        <w:t>[AR2-radius-t1]</w:t>
      </w:r>
      <w:r w:rsidR="000D2AE3" w:rsidRPr="00EB4168">
        <w:t xml:space="preserve">radius-server authentication 192.168.4.104 1812 source ip-address 67.0.0.2 </w:t>
      </w:r>
    </w:p>
    <w:p w14:paraId="309D4AC6" w14:textId="1F73CAA0" w:rsidR="000D2AE3" w:rsidRPr="00EB4168" w:rsidRDefault="000D2AE3" w:rsidP="00EB4168">
      <w:pPr>
        <w:pStyle w:val="2f2"/>
        <w:spacing w:before="312" w:after="312"/>
      </w:pPr>
      <w:r w:rsidRPr="00EB4168">
        <w:t>[AR2-r</w:t>
      </w:r>
      <w:r w:rsidR="00806C7E">
        <w:t>adius-t1]</w:t>
      </w:r>
      <w:r w:rsidRPr="00EB4168">
        <w:t xml:space="preserve">radius-server accounting 192.168.4.104 1813 source ip-address 67.0.0.2 </w:t>
      </w:r>
    </w:p>
    <w:p w14:paraId="1D4A69B8" w14:textId="4DD9F0FD" w:rsidR="000D2AE3" w:rsidRPr="00EB4168" w:rsidRDefault="00806C7E" w:rsidP="00EB4168">
      <w:pPr>
        <w:pStyle w:val="2f2"/>
        <w:spacing w:before="312" w:after="312"/>
      </w:pPr>
      <w:r>
        <w:t>[AR2-radius-t1]</w:t>
      </w:r>
      <w:r w:rsidR="000D2AE3" w:rsidRPr="00EB4168">
        <w:t>quit</w:t>
      </w:r>
    </w:p>
    <w:p w14:paraId="4AC67EE0" w14:textId="77777777" w:rsidR="000D2AE3" w:rsidRPr="000D2AE3" w:rsidRDefault="000D2AE3" w:rsidP="0038023D">
      <w:pPr>
        <w:pStyle w:val="1e"/>
      </w:pPr>
      <w:r w:rsidRPr="000D2AE3">
        <w:t>Set the source IP address to 67.0.0.2, which is used to communicate with the RADIUS server. By default, the source IP address is the IP address of the outbound interface of packets.</w:t>
      </w:r>
    </w:p>
    <w:p w14:paraId="348E7C0F" w14:textId="77777777" w:rsidR="007C75D4" w:rsidRDefault="007C75D4" w:rsidP="0038023D">
      <w:pPr>
        <w:pStyle w:val="1e"/>
      </w:pPr>
    </w:p>
    <w:p w14:paraId="3BFE38B5" w14:textId="77777777" w:rsidR="000D2AE3" w:rsidRPr="000D2AE3" w:rsidRDefault="000D2AE3" w:rsidP="0038023D">
      <w:pPr>
        <w:pStyle w:val="1e"/>
      </w:pPr>
      <w:r w:rsidRPr="000D2AE3">
        <w:t xml:space="preserve"># Create an AAA authentication scheme named </w:t>
      </w:r>
      <w:r w:rsidRPr="000D2AE3">
        <w:rPr>
          <w:b/>
        </w:rPr>
        <w:t>site2,</w:t>
      </w:r>
      <w:r w:rsidRPr="000D2AE3">
        <w:t xml:space="preserve"> and set the authentication mode to RADIUS.</w:t>
      </w:r>
    </w:p>
    <w:p w14:paraId="22D24FB9" w14:textId="77777777" w:rsidR="000D2AE3" w:rsidRPr="00EB4168" w:rsidRDefault="000D2AE3" w:rsidP="00EB4168">
      <w:pPr>
        <w:pStyle w:val="2f2"/>
        <w:spacing w:before="312" w:after="312"/>
      </w:pPr>
      <w:r w:rsidRPr="00EB4168">
        <w:t>[AR2]aaa</w:t>
      </w:r>
    </w:p>
    <w:p w14:paraId="7949291F" w14:textId="77777777" w:rsidR="000D2AE3" w:rsidRPr="00EB4168" w:rsidRDefault="000D2AE3" w:rsidP="00EB4168">
      <w:pPr>
        <w:pStyle w:val="2f2"/>
        <w:spacing w:before="312" w:after="312"/>
      </w:pPr>
      <w:r w:rsidRPr="00EB4168">
        <w:t>[AR2-aaa]authentication-scheme site2</w:t>
      </w:r>
    </w:p>
    <w:p w14:paraId="06BB7DF4" w14:textId="77777777" w:rsidR="000D2AE3" w:rsidRPr="00EB4168" w:rsidRDefault="000D2AE3" w:rsidP="00EB4168">
      <w:pPr>
        <w:pStyle w:val="2f2"/>
        <w:spacing w:before="312" w:after="312"/>
      </w:pPr>
      <w:r w:rsidRPr="00EB4168">
        <w:t>[AR2-aaa-authen-site2]authentication-mode radius</w:t>
      </w:r>
    </w:p>
    <w:p w14:paraId="61DBBE7F" w14:textId="77777777" w:rsidR="000D2AE3" w:rsidRPr="00EB4168" w:rsidRDefault="000D2AE3" w:rsidP="00EB4168">
      <w:pPr>
        <w:pStyle w:val="2f2"/>
        <w:spacing w:before="312" w:after="312"/>
      </w:pPr>
      <w:r w:rsidRPr="00EB4168">
        <w:t>[AR2-aaa-authen-site2]quit</w:t>
      </w:r>
    </w:p>
    <w:p w14:paraId="46280B91" w14:textId="77777777" w:rsidR="000D2AE3" w:rsidRPr="000D2AE3" w:rsidRDefault="000D2AE3" w:rsidP="0038023D">
      <w:pPr>
        <w:pStyle w:val="1e"/>
      </w:pPr>
      <w:r w:rsidRPr="000D2AE3">
        <w:t xml:space="preserve"># Create an AAA accounting scheme named </w:t>
      </w:r>
      <w:r w:rsidRPr="000D2AE3">
        <w:rPr>
          <w:b/>
        </w:rPr>
        <w:t>site2,</w:t>
      </w:r>
      <w:r w:rsidRPr="000D2AE3">
        <w:t xml:space="preserve"> and set the accounting mode to RADIUS.</w:t>
      </w:r>
    </w:p>
    <w:p w14:paraId="09509611" w14:textId="77777777" w:rsidR="000D2AE3" w:rsidRPr="00EB4168" w:rsidRDefault="000D2AE3" w:rsidP="00EB4168">
      <w:pPr>
        <w:pStyle w:val="2f2"/>
        <w:spacing w:before="312" w:after="312"/>
      </w:pPr>
      <w:r w:rsidRPr="00EB4168">
        <w:t>[AR2-aaa]accounting-scheme site2</w:t>
      </w:r>
    </w:p>
    <w:p w14:paraId="7399BC3A" w14:textId="77777777" w:rsidR="000D2AE3" w:rsidRPr="00EB4168" w:rsidRDefault="000D2AE3" w:rsidP="00EB4168">
      <w:pPr>
        <w:pStyle w:val="2f2"/>
        <w:spacing w:before="312" w:after="312"/>
      </w:pPr>
      <w:r w:rsidRPr="00EB4168">
        <w:t>[AR2-aaa-accounting-site2]accounting-mode radius</w:t>
      </w:r>
    </w:p>
    <w:p w14:paraId="6BD6E3CB" w14:textId="77777777" w:rsidR="000D2AE3" w:rsidRPr="00EB4168" w:rsidRDefault="000D2AE3" w:rsidP="00EB4168">
      <w:pPr>
        <w:pStyle w:val="2f2"/>
        <w:spacing w:before="312" w:after="312"/>
      </w:pPr>
      <w:r w:rsidRPr="00EB4168">
        <w:t>[AR2-aaa-accounting-site2]accounting realtime 5</w:t>
      </w:r>
    </w:p>
    <w:p w14:paraId="2DEDE426" w14:textId="77777777" w:rsidR="000D2AE3" w:rsidRPr="00EB4168" w:rsidRDefault="000D2AE3" w:rsidP="00EB4168">
      <w:pPr>
        <w:pStyle w:val="2f2"/>
        <w:spacing w:before="312" w:after="312"/>
      </w:pPr>
      <w:r w:rsidRPr="00EB4168">
        <w:t>[AR2-aaa-accounting-site2]quit</w:t>
      </w:r>
    </w:p>
    <w:p w14:paraId="1A5653F5" w14:textId="77777777" w:rsidR="000D2AE3" w:rsidRPr="000D2AE3" w:rsidRDefault="000D2AE3" w:rsidP="0038023D">
      <w:pPr>
        <w:pStyle w:val="1e"/>
      </w:pPr>
      <w:r w:rsidRPr="000D2AE3">
        <w:t>Sets the accounting interval to 5 minutes.</w:t>
      </w:r>
    </w:p>
    <w:p w14:paraId="7CDFA2C9" w14:textId="77777777" w:rsidR="000D2AE3" w:rsidRPr="000D2AE3" w:rsidRDefault="000D2AE3" w:rsidP="0038023D">
      <w:pPr>
        <w:pStyle w:val="1e"/>
      </w:pPr>
      <w:r w:rsidRPr="000D2AE3">
        <w:t xml:space="preserve"># Create an authentication domain named </w:t>
      </w:r>
      <w:r w:rsidRPr="000D2AE3">
        <w:rPr>
          <w:b/>
        </w:rPr>
        <w:t>auth</w:t>
      </w:r>
      <w:r w:rsidRPr="000D2AE3">
        <w:t>.</w:t>
      </w:r>
    </w:p>
    <w:p w14:paraId="2A74EF7C" w14:textId="77777777" w:rsidR="000D2AE3" w:rsidRPr="00EB4168" w:rsidRDefault="000D2AE3" w:rsidP="00EB4168">
      <w:pPr>
        <w:pStyle w:val="2f2"/>
        <w:spacing w:before="312" w:after="312"/>
      </w:pPr>
      <w:r w:rsidRPr="00EB4168">
        <w:t>[AR2-aaa]domain auth</w:t>
      </w:r>
    </w:p>
    <w:p w14:paraId="63142244" w14:textId="77777777" w:rsidR="000D2AE3" w:rsidRPr="00EB4168" w:rsidRDefault="000D2AE3" w:rsidP="00EB4168">
      <w:pPr>
        <w:pStyle w:val="2f2"/>
        <w:spacing w:before="312" w:after="312"/>
      </w:pPr>
      <w:r w:rsidRPr="00EB4168">
        <w:t>[AR2-aaa-domain-auth]authentication-scheme site2</w:t>
      </w:r>
    </w:p>
    <w:p w14:paraId="167369B7" w14:textId="77777777" w:rsidR="000D2AE3" w:rsidRPr="00EB4168" w:rsidRDefault="000D2AE3" w:rsidP="00EB4168">
      <w:pPr>
        <w:pStyle w:val="2f2"/>
        <w:spacing w:before="312" w:after="312"/>
      </w:pPr>
      <w:r w:rsidRPr="00EB4168">
        <w:t>[AR2-aaa-domain-auth]accounting-scheme site2</w:t>
      </w:r>
    </w:p>
    <w:p w14:paraId="64AB513E" w14:textId="77777777" w:rsidR="000D2AE3" w:rsidRPr="00EB4168" w:rsidRDefault="000D2AE3" w:rsidP="00EB4168">
      <w:pPr>
        <w:pStyle w:val="2f2"/>
        <w:spacing w:before="312" w:after="312"/>
      </w:pPr>
      <w:r w:rsidRPr="00EB4168">
        <w:t>[AR2-aaa-domain-auth]radius-server t1</w:t>
      </w:r>
    </w:p>
    <w:p w14:paraId="1B58A778" w14:textId="77777777" w:rsidR="000D2AE3" w:rsidRDefault="000D2AE3" w:rsidP="00EB4168">
      <w:pPr>
        <w:pStyle w:val="2f2"/>
        <w:spacing w:before="312" w:after="312"/>
      </w:pPr>
      <w:r w:rsidRPr="00EB4168">
        <w:t>[AR2-aaa-domain-auth]quit</w:t>
      </w:r>
    </w:p>
    <w:p w14:paraId="2F54626F" w14:textId="77777777" w:rsidR="0062510F" w:rsidRPr="00EB4168" w:rsidRDefault="0062510F" w:rsidP="00EB4168">
      <w:pPr>
        <w:pStyle w:val="2f2"/>
        <w:spacing w:before="312" w:after="312"/>
      </w:pPr>
    </w:p>
    <w:p w14:paraId="331D684F" w14:textId="77777777" w:rsidR="000D2AE3" w:rsidRPr="000D2AE3" w:rsidRDefault="000D2AE3" w:rsidP="00D152A7">
      <w:pPr>
        <w:pStyle w:val="30"/>
      </w:pPr>
      <w:r w:rsidRPr="000D2AE3">
        <w:t>Complete configuration on iMaster NCE-Campus</w:t>
      </w:r>
    </w:p>
    <w:p w14:paraId="0A375DA5" w14:textId="77777777" w:rsidR="000D2AE3" w:rsidRPr="000D2AE3" w:rsidRDefault="000D2AE3" w:rsidP="0038023D">
      <w:pPr>
        <w:pStyle w:val="1e"/>
      </w:pPr>
      <w:r w:rsidRPr="000D2AE3">
        <w:t>On iMaster NCE-Campus, add the authentication access device</w:t>
      </w:r>
      <w:r w:rsidRPr="000D2AE3">
        <w:rPr>
          <w:b/>
        </w:rPr>
        <w:t xml:space="preserve"> </w:t>
      </w:r>
      <w:r w:rsidRPr="000D2AE3">
        <w:t>AR2 and create an authentication account, an authorization rule, and an authorization result.</w:t>
      </w:r>
    </w:p>
    <w:p w14:paraId="0910263C" w14:textId="77777777" w:rsidR="000D2AE3" w:rsidRPr="000D2AE3" w:rsidRDefault="000D2AE3" w:rsidP="0038023D">
      <w:pPr>
        <w:pStyle w:val="1e"/>
      </w:pPr>
      <w:r w:rsidRPr="000D2AE3">
        <w:t># Add an authentication access device.</w:t>
      </w:r>
    </w:p>
    <w:p w14:paraId="4B97947A" w14:textId="77777777" w:rsidR="000D2AE3" w:rsidRPr="000D2AE3" w:rsidRDefault="000D2AE3" w:rsidP="000D2AE3">
      <w:pPr>
        <w:spacing w:before="160" w:after="160"/>
        <w:ind w:left="1701"/>
        <w:rPr>
          <w:rFonts w:ascii="Huawei Sans" w:hAnsi="Huawei Sans" w:cs="Times New Roman"/>
          <w:sz w:val="21"/>
          <w:szCs w:val="20"/>
        </w:rPr>
      </w:pPr>
      <w:r w:rsidRPr="000D2AE3">
        <w:rPr>
          <w:rFonts w:ascii="Huawei Sans" w:hAnsi="Huawei Sans" w:cs="Times New Roman"/>
          <w:noProof/>
          <w:sz w:val="21"/>
          <w:szCs w:val="20"/>
        </w:rPr>
        <w:drawing>
          <wp:inline distT="0" distB="0" distL="0" distR="0" wp14:anchorId="15F37240" wp14:editId="64C31EC0">
            <wp:extent cx="4991044" cy="3220513"/>
            <wp:effectExtent l="19050" t="19050" r="19685" b="184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998619" cy="3225401"/>
                    </a:xfrm>
                    <a:prstGeom prst="rect">
                      <a:avLst/>
                    </a:prstGeom>
                    <a:ln w="12700">
                      <a:solidFill>
                        <a:schemeClr val="bg1">
                          <a:lumMod val="85000"/>
                        </a:schemeClr>
                      </a:solidFill>
                    </a:ln>
                  </pic:spPr>
                </pic:pic>
              </a:graphicData>
            </a:graphic>
          </wp:inline>
        </w:drawing>
      </w:r>
    </w:p>
    <w:p w14:paraId="43CF37E4" w14:textId="08D60CEA" w:rsidR="000D2AE3" w:rsidRPr="002304C5" w:rsidRDefault="000D2AE3" w:rsidP="002304C5">
      <w:pPr>
        <w:spacing w:before="160" w:after="160"/>
        <w:ind w:left="1701"/>
        <w:jc w:val="center"/>
        <w:rPr>
          <w:rFonts w:ascii="Huawei Sans" w:hAnsi="Huawei Sans" w:cs="Times New Roman"/>
          <w:b/>
          <w:sz w:val="21"/>
          <w:szCs w:val="20"/>
        </w:rPr>
      </w:pPr>
      <w:r w:rsidRPr="000D2AE3">
        <w:rPr>
          <w:rFonts w:ascii="Huawei Sans" w:hAnsi="Huawei Sans" w:cs="Times New Roman"/>
          <w:noProof/>
          <w:sz w:val="21"/>
          <w:szCs w:val="20"/>
        </w:rPr>
        <w:drawing>
          <wp:inline distT="0" distB="0" distL="0" distR="0" wp14:anchorId="4A9F864C" wp14:editId="2C7F90E8">
            <wp:extent cx="3800104" cy="3916812"/>
            <wp:effectExtent l="19050" t="19050" r="10160" b="26670"/>
            <wp:docPr id="254" name="图片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811057" cy="3928101"/>
                    </a:xfrm>
                    <a:prstGeom prst="rect">
                      <a:avLst/>
                    </a:prstGeom>
                    <a:ln w="12700">
                      <a:solidFill>
                        <a:schemeClr val="bg1">
                          <a:lumMod val="85000"/>
                        </a:schemeClr>
                      </a:solidFill>
                    </a:ln>
                  </pic:spPr>
                </pic:pic>
              </a:graphicData>
            </a:graphic>
          </wp:inline>
        </w:drawing>
      </w:r>
    </w:p>
    <w:p w14:paraId="7FA01159" w14:textId="77777777" w:rsidR="000D2AE3" w:rsidRPr="000D2AE3" w:rsidRDefault="000D2AE3" w:rsidP="0038023D">
      <w:pPr>
        <w:pStyle w:val="1e"/>
      </w:pPr>
      <w:r w:rsidRPr="000D2AE3">
        <w:t xml:space="preserve">Choose </w:t>
      </w:r>
      <w:r w:rsidRPr="000D2AE3">
        <w:rPr>
          <w:b/>
        </w:rPr>
        <w:t>Admission</w:t>
      </w:r>
      <w:r w:rsidRPr="000D2AE3">
        <w:t xml:space="preserve"> &gt; </w:t>
      </w:r>
      <w:r w:rsidRPr="000D2AE3">
        <w:rPr>
          <w:b/>
        </w:rPr>
        <w:t xml:space="preserve">Admission Resources </w:t>
      </w:r>
      <w:r w:rsidRPr="000D2AE3">
        <w:t xml:space="preserve">&gt; </w:t>
      </w:r>
      <w:r w:rsidRPr="000D2AE3">
        <w:rPr>
          <w:b/>
        </w:rPr>
        <w:t>Admission Device</w:t>
      </w:r>
      <w:r w:rsidRPr="000D2AE3">
        <w:t xml:space="preserve"> to add an </w:t>
      </w:r>
      <w:r w:rsidRPr="000D2AE3">
        <w:rPr>
          <w:rFonts w:cs="Times New Roman"/>
        </w:rPr>
        <w:t>authentication access device</w:t>
      </w:r>
      <w:r w:rsidRPr="000D2AE3">
        <w:t xml:space="preserve"> (AR2 in this case). Set the parameters as follows:</w:t>
      </w:r>
    </w:p>
    <w:p w14:paraId="3AC67646" w14:textId="77777777" w:rsidR="000D2AE3" w:rsidRPr="000D2AE3" w:rsidRDefault="000D2AE3" w:rsidP="00A53338">
      <w:pPr>
        <w:pStyle w:val="1e"/>
        <w:numPr>
          <w:ilvl w:val="0"/>
          <w:numId w:val="19"/>
        </w:numPr>
      </w:pPr>
      <w:r w:rsidRPr="000D2AE3">
        <w:t xml:space="preserve">Set </w:t>
      </w:r>
      <w:r w:rsidRPr="000D2AE3">
        <w:rPr>
          <w:b/>
        </w:rPr>
        <w:t>IP address</w:t>
      </w:r>
      <w:r w:rsidRPr="000D2AE3">
        <w:t xml:space="preserve"> to </w:t>
      </w:r>
      <w:r w:rsidRPr="000D2AE3">
        <w:rPr>
          <w:b/>
        </w:rPr>
        <w:t>67.0.0.2</w:t>
      </w:r>
      <w:r w:rsidRPr="000D2AE3">
        <w:t>, which is the source IP address configured on AR2.</w:t>
      </w:r>
    </w:p>
    <w:p w14:paraId="6AB4277B" w14:textId="77777777" w:rsidR="000D2AE3" w:rsidRPr="000D2AE3" w:rsidRDefault="000D2AE3" w:rsidP="00A53338">
      <w:pPr>
        <w:pStyle w:val="1e"/>
        <w:numPr>
          <w:ilvl w:val="0"/>
          <w:numId w:val="19"/>
        </w:numPr>
      </w:pPr>
      <w:r w:rsidRPr="000D2AE3">
        <w:t xml:space="preserve">Set </w:t>
      </w:r>
      <w:r w:rsidRPr="002304C5">
        <w:t xml:space="preserve">Device Series </w:t>
      </w:r>
      <w:r w:rsidRPr="000D2AE3">
        <w:t xml:space="preserve">to </w:t>
      </w:r>
      <w:r w:rsidRPr="002304C5">
        <w:t>Huawei NAC.</w:t>
      </w:r>
    </w:p>
    <w:p w14:paraId="5B6A9056" w14:textId="77777777" w:rsidR="002304C5" w:rsidRDefault="000D2AE3" w:rsidP="00A53338">
      <w:pPr>
        <w:pStyle w:val="1e"/>
        <w:numPr>
          <w:ilvl w:val="0"/>
          <w:numId w:val="19"/>
        </w:numPr>
      </w:pPr>
      <w:r w:rsidRPr="000D2AE3">
        <w:t xml:space="preserve">Enable </w:t>
      </w:r>
      <w:r w:rsidRPr="000D2AE3">
        <w:rPr>
          <w:b/>
        </w:rPr>
        <w:t>RADIUS authentication parameter</w:t>
      </w:r>
      <w:r w:rsidRPr="000D2AE3">
        <w:t xml:space="preserve"> and set </w:t>
      </w:r>
      <w:r w:rsidRPr="000D2AE3">
        <w:rPr>
          <w:rFonts w:hint="eastAsia"/>
        </w:rPr>
        <w:t>other</w:t>
      </w:r>
      <w:r w:rsidRPr="000D2AE3">
        <w:t xml:space="preserve"> parameters as follows:</w:t>
      </w:r>
    </w:p>
    <w:p w14:paraId="0CB5469E" w14:textId="77777777" w:rsidR="002304C5" w:rsidRDefault="000D2AE3" w:rsidP="00A53338">
      <w:pPr>
        <w:pStyle w:val="1e"/>
        <w:numPr>
          <w:ilvl w:val="1"/>
          <w:numId w:val="19"/>
        </w:numPr>
      </w:pPr>
      <w:r w:rsidRPr="000D2AE3">
        <w:t>Set Authentication and accounting key to Huawei@123.</w:t>
      </w:r>
    </w:p>
    <w:p w14:paraId="58268FA1" w14:textId="77777777" w:rsidR="002304C5" w:rsidRDefault="000D2AE3" w:rsidP="00A53338">
      <w:pPr>
        <w:pStyle w:val="1e"/>
        <w:numPr>
          <w:ilvl w:val="1"/>
          <w:numId w:val="19"/>
        </w:numPr>
      </w:pPr>
      <w:r w:rsidRPr="000D2AE3">
        <w:t>Set Authorization key to Huawei@123.</w:t>
      </w:r>
    </w:p>
    <w:p w14:paraId="3E67C323" w14:textId="5A610A19" w:rsidR="000D2AE3" w:rsidRPr="000D2AE3" w:rsidRDefault="000D2AE3" w:rsidP="00A53338">
      <w:pPr>
        <w:pStyle w:val="1e"/>
        <w:numPr>
          <w:ilvl w:val="1"/>
          <w:numId w:val="19"/>
        </w:numPr>
      </w:pPr>
      <w:r w:rsidRPr="000D2AE3">
        <w:t>Set Accounting interval (min) to 5.</w:t>
      </w:r>
    </w:p>
    <w:p w14:paraId="2DB5DB2D" w14:textId="77777777" w:rsidR="000D2AE3" w:rsidRPr="000D2AE3" w:rsidRDefault="000D2AE3" w:rsidP="0038023D">
      <w:pPr>
        <w:pStyle w:val="1e"/>
      </w:pPr>
      <w:r w:rsidRPr="000D2AE3">
        <w:t>The preceding parameter settings must be the same as those in the RADIUS server template on AR2.</w:t>
      </w:r>
    </w:p>
    <w:p w14:paraId="34A60F6F" w14:textId="77777777" w:rsidR="000D2AE3" w:rsidRPr="000D2AE3" w:rsidRDefault="000D2AE3" w:rsidP="0038023D">
      <w:pPr>
        <w:pStyle w:val="1e"/>
      </w:pPr>
      <w:r w:rsidRPr="000D2AE3">
        <w:t># Create an 802.1X authentication user group.</w:t>
      </w:r>
    </w:p>
    <w:p w14:paraId="76D6A238" w14:textId="79F13723" w:rsidR="000D2AE3" w:rsidRPr="000D2AE3" w:rsidRDefault="000D2AE3" w:rsidP="002304C5">
      <w:pPr>
        <w:spacing w:before="160" w:after="160"/>
        <w:ind w:left="0"/>
        <w:jc w:val="right"/>
        <w:rPr>
          <w:rFonts w:ascii="Huawei Sans" w:hAnsi="Huawei Sans" w:cs="Times New Roman"/>
          <w:sz w:val="21"/>
          <w:szCs w:val="20"/>
        </w:rPr>
      </w:pPr>
      <w:r w:rsidRPr="000D2AE3">
        <w:rPr>
          <w:rFonts w:ascii="Huawei Sans" w:hAnsi="Huawei Sans" w:cs="Times New Roman"/>
          <w:noProof/>
          <w:sz w:val="21"/>
          <w:szCs w:val="20"/>
        </w:rPr>
        <w:drawing>
          <wp:inline distT="0" distB="0" distL="0" distR="0" wp14:anchorId="631FCCD6" wp14:editId="34E6D000">
            <wp:extent cx="5454000" cy="2853193"/>
            <wp:effectExtent l="19050" t="19050" r="13970" b="23495"/>
            <wp:docPr id="255" name="图片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454000" cy="2853193"/>
                    </a:xfrm>
                    <a:prstGeom prst="rect">
                      <a:avLst/>
                    </a:prstGeom>
                    <a:ln w="12700">
                      <a:solidFill>
                        <a:schemeClr val="bg1">
                          <a:lumMod val="85000"/>
                        </a:schemeClr>
                      </a:solidFill>
                    </a:ln>
                  </pic:spPr>
                </pic:pic>
              </a:graphicData>
            </a:graphic>
          </wp:inline>
        </w:drawing>
      </w:r>
    </w:p>
    <w:p w14:paraId="231A2F43" w14:textId="77777777" w:rsidR="000D2AE3" w:rsidRPr="000D2AE3" w:rsidRDefault="000D2AE3" w:rsidP="0038023D">
      <w:pPr>
        <w:pStyle w:val="1e"/>
      </w:pPr>
      <w:r w:rsidRPr="000D2AE3">
        <w:t xml:space="preserve">Choose </w:t>
      </w:r>
      <w:r w:rsidRPr="000D2AE3">
        <w:rPr>
          <w:b/>
        </w:rPr>
        <w:t>Admission</w:t>
      </w:r>
      <w:r w:rsidRPr="000D2AE3">
        <w:t xml:space="preserve"> &gt; </w:t>
      </w:r>
      <w:r w:rsidRPr="000D2AE3">
        <w:rPr>
          <w:b/>
        </w:rPr>
        <w:t xml:space="preserve">Admission Resources </w:t>
      </w:r>
      <w:r w:rsidRPr="000D2AE3">
        <w:t xml:space="preserve">&gt; </w:t>
      </w:r>
      <w:r w:rsidRPr="000D2AE3">
        <w:rPr>
          <w:b/>
        </w:rPr>
        <w:t>User Management</w:t>
      </w:r>
      <w:r w:rsidRPr="000D2AE3">
        <w:t xml:space="preserve">, click </w:t>
      </w:r>
      <w:r w:rsidRPr="000D2AE3">
        <w:rPr>
          <w:rFonts w:cs="Times New Roman"/>
          <w:noProof/>
        </w:rPr>
        <w:drawing>
          <wp:inline distT="0" distB="0" distL="0" distR="0" wp14:anchorId="28B2BC3D" wp14:editId="6BEC467A">
            <wp:extent cx="238125" cy="161925"/>
            <wp:effectExtent l="0" t="0" r="9525" b="952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38125" cy="161925"/>
                    </a:xfrm>
                    <a:prstGeom prst="rect">
                      <a:avLst/>
                    </a:prstGeom>
                  </pic:spPr>
                </pic:pic>
              </a:graphicData>
            </a:graphic>
          </wp:inline>
        </w:drawing>
      </w:r>
      <w:r w:rsidRPr="000D2AE3">
        <w:t xml:space="preserve"> on the left, and create a user group named </w:t>
      </w:r>
      <w:r w:rsidRPr="000D2AE3">
        <w:rPr>
          <w:b/>
        </w:rPr>
        <w:t>802.1x_User</w:t>
      </w:r>
      <w:r w:rsidRPr="000D2AE3">
        <w:t>.</w:t>
      </w:r>
    </w:p>
    <w:p w14:paraId="3E93ECFD" w14:textId="77777777" w:rsidR="000D2AE3" w:rsidRPr="000D2AE3" w:rsidRDefault="000D2AE3" w:rsidP="0038023D">
      <w:pPr>
        <w:pStyle w:val="1e"/>
      </w:pPr>
      <w:r w:rsidRPr="000D2AE3">
        <w:t># Create an 802.1X authentication user.</w:t>
      </w:r>
    </w:p>
    <w:p w14:paraId="4BF782F8" w14:textId="77777777" w:rsidR="000D2AE3" w:rsidRPr="000D2AE3" w:rsidRDefault="000D2AE3" w:rsidP="000D2AE3">
      <w:pPr>
        <w:spacing w:before="160" w:after="160"/>
        <w:ind w:left="0"/>
        <w:jc w:val="right"/>
        <w:rPr>
          <w:rFonts w:ascii="Huawei Sans" w:hAnsi="Huawei Sans" w:cs="Times New Roman"/>
          <w:sz w:val="21"/>
          <w:szCs w:val="20"/>
        </w:rPr>
      </w:pPr>
      <w:r w:rsidRPr="000D2AE3">
        <w:rPr>
          <w:rFonts w:ascii="Huawei Sans" w:hAnsi="Huawei Sans" w:cs="Times New Roman"/>
          <w:noProof/>
          <w:sz w:val="21"/>
          <w:szCs w:val="20"/>
        </w:rPr>
        <w:drawing>
          <wp:inline distT="0" distB="0" distL="0" distR="0" wp14:anchorId="625899C0" wp14:editId="15C660ED">
            <wp:extent cx="5454000" cy="1233064"/>
            <wp:effectExtent l="19050" t="19050" r="13970" b="24765"/>
            <wp:docPr id="256"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454000" cy="1233064"/>
                    </a:xfrm>
                    <a:prstGeom prst="rect">
                      <a:avLst/>
                    </a:prstGeom>
                    <a:ln w="12700">
                      <a:solidFill>
                        <a:schemeClr val="bg1">
                          <a:lumMod val="85000"/>
                        </a:schemeClr>
                      </a:solidFill>
                    </a:ln>
                  </pic:spPr>
                </pic:pic>
              </a:graphicData>
            </a:graphic>
          </wp:inline>
        </w:drawing>
      </w:r>
    </w:p>
    <w:p w14:paraId="4A8C63EC" w14:textId="35DD30DA" w:rsidR="000D2AE3" w:rsidRPr="000D2AE3" w:rsidRDefault="000D2AE3" w:rsidP="002304C5">
      <w:pPr>
        <w:spacing w:before="160" w:after="160"/>
        <w:ind w:left="0"/>
        <w:jc w:val="right"/>
        <w:rPr>
          <w:rFonts w:ascii="Huawei Sans" w:hAnsi="Huawei Sans" w:cs="Times New Roman"/>
          <w:sz w:val="21"/>
          <w:szCs w:val="20"/>
        </w:rPr>
      </w:pPr>
      <w:r w:rsidRPr="000D2AE3">
        <w:rPr>
          <w:rFonts w:ascii="Huawei Sans" w:hAnsi="Huawei Sans" w:cs="Times New Roman"/>
          <w:noProof/>
          <w:sz w:val="21"/>
          <w:szCs w:val="20"/>
        </w:rPr>
        <w:drawing>
          <wp:inline distT="0" distB="0" distL="0" distR="0" wp14:anchorId="6E9AD3F0" wp14:editId="76811E2A">
            <wp:extent cx="5454000" cy="6918414"/>
            <wp:effectExtent l="19050" t="19050" r="13970" b="15875"/>
            <wp:docPr id="258" name="图片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454000" cy="6918414"/>
                    </a:xfrm>
                    <a:prstGeom prst="rect">
                      <a:avLst/>
                    </a:prstGeom>
                    <a:ln w="12700">
                      <a:solidFill>
                        <a:schemeClr val="bg1">
                          <a:lumMod val="85000"/>
                        </a:schemeClr>
                      </a:solidFill>
                    </a:ln>
                  </pic:spPr>
                </pic:pic>
              </a:graphicData>
            </a:graphic>
          </wp:inline>
        </w:drawing>
      </w:r>
    </w:p>
    <w:p w14:paraId="06E23313" w14:textId="77777777" w:rsidR="000D2AE3" w:rsidRPr="000D2AE3" w:rsidRDefault="000D2AE3" w:rsidP="0038023D">
      <w:pPr>
        <w:pStyle w:val="1e"/>
      </w:pPr>
      <w:r w:rsidRPr="000D2AE3">
        <w:t xml:space="preserve">Click the created user group </w:t>
      </w:r>
      <w:r w:rsidRPr="000D2AE3">
        <w:rPr>
          <w:b/>
        </w:rPr>
        <w:t>802.1x_User</w:t>
      </w:r>
      <w:r w:rsidRPr="000D2AE3">
        <w:t xml:space="preserve"> on the left, and then click </w:t>
      </w:r>
      <w:r w:rsidRPr="000D2AE3">
        <w:rPr>
          <w:b/>
        </w:rPr>
        <w:t>Create</w:t>
      </w:r>
      <w:r w:rsidRPr="000D2AE3">
        <w:t xml:space="preserve"> on the right.</w:t>
      </w:r>
    </w:p>
    <w:p w14:paraId="2ECE0751" w14:textId="77777777" w:rsidR="000D2AE3" w:rsidRPr="000D2AE3" w:rsidRDefault="000D2AE3" w:rsidP="0038023D">
      <w:pPr>
        <w:pStyle w:val="1e"/>
      </w:pPr>
      <w:r w:rsidRPr="000D2AE3">
        <w:t xml:space="preserve">In the dialog box that is displayed, create a user named </w:t>
      </w:r>
      <w:r w:rsidRPr="000D2AE3">
        <w:rPr>
          <w:b/>
        </w:rPr>
        <w:t>dot1x</w:t>
      </w:r>
      <w:r w:rsidRPr="000D2AE3">
        <w:t xml:space="preserve"> and set the password to </w:t>
      </w:r>
      <w:r w:rsidRPr="000D2AE3">
        <w:rPr>
          <w:b/>
        </w:rPr>
        <w:t>Huawei@123</w:t>
      </w:r>
      <w:r w:rsidRPr="000D2AE3">
        <w:t>. Then, disable</w:t>
      </w:r>
      <w:r w:rsidRPr="000D2AE3">
        <w:rPr>
          <w:b/>
        </w:rPr>
        <w:t xml:space="preserve"> Change password upon next login</w:t>
      </w:r>
      <w:r w:rsidRPr="000D2AE3">
        <w:rPr>
          <w:rFonts w:hint="eastAsia"/>
        </w:rPr>
        <w:t>.</w:t>
      </w:r>
      <w:r w:rsidRPr="000D2AE3">
        <w:t xml:space="preserve"> Otherwise, the user needs to manually change the password after the first login.</w:t>
      </w:r>
    </w:p>
    <w:p w14:paraId="30FB76BC" w14:textId="77777777" w:rsidR="000D2AE3" w:rsidRPr="000D2AE3" w:rsidRDefault="000D2AE3" w:rsidP="0038023D">
      <w:pPr>
        <w:pStyle w:val="1e"/>
      </w:pPr>
      <w:r w:rsidRPr="000D2AE3">
        <w:t># Test the AAA account on AR2.</w:t>
      </w:r>
    </w:p>
    <w:p w14:paraId="3A06C8A3" w14:textId="77777777" w:rsidR="000D2AE3" w:rsidRPr="00EB4168" w:rsidRDefault="000D2AE3" w:rsidP="00EB4168">
      <w:pPr>
        <w:pStyle w:val="2f2"/>
        <w:spacing w:before="312" w:after="312"/>
      </w:pPr>
      <w:r w:rsidRPr="00EB4168">
        <w:t>&lt;AR2&gt;test-aaa dot1x Huawei@123 radius-template t1 chap</w:t>
      </w:r>
    </w:p>
    <w:p w14:paraId="314BF3DA" w14:textId="77777777" w:rsidR="000D2AE3" w:rsidRPr="00EB4168" w:rsidRDefault="000D2AE3" w:rsidP="00EB4168">
      <w:pPr>
        <w:pStyle w:val="2f2"/>
        <w:spacing w:before="312" w:after="312"/>
      </w:pPr>
      <w:r w:rsidRPr="00EB4168">
        <w:t>Info: Account test succeeded.</w:t>
      </w:r>
    </w:p>
    <w:p w14:paraId="49D6B57B" w14:textId="77777777" w:rsidR="000D2AE3" w:rsidRPr="000D2AE3" w:rsidRDefault="000D2AE3" w:rsidP="0038023D">
      <w:pPr>
        <w:pStyle w:val="1e"/>
      </w:pPr>
      <w:r w:rsidRPr="000D2AE3">
        <w:t>The created account can normally perform AAA authentication.</w:t>
      </w:r>
    </w:p>
    <w:p w14:paraId="4CFD0DDE" w14:textId="77777777" w:rsidR="000D2AE3" w:rsidRPr="000D2AE3" w:rsidRDefault="000D2AE3" w:rsidP="0038023D">
      <w:pPr>
        <w:pStyle w:val="1e"/>
      </w:pPr>
      <w:r w:rsidRPr="000D2AE3">
        <w:t># Create an authorization result.</w:t>
      </w:r>
    </w:p>
    <w:p w14:paraId="4D76F2BE" w14:textId="01A7EDD8" w:rsidR="000D2AE3" w:rsidRPr="000D2AE3" w:rsidRDefault="000D2AE3" w:rsidP="002304C5">
      <w:pPr>
        <w:spacing w:before="160" w:after="160"/>
        <w:ind w:left="0"/>
        <w:jc w:val="right"/>
        <w:rPr>
          <w:rFonts w:ascii="Huawei Sans" w:hAnsi="Huawei Sans" w:cs="Times New Roman"/>
          <w:sz w:val="21"/>
          <w:szCs w:val="20"/>
        </w:rPr>
      </w:pPr>
      <w:r w:rsidRPr="000D2AE3">
        <w:rPr>
          <w:rFonts w:ascii="Huawei Sans" w:hAnsi="Huawei Sans" w:cs="Times New Roman"/>
          <w:noProof/>
          <w:sz w:val="21"/>
          <w:szCs w:val="20"/>
        </w:rPr>
        <w:drawing>
          <wp:inline distT="0" distB="0" distL="0" distR="0" wp14:anchorId="52003E6C" wp14:editId="526F28B1">
            <wp:extent cx="5454000" cy="3965156"/>
            <wp:effectExtent l="19050" t="19050" r="13970" b="16510"/>
            <wp:docPr id="259" name="图片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454000" cy="3965156"/>
                    </a:xfrm>
                    <a:prstGeom prst="rect">
                      <a:avLst/>
                    </a:prstGeom>
                    <a:ln w="12700">
                      <a:solidFill>
                        <a:schemeClr val="bg1">
                          <a:lumMod val="85000"/>
                        </a:schemeClr>
                      </a:solidFill>
                    </a:ln>
                  </pic:spPr>
                </pic:pic>
              </a:graphicData>
            </a:graphic>
          </wp:inline>
        </w:drawing>
      </w:r>
    </w:p>
    <w:p w14:paraId="674B46FA" w14:textId="77777777" w:rsidR="000D2AE3" w:rsidRPr="000D2AE3" w:rsidRDefault="000D2AE3" w:rsidP="0038023D">
      <w:pPr>
        <w:pStyle w:val="1e"/>
      </w:pPr>
      <w:r w:rsidRPr="000D2AE3">
        <w:t xml:space="preserve">Choose </w:t>
      </w:r>
      <w:r w:rsidRPr="000D2AE3">
        <w:rPr>
          <w:b/>
        </w:rPr>
        <w:t>Admission</w:t>
      </w:r>
      <w:r w:rsidRPr="000D2AE3">
        <w:t xml:space="preserve"> &gt; </w:t>
      </w:r>
      <w:r w:rsidRPr="000D2AE3">
        <w:rPr>
          <w:b/>
        </w:rPr>
        <w:t>Admission Policy</w:t>
      </w:r>
      <w:r w:rsidRPr="000D2AE3">
        <w:t xml:space="preserve"> &gt; </w:t>
      </w:r>
      <w:r w:rsidRPr="000D2AE3">
        <w:rPr>
          <w:b/>
        </w:rPr>
        <w:t>Authentication and Authorization</w:t>
      </w:r>
      <w:r w:rsidRPr="000D2AE3">
        <w:t xml:space="preserve">. On the </w:t>
      </w:r>
      <w:r w:rsidRPr="000D2AE3">
        <w:rPr>
          <w:b/>
        </w:rPr>
        <w:t>Authorization Result</w:t>
      </w:r>
      <w:r w:rsidRPr="000D2AE3">
        <w:t xml:space="preserve"> tab page, create an authorization result. Specifically, set </w:t>
      </w:r>
      <w:r w:rsidRPr="000D2AE3">
        <w:rPr>
          <w:b/>
        </w:rPr>
        <w:t>Name</w:t>
      </w:r>
      <w:r w:rsidRPr="000D2AE3">
        <w:t xml:space="preserve"> to </w:t>
      </w:r>
      <w:r w:rsidRPr="000D2AE3">
        <w:rPr>
          <w:b/>
        </w:rPr>
        <w:t>Site2_dot1x</w:t>
      </w:r>
      <w:r w:rsidRPr="000D2AE3">
        <w:t xml:space="preserve">, and mainly authorize ACLs and VLANs, which can be achieved by setting </w:t>
      </w:r>
      <w:r w:rsidRPr="000D2AE3">
        <w:rPr>
          <w:b/>
        </w:rPr>
        <w:t>Custom Authorization Parameters</w:t>
      </w:r>
      <w:r w:rsidRPr="000D2AE3">
        <w:t>.</w:t>
      </w:r>
    </w:p>
    <w:p w14:paraId="4DEECA7F" w14:textId="77777777" w:rsidR="000D2AE3" w:rsidRPr="000D2AE3" w:rsidRDefault="000D2AE3" w:rsidP="00A53338">
      <w:pPr>
        <w:pStyle w:val="1e"/>
        <w:numPr>
          <w:ilvl w:val="0"/>
          <w:numId w:val="20"/>
        </w:numPr>
      </w:pPr>
      <w:r w:rsidRPr="000D2AE3">
        <w:t xml:space="preserve">ACL: The </w:t>
      </w:r>
      <w:r w:rsidRPr="000D2AE3">
        <w:rPr>
          <w:b/>
        </w:rPr>
        <w:t xml:space="preserve">Filter-ID </w:t>
      </w:r>
      <w:r w:rsidRPr="000D2AE3">
        <w:t xml:space="preserve">field is used for authorizing and delivering the ACL information. On the AR, the </w:t>
      </w:r>
      <w:r w:rsidRPr="000D2AE3">
        <w:rPr>
          <w:b/>
        </w:rPr>
        <w:t>Filter-ID</w:t>
      </w:r>
      <w:r w:rsidRPr="000D2AE3">
        <w:t xml:space="preserve"> field represents an ACL or a user group. If an ACL number does not exist on the AR, the </w:t>
      </w:r>
      <w:r w:rsidRPr="000D2AE3">
        <w:rPr>
          <w:b/>
        </w:rPr>
        <w:t>Filter-ID</w:t>
      </w:r>
      <w:r w:rsidRPr="000D2AE3">
        <w:t xml:space="preserve"> field will be parsed as a user group. If the user group does not exist on the AR, authorization fails.</w:t>
      </w:r>
    </w:p>
    <w:p w14:paraId="5CDB56A2" w14:textId="77777777" w:rsidR="000D2AE3" w:rsidRPr="000D2AE3" w:rsidRDefault="000D2AE3" w:rsidP="00A53338">
      <w:pPr>
        <w:pStyle w:val="1e"/>
        <w:numPr>
          <w:ilvl w:val="0"/>
          <w:numId w:val="20"/>
        </w:numPr>
      </w:pPr>
      <w:r w:rsidRPr="000D2AE3">
        <w:t>VLAN: On the AR, the following three attributes must be used to deliver VLAN information:</w:t>
      </w:r>
    </w:p>
    <w:p w14:paraId="65975F4A" w14:textId="77777777" w:rsidR="000D2AE3" w:rsidRPr="000D2AE3" w:rsidRDefault="000D2AE3" w:rsidP="00A53338">
      <w:pPr>
        <w:numPr>
          <w:ilvl w:val="0"/>
          <w:numId w:val="17"/>
        </w:numPr>
        <w:topLinePunct w:val="0"/>
        <w:spacing w:before="160" w:after="160"/>
        <w:rPr>
          <w:rFonts w:ascii="Huawei Sans" w:hAnsi="Huawei Sans" w:cs="Times New Roman"/>
          <w:kern w:val="2"/>
          <w:sz w:val="21"/>
          <w:szCs w:val="21"/>
        </w:rPr>
      </w:pPr>
      <w:r w:rsidRPr="000D2AE3">
        <w:rPr>
          <w:rFonts w:ascii="Huawei Sans" w:hAnsi="Huawei Sans" w:cs="Times New Roman"/>
          <w:b/>
          <w:kern w:val="2"/>
          <w:sz w:val="21"/>
          <w:szCs w:val="21"/>
        </w:rPr>
        <w:t>Tunnel-Type</w:t>
      </w:r>
      <w:r w:rsidRPr="000D2AE3">
        <w:rPr>
          <w:rFonts w:ascii="Huawei Sans" w:hAnsi="Huawei Sans" w:cs="Times New Roman"/>
          <w:kern w:val="2"/>
          <w:sz w:val="21"/>
          <w:szCs w:val="21"/>
        </w:rPr>
        <w:t xml:space="preserve">: This attribute must be set to </w:t>
      </w:r>
      <w:r w:rsidRPr="009554DF">
        <w:rPr>
          <w:rFonts w:ascii="Huawei Sans" w:hAnsi="Huawei Sans" w:cs="Times New Roman"/>
          <w:b/>
          <w:kern w:val="2"/>
          <w:sz w:val="21"/>
          <w:szCs w:val="21"/>
        </w:rPr>
        <w:t>VLAN</w:t>
      </w:r>
      <w:r w:rsidRPr="000D2AE3">
        <w:rPr>
          <w:rFonts w:ascii="Huawei Sans" w:hAnsi="Huawei Sans" w:cs="Times New Roman"/>
          <w:kern w:val="2"/>
          <w:sz w:val="21"/>
          <w:szCs w:val="21"/>
        </w:rPr>
        <w:t xml:space="preserve"> or </w:t>
      </w:r>
      <w:r w:rsidRPr="009554DF">
        <w:rPr>
          <w:rFonts w:ascii="Huawei Sans" w:hAnsi="Huawei Sans" w:cs="Times New Roman"/>
          <w:b/>
          <w:kern w:val="2"/>
          <w:sz w:val="21"/>
          <w:szCs w:val="21"/>
        </w:rPr>
        <w:t>13</w:t>
      </w:r>
      <w:r w:rsidRPr="000D2AE3">
        <w:rPr>
          <w:rFonts w:ascii="Huawei Sans" w:hAnsi="Huawei Sans" w:cs="Times New Roman"/>
          <w:kern w:val="2"/>
          <w:sz w:val="21"/>
          <w:szCs w:val="21"/>
        </w:rPr>
        <w:t>.</w:t>
      </w:r>
    </w:p>
    <w:p w14:paraId="7B2F7CEF" w14:textId="77777777" w:rsidR="000D2AE3" w:rsidRPr="000D2AE3" w:rsidRDefault="000D2AE3" w:rsidP="00A53338">
      <w:pPr>
        <w:numPr>
          <w:ilvl w:val="0"/>
          <w:numId w:val="17"/>
        </w:numPr>
        <w:topLinePunct w:val="0"/>
        <w:spacing w:before="160" w:after="160"/>
        <w:rPr>
          <w:rFonts w:ascii="Huawei Sans" w:hAnsi="Huawei Sans" w:cs="Times New Roman"/>
          <w:kern w:val="2"/>
          <w:sz w:val="21"/>
          <w:szCs w:val="21"/>
        </w:rPr>
      </w:pPr>
      <w:r w:rsidRPr="000D2AE3">
        <w:rPr>
          <w:rFonts w:ascii="Huawei Sans" w:hAnsi="Huawei Sans" w:cs="Times New Roman"/>
          <w:b/>
          <w:kern w:val="2"/>
          <w:sz w:val="21"/>
          <w:szCs w:val="21"/>
        </w:rPr>
        <w:t>Tunnel-Medium-Type</w:t>
      </w:r>
      <w:r w:rsidRPr="000D2AE3">
        <w:rPr>
          <w:rFonts w:ascii="Huawei Sans" w:hAnsi="Huawei Sans" w:cs="Times New Roman"/>
          <w:kern w:val="2"/>
          <w:sz w:val="21"/>
          <w:szCs w:val="21"/>
        </w:rPr>
        <w:t xml:space="preserve">: This attribute must be set to </w:t>
      </w:r>
      <w:r w:rsidRPr="009554DF">
        <w:rPr>
          <w:rFonts w:ascii="Huawei Sans" w:hAnsi="Huawei Sans" w:cs="Times New Roman"/>
          <w:b/>
          <w:kern w:val="2"/>
          <w:sz w:val="21"/>
          <w:szCs w:val="21"/>
        </w:rPr>
        <w:t>802</w:t>
      </w:r>
      <w:r w:rsidRPr="000D2AE3">
        <w:rPr>
          <w:rFonts w:ascii="Huawei Sans" w:hAnsi="Huawei Sans" w:cs="Times New Roman"/>
          <w:kern w:val="2"/>
          <w:sz w:val="21"/>
          <w:szCs w:val="21"/>
        </w:rPr>
        <w:t xml:space="preserve"> or </w:t>
      </w:r>
      <w:r w:rsidRPr="009554DF">
        <w:rPr>
          <w:rFonts w:ascii="Huawei Sans" w:hAnsi="Huawei Sans" w:cs="Times New Roman"/>
          <w:b/>
          <w:kern w:val="2"/>
          <w:sz w:val="21"/>
          <w:szCs w:val="21"/>
        </w:rPr>
        <w:t>6</w:t>
      </w:r>
      <w:r w:rsidRPr="000D2AE3">
        <w:rPr>
          <w:rFonts w:ascii="Huawei Sans" w:hAnsi="Huawei Sans" w:cs="Times New Roman"/>
          <w:kern w:val="2"/>
          <w:sz w:val="21"/>
          <w:szCs w:val="21"/>
        </w:rPr>
        <w:t>.</w:t>
      </w:r>
    </w:p>
    <w:p w14:paraId="67D8E1F8" w14:textId="77777777" w:rsidR="000D2AE3" w:rsidRPr="000D2AE3" w:rsidRDefault="000D2AE3" w:rsidP="00A53338">
      <w:pPr>
        <w:numPr>
          <w:ilvl w:val="0"/>
          <w:numId w:val="17"/>
        </w:numPr>
        <w:topLinePunct w:val="0"/>
        <w:spacing w:before="160" w:after="160"/>
        <w:rPr>
          <w:rFonts w:ascii="Huawei Sans" w:hAnsi="Huawei Sans" w:cs="Times New Roman"/>
          <w:kern w:val="2"/>
          <w:sz w:val="21"/>
          <w:szCs w:val="21"/>
        </w:rPr>
      </w:pPr>
      <w:r w:rsidRPr="000D2AE3">
        <w:rPr>
          <w:rFonts w:ascii="Huawei Sans" w:hAnsi="Huawei Sans" w:cs="Times New Roman"/>
          <w:b/>
          <w:kern w:val="2"/>
          <w:sz w:val="21"/>
          <w:szCs w:val="21"/>
        </w:rPr>
        <w:t>Tunnel-Private-Group-ID</w:t>
      </w:r>
      <w:r w:rsidRPr="000D2AE3">
        <w:rPr>
          <w:rFonts w:ascii="Huawei Sans" w:hAnsi="Huawei Sans" w:cs="Times New Roman"/>
          <w:kern w:val="2"/>
          <w:sz w:val="21"/>
          <w:szCs w:val="21"/>
        </w:rPr>
        <w:t>: This attribute can be the VLAN ID or VLAN description.</w:t>
      </w:r>
    </w:p>
    <w:p w14:paraId="0661DEC2" w14:textId="77777777" w:rsidR="000D2AE3" w:rsidRDefault="000D2AE3" w:rsidP="0038023D">
      <w:pPr>
        <w:pStyle w:val="1e"/>
      </w:pPr>
      <w:r w:rsidRPr="000D2AE3">
        <w:t xml:space="preserve">For the LAN switch, you can directly set </w:t>
      </w:r>
      <w:r w:rsidRPr="000D2AE3">
        <w:rPr>
          <w:b/>
        </w:rPr>
        <w:t>VLAN</w:t>
      </w:r>
      <w:r w:rsidRPr="000D2AE3">
        <w:t xml:space="preserve"> on the page for authorizing and delivering it, without the need to set </w:t>
      </w:r>
      <w:r w:rsidRPr="000D2AE3">
        <w:rPr>
          <w:b/>
        </w:rPr>
        <w:t>Custom Authorization Parameters</w:t>
      </w:r>
      <w:r w:rsidRPr="000D2AE3">
        <w:t>. In this lab, VLAN 300 is authorized and delivered.</w:t>
      </w:r>
    </w:p>
    <w:p w14:paraId="6C393307" w14:textId="77777777" w:rsidR="00EB0373" w:rsidRPr="00EB0373" w:rsidRDefault="00EB0373" w:rsidP="00EB0373">
      <w:pPr>
        <w:spacing w:before="120" w:after="120"/>
        <w:ind w:left="1021"/>
        <w:jc w:val="both"/>
        <w:rPr>
          <w:rFonts w:ascii="Huawei Sans" w:hAnsi="Huawei Sans"/>
          <w:noProof/>
          <w:sz w:val="21"/>
        </w:rPr>
      </w:pPr>
      <w:r w:rsidRPr="00EB0373">
        <w:rPr>
          <w:rFonts w:ascii="Huawei Sans" w:hAnsi="Huawei Sans"/>
          <w:noProof/>
          <w:sz w:val="21"/>
        </w:rPr>
        <w:drawing>
          <wp:inline distT="0" distB="0" distL="0" distR="0" wp14:anchorId="457C397B" wp14:editId="49B6040B">
            <wp:extent cx="754381" cy="267463"/>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en-05.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754381" cy="267463"/>
                    </a:xfrm>
                    <a:prstGeom prst="rect">
                      <a:avLst/>
                    </a:prstGeom>
                  </pic:spPr>
                </pic:pic>
              </a:graphicData>
            </a:graphic>
          </wp:inline>
        </w:drawing>
      </w:r>
    </w:p>
    <w:p w14:paraId="668C73D7" w14:textId="50CC8592" w:rsidR="00EB0373" w:rsidRPr="00EB0373" w:rsidRDefault="00EB0373" w:rsidP="00EB0373">
      <w:pPr>
        <w:spacing w:before="120" w:after="120"/>
        <w:ind w:left="1021"/>
        <w:jc w:val="both"/>
        <w:rPr>
          <w:rFonts w:ascii="Huawei Sans" w:hAnsi="Huawei Sans"/>
          <w:sz w:val="21"/>
        </w:rPr>
      </w:pPr>
      <w:r w:rsidRPr="00EB0373">
        <w:rPr>
          <w:rFonts w:ascii="Huawei Sans" w:hAnsi="Huawei Sans"/>
          <w:sz w:val="21"/>
        </w:rPr>
        <w:t>The authorized VLAN and ACL take effect only when they exist on the local device. Therefore, you need to manually create ACL 3005</w:t>
      </w:r>
      <w:r w:rsidRPr="00EB0373">
        <w:rPr>
          <w:rFonts w:ascii="Huawei Sans" w:hAnsi="Huawei Sans"/>
          <w:sz w:val="21"/>
        </w:rPr>
        <w:t>（</w:t>
      </w:r>
      <w:r w:rsidRPr="00EB0373">
        <w:rPr>
          <w:rFonts w:ascii="Huawei Sans" w:hAnsi="Huawei Sans" w:hint="eastAsia"/>
          <w:sz w:val="21"/>
        </w:rPr>
        <w:t>at</w:t>
      </w:r>
      <w:r w:rsidRPr="00EB0373">
        <w:rPr>
          <w:rFonts w:ascii="Huawei Sans" w:hAnsi="Huawei Sans"/>
          <w:sz w:val="21"/>
        </w:rPr>
        <w:t xml:space="preserve"> least </w:t>
      </w:r>
      <w:r w:rsidRPr="00EB0373">
        <w:rPr>
          <w:rFonts w:ascii="Huawei Sans" w:hAnsi="Huawei Sans" w:hint="eastAsia"/>
          <w:sz w:val="21"/>
        </w:rPr>
        <w:t>containing</w:t>
      </w:r>
      <w:r w:rsidRPr="00EB0373">
        <w:rPr>
          <w:rFonts w:ascii="Huawei Sans" w:hAnsi="Huawei Sans"/>
          <w:sz w:val="21"/>
        </w:rPr>
        <w:t xml:space="preserve"> a rule</w:t>
      </w:r>
      <w:r w:rsidRPr="00EB0373">
        <w:rPr>
          <w:rFonts w:ascii="Huawei Sans" w:hAnsi="Huawei Sans"/>
          <w:sz w:val="21"/>
        </w:rPr>
        <w:t>）</w:t>
      </w:r>
      <w:r w:rsidRPr="00EB0373">
        <w:rPr>
          <w:rFonts w:ascii="Huawei Sans" w:hAnsi="Huawei Sans"/>
          <w:sz w:val="21"/>
        </w:rPr>
        <w:t xml:space="preserve"> and VLAN 300 on the device.</w:t>
      </w:r>
    </w:p>
    <w:p w14:paraId="73AB6F06" w14:textId="77777777" w:rsidR="000D2AE3" w:rsidRPr="000D2AE3" w:rsidRDefault="000D2AE3" w:rsidP="0038023D">
      <w:pPr>
        <w:pStyle w:val="1e"/>
      </w:pPr>
      <w:r w:rsidRPr="000D2AE3">
        <w:t># Create an authorization rule.</w:t>
      </w:r>
    </w:p>
    <w:p w14:paraId="12CF1C03" w14:textId="77777777" w:rsidR="000D2AE3" w:rsidRPr="000D2AE3" w:rsidRDefault="000D2AE3" w:rsidP="000D2AE3">
      <w:pPr>
        <w:spacing w:before="160" w:after="160"/>
        <w:ind w:left="0"/>
        <w:jc w:val="right"/>
        <w:rPr>
          <w:rFonts w:ascii="Huawei Sans" w:hAnsi="Huawei Sans" w:cs="Times New Roman"/>
          <w:sz w:val="21"/>
          <w:szCs w:val="20"/>
        </w:rPr>
      </w:pPr>
      <w:r w:rsidRPr="000D2AE3">
        <w:rPr>
          <w:rFonts w:ascii="Huawei Sans" w:hAnsi="Huawei Sans" w:cs="Times New Roman"/>
          <w:noProof/>
          <w:sz w:val="21"/>
          <w:szCs w:val="20"/>
        </w:rPr>
        <w:drawing>
          <wp:inline distT="0" distB="0" distL="0" distR="0" wp14:anchorId="148CCD3A" wp14:editId="0D78FCD3">
            <wp:extent cx="5454000" cy="4843976"/>
            <wp:effectExtent l="19050" t="19050" r="13970" b="13970"/>
            <wp:docPr id="263" name="图片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454000" cy="4843976"/>
                    </a:xfrm>
                    <a:prstGeom prst="rect">
                      <a:avLst/>
                    </a:prstGeom>
                    <a:ln w="12700">
                      <a:solidFill>
                        <a:schemeClr val="bg1">
                          <a:lumMod val="85000"/>
                        </a:schemeClr>
                      </a:solidFill>
                    </a:ln>
                  </pic:spPr>
                </pic:pic>
              </a:graphicData>
            </a:graphic>
          </wp:inline>
        </w:drawing>
      </w:r>
    </w:p>
    <w:p w14:paraId="2E72690C" w14:textId="77777777" w:rsidR="000D2AE3" w:rsidRDefault="000D2AE3" w:rsidP="0038023D">
      <w:pPr>
        <w:pStyle w:val="1e"/>
      </w:pPr>
      <w:r w:rsidRPr="000D2AE3">
        <w:t xml:space="preserve">Create an authorization rule, enable account matching, match the user account named </w:t>
      </w:r>
      <w:r w:rsidRPr="000D2AE3">
        <w:rPr>
          <w:b/>
        </w:rPr>
        <w:t>dot1x</w:t>
      </w:r>
      <w:r w:rsidRPr="000D2AE3">
        <w:t xml:space="preserve">, and set the authorization result to </w:t>
      </w:r>
      <w:r w:rsidRPr="000D2AE3">
        <w:rPr>
          <w:b/>
        </w:rPr>
        <w:t>Site2_dot1x</w:t>
      </w:r>
      <w:r w:rsidRPr="000D2AE3">
        <w:t>.</w:t>
      </w:r>
    </w:p>
    <w:p w14:paraId="4BED25F1" w14:textId="7D4238FD" w:rsidR="00B51254" w:rsidRDefault="00B51254" w:rsidP="0038023D">
      <w:pPr>
        <w:pStyle w:val="1e"/>
      </w:pPr>
      <w:r>
        <w:t>Notice</w:t>
      </w:r>
      <w:r>
        <w:rPr>
          <w:rFonts w:hint="eastAsia"/>
        </w:rPr>
        <w:t>：</w:t>
      </w:r>
      <w:r w:rsidRPr="00B51254">
        <w:rPr>
          <w:rFonts w:hint="eastAsia"/>
        </w:rPr>
        <w:t>Set the access mode to wired.</w:t>
      </w:r>
    </w:p>
    <w:p w14:paraId="535103BB" w14:textId="77777777" w:rsidR="0062510F" w:rsidRPr="000D2AE3" w:rsidRDefault="0062510F" w:rsidP="0038023D">
      <w:pPr>
        <w:pStyle w:val="1e"/>
      </w:pPr>
    </w:p>
    <w:p w14:paraId="7634AF8C" w14:textId="77777777" w:rsidR="000D2AE3" w:rsidRPr="000D2AE3" w:rsidRDefault="000D2AE3" w:rsidP="00D152A7">
      <w:pPr>
        <w:pStyle w:val="30"/>
      </w:pPr>
      <w:r w:rsidRPr="000D2AE3">
        <w:t>Configure 802.1X authentication.</w:t>
      </w:r>
    </w:p>
    <w:p w14:paraId="5E3F84EB" w14:textId="5A551427" w:rsidR="000D2AE3" w:rsidRPr="000D2AE3" w:rsidRDefault="000D2AE3" w:rsidP="0038023D">
      <w:pPr>
        <w:pStyle w:val="1e"/>
      </w:pPr>
      <w:r w:rsidRPr="000D2AE3">
        <w:t xml:space="preserve">Create an 802.1X access profile named </w:t>
      </w:r>
      <w:r w:rsidRPr="000D2AE3">
        <w:rPr>
          <w:b/>
        </w:rPr>
        <w:t>d1</w:t>
      </w:r>
      <w:r w:rsidRPr="000D2AE3">
        <w:t xml:space="preserve">, configure an authentication profile named </w:t>
      </w:r>
      <w:r w:rsidRPr="000D2AE3">
        <w:rPr>
          <w:b/>
        </w:rPr>
        <w:t>p1</w:t>
      </w:r>
      <w:r w:rsidRPr="000D2AE3">
        <w:t xml:space="preserve">, bind the </w:t>
      </w:r>
      <w:r w:rsidR="00005323" w:rsidRPr="00005323">
        <w:rPr>
          <w:rFonts w:hint="eastAsia"/>
        </w:rPr>
        <w:t xml:space="preserve">access profile </w:t>
      </w:r>
      <w:r w:rsidR="00005323" w:rsidRPr="00005323">
        <w:rPr>
          <w:rFonts w:hint="eastAsia"/>
          <w:b/>
        </w:rPr>
        <w:t>d1</w:t>
      </w:r>
      <w:r w:rsidR="00005323">
        <w:t xml:space="preserve"> to the </w:t>
      </w:r>
      <w:r w:rsidRPr="000D2AE3">
        <w:t xml:space="preserve">authentication profile </w:t>
      </w:r>
      <w:r w:rsidRPr="000D2AE3">
        <w:rPr>
          <w:b/>
        </w:rPr>
        <w:t>p1</w:t>
      </w:r>
      <w:r w:rsidRPr="000D2AE3">
        <w:t xml:space="preserve">, and configure a forcible authentication domain named </w:t>
      </w:r>
      <w:r w:rsidRPr="000D2AE3">
        <w:rPr>
          <w:b/>
        </w:rPr>
        <w:t>auth</w:t>
      </w:r>
      <w:r w:rsidRPr="000D2AE3">
        <w:t xml:space="preserve"> for users using this authentication profile.</w:t>
      </w:r>
    </w:p>
    <w:p w14:paraId="45DB1D56" w14:textId="77777777" w:rsidR="000D2AE3" w:rsidRPr="000D2AE3" w:rsidRDefault="000D2AE3" w:rsidP="0038023D">
      <w:pPr>
        <w:pStyle w:val="1e"/>
      </w:pPr>
      <w:r w:rsidRPr="000D2AE3">
        <w:t xml:space="preserve"># Create an 802.1X access profile named </w:t>
      </w:r>
      <w:r w:rsidRPr="000D2AE3">
        <w:rPr>
          <w:b/>
        </w:rPr>
        <w:t>d1</w:t>
      </w:r>
      <w:r w:rsidRPr="000D2AE3">
        <w:t>.</w:t>
      </w:r>
    </w:p>
    <w:p w14:paraId="020150A6" w14:textId="77777777" w:rsidR="000D2AE3" w:rsidRPr="00EB4168" w:rsidRDefault="000D2AE3" w:rsidP="00EB4168">
      <w:pPr>
        <w:pStyle w:val="2f2"/>
        <w:spacing w:before="312" w:after="312"/>
      </w:pPr>
      <w:r w:rsidRPr="00EB4168">
        <w:t>[AR2]dot1x-access-profile name d1</w:t>
      </w:r>
    </w:p>
    <w:p w14:paraId="077FB312" w14:textId="77777777" w:rsidR="000D2AE3" w:rsidRPr="00EB4168" w:rsidRDefault="000D2AE3" w:rsidP="00EB4168">
      <w:pPr>
        <w:pStyle w:val="2f2"/>
        <w:spacing w:before="312" w:after="312"/>
      </w:pPr>
      <w:r w:rsidRPr="00EB4168">
        <w:t>[AR2-dot1x-access-profile-d1]quit</w:t>
      </w:r>
    </w:p>
    <w:p w14:paraId="490566F3" w14:textId="77777777" w:rsidR="000D2AE3" w:rsidRPr="000D2AE3" w:rsidRDefault="000D2AE3" w:rsidP="0038023D">
      <w:pPr>
        <w:pStyle w:val="1e"/>
      </w:pPr>
      <w:r w:rsidRPr="000D2AE3">
        <w:t xml:space="preserve"># Create an authentication profile named </w:t>
      </w:r>
      <w:r w:rsidRPr="000D2AE3">
        <w:rPr>
          <w:b/>
        </w:rPr>
        <w:t>p1</w:t>
      </w:r>
      <w:r w:rsidRPr="000D2AE3">
        <w:t>.</w:t>
      </w:r>
    </w:p>
    <w:p w14:paraId="6F4B4597" w14:textId="77777777" w:rsidR="000D2AE3" w:rsidRPr="00EB4168" w:rsidRDefault="000D2AE3" w:rsidP="00EB4168">
      <w:pPr>
        <w:pStyle w:val="2f2"/>
        <w:spacing w:before="312" w:after="312"/>
      </w:pPr>
      <w:r w:rsidRPr="00EB4168">
        <w:t>[AR2]authentication-profile name p1</w:t>
      </w:r>
    </w:p>
    <w:p w14:paraId="35B9B428" w14:textId="77777777" w:rsidR="000D2AE3" w:rsidRPr="00EB4168" w:rsidRDefault="000D2AE3" w:rsidP="00EB4168">
      <w:pPr>
        <w:pStyle w:val="2f2"/>
        <w:spacing w:before="312" w:after="312"/>
      </w:pPr>
      <w:r w:rsidRPr="00EB4168">
        <w:t>Authentication profile p1 : done.</w:t>
      </w:r>
    </w:p>
    <w:p w14:paraId="30413793" w14:textId="77777777" w:rsidR="000D2AE3" w:rsidRPr="00EB4168" w:rsidRDefault="000D2AE3" w:rsidP="00EB4168">
      <w:pPr>
        <w:pStyle w:val="2f2"/>
        <w:spacing w:before="312" w:after="312"/>
      </w:pPr>
      <w:r w:rsidRPr="00EB4168">
        <w:t>[AR2-authen-profile-p1]dot1x-access-profile d1</w:t>
      </w:r>
    </w:p>
    <w:p w14:paraId="50FDE276" w14:textId="77777777" w:rsidR="000D2AE3" w:rsidRPr="00EB4168" w:rsidRDefault="000D2AE3" w:rsidP="00EB4168">
      <w:pPr>
        <w:pStyle w:val="2f2"/>
        <w:spacing w:before="312" w:after="312"/>
      </w:pPr>
      <w:r w:rsidRPr="00EB4168">
        <w:t>[AR2-authen-profile-p1]access-domain auth force</w:t>
      </w:r>
    </w:p>
    <w:p w14:paraId="36E59D76" w14:textId="77777777" w:rsidR="000D2AE3" w:rsidRPr="00EB4168" w:rsidRDefault="000D2AE3" w:rsidP="00EB4168">
      <w:pPr>
        <w:pStyle w:val="2f2"/>
        <w:spacing w:before="312" w:after="312"/>
      </w:pPr>
      <w:r w:rsidRPr="00EB4168">
        <w:t>[AR2-authen-profile-p1]quit</w:t>
      </w:r>
    </w:p>
    <w:p w14:paraId="21D6947B" w14:textId="77777777" w:rsidR="000D2AE3" w:rsidRPr="000D2AE3" w:rsidRDefault="000D2AE3" w:rsidP="0038023D">
      <w:pPr>
        <w:pStyle w:val="1e"/>
      </w:pPr>
      <w:r w:rsidRPr="000D2AE3">
        <w:t xml:space="preserve"># Bind the authentication profile </w:t>
      </w:r>
      <w:r w:rsidRPr="000D2AE3">
        <w:rPr>
          <w:b/>
        </w:rPr>
        <w:t>p1</w:t>
      </w:r>
      <w:r w:rsidRPr="000D2AE3">
        <w:t xml:space="preserve"> to GE0/0/2.</w:t>
      </w:r>
    </w:p>
    <w:p w14:paraId="400AF9A4" w14:textId="77777777" w:rsidR="000D2AE3" w:rsidRPr="00EB4168" w:rsidRDefault="000D2AE3" w:rsidP="00EB4168">
      <w:pPr>
        <w:pStyle w:val="2f2"/>
        <w:spacing w:before="312" w:after="312"/>
      </w:pPr>
      <w:r w:rsidRPr="00EB4168">
        <w:t>[AR2]interface GigabitEthernet 0/0/2</w:t>
      </w:r>
    </w:p>
    <w:p w14:paraId="0017E2F2" w14:textId="77777777" w:rsidR="000D2AE3" w:rsidRDefault="000D2AE3" w:rsidP="00EB4168">
      <w:pPr>
        <w:pStyle w:val="2f2"/>
        <w:spacing w:before="312" w:after="312"/>
      </w:pPr>
      <w:r w:rsidRPr="00EB4168">
        <w:t>[AR2-GigabitEthernet0/0/2]authentication-profile p1</w:t>
      </w:r>
    </w:p>
    <w:p w14:paraId="6608FABE" w14:textId="77777777" w:rsidR="0062510F" w:rsidRPr="00EB4168" w:rsidRDefault="0062510F" w:rsidP="00EB4168">
      <w:pPr>
        <w:pStyle w:val="2f2"/>
        <w:spacing w:before="312" w:after="312"/>
      </w:pPr>
    </w:p>
    <w:p w14:paraId="2F6A13A4" w14:textId="77777777" w:rsidR="000D2AE3" w:rsidRPr="000D2AE3" w:rsidRDefault="000D2AE3" w:rsidP="00D152A7">
      <w:pPr>
        <w:pStyle w:val="30"/>
      </w:pPr>
      <w:r w:rsidRPr="000D2AE3">
        <w:t>Verify 802.1X authentication.</w:t>
      </w:r>
    </w:p>
    <w:p w14:paraId="13803720" w14:textId="77777777" w:rsidR="000D2AE3" w:rsidRPr="000D2AE3" w:rsidRDefault="000D2AE3" w:rsidP="0038023D">
      <w:pPr>
        <w:pStyle w:val="1e"/>
      </w:pPr>
      <w:r w:rsidRPr="000D2AE3">
        <w:t>Enable 802.1X authentication on the network adapter of the terminal and enter the 802.1X authentication account and password.</w:t>
      </w:r>
    </w:p>
    <w:p w14:paraId="38CF7EBF" w14:textId="77777777" w:rsidR="000D2AE3" w:rsidRPr="000D2AE3" w:rsidRDefault="000D2AE3" w:rsidP="0038023D">
      <w:pPr>
        <w:pStyle w:val="1e"/>
      </w:pPr>
      <w:r w:rsidRPr="000D2AE3">
        <w:t xml:space="preserve"># Choose </w:t>
      </w:r>
      <w:r w:rsidRPr="000D2AE3">
        <w:rPr>
          <w:b/>
        </w:rPr>
        <w:t xml:space="preserve">Control Panel </w:t>
      </w:r>
      <w:r w:rsidRPr="000D2AE3">
        <w:t xml:space="preserve">&gt; </w:t>
      </w:r>
      <w:r w:rsidRPr="000D2AE3">
        <w:rPr>
          <w:b/>
        </w:rPr>
        <w:t xml:space="preserve">Network and Internet </w:t>
      </w:r>
      <w:r w:rsidRPr="000D2AE3">
        <w:t xml:space="preserve">&gt; </w:t>
      </w:r>
      <w:r w:rsidRPr="000D2AE3">
        <w:rPr>
          <w:b/>
        </w:rPr>
        <w:t>Network Connections,</w:t>
      </w:r>
      <w:r w:rsidRPr="000D2AE3">
        <w:t xml:space="preserve"> find the wired network adapter, and modify its properties.</w:t>
      </w:r>
    </w:p>
    <w:p w14:paraId="6E544282" w14:textId="5EF40853" w:rsidR="000D2AE3" w:rsidRPr="000D2AE3" w:rsidRDefault="000D2AE3" w:rsidP="002304C5">
      <w:pPr>
        <w:spacing w:before="160" w:after="160"/>
        <w:ind w:left="1701"/>
        <w:jc w:val="center"/>
        <w:rPr>
          <w:rFonts w:ascii="Huawei Sans" w:hAnsi="Huawei Sans" w:cs="Times New Roman"/>
          <w:sz w:val="21"/>
          <w:szCs w:val="20"/>
        </w:rPr>
      </w:pPr>
      <w:r w:rsidRPr="000D2AE3">
        <w:rPr>
          <w:rFonts w:ascii="Huawei Sans" w:hAnsi="Huawei Sans" w:cs="Times New Roman"/>
          <w:noProof/>
          <w:sz w:val="21"/>
          <w:szCs w:val="20"/>
        </w:rPr>
        <w:drawing>
          <wp:inline distT="0" distB="0" distL="0" distR="0" wp14:anchorId="2793D64F" wp14:editId="7587DB0E">
            <wp:extent cx="3009524" cy="2438095"/>
            <wp:effectExtent l="19050" t="19050" r="19685" b="19685"/>
            <wp:docPr id="260" name="图片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1.png"/>
                    <pic:cNvPicPr/>
                  </pic:nvPicPr>
                  <pic:blipFill>
                    <a:blip r:embed="rId34">
                      <a:extLst>
                        <a:ext uri="{28A0092B-C50C-407E-A947-70E740481C1C}">
                          <a14:useLocalDpi xmlns:a14="http://schemas.microsoft.com/office/drawing/2010/main" val="0"/>
                        </a:ext>
                      </a:extLst>
                    </a:blip>
                    <a:stretch>
                      <a:fillRect/>
                    </a:stretch>
                  </pic:blipFill>
                  <pic:spPr>
                    <a:xfrm>
                      <a:off x="0" y="0"/>
                      <a:ext cx="3009524" cy="2438095"/>
                    </a:xfrm>
                    <a:prstGeom prst="rect">
                      <a:avLst/>
                    </a:prstGeom>
                    <a:ln w="12700">
                      <a:solidFill>
                        <a:schemeClr val="bg1">
                          <a:lumMod val="85000"/>
                        </a:schemeClr>
                      </a:solidFill>
                    </a:ln>
                  </pic:spPr>
                </pic:pic>
              </a:graphicData>
            </a:graphic>
          </wp:inline>
        </w:drawing>
      </w:r>
    </w:p>
    <w:p w14:paraId="31885AAE" w14:textId="77777777" w:rsidR="000D2AE3" w:rsidRPr="000D2AE3" w:rsidRDefault="000D2AE3" w:rsidP="0038023D">
      <w:pPr>
        <w:pStyle w:val="1e"/>
      </w:pPr>
      <w:r w:rsidRPr="000D2AE3">
        <w:t xml:space="preserve"># On the </w:t>
      </w:r>
      <w:r w:rsidRPr="000D2AE3">
        <w:rPr>
          <w:b/>
        </w:rPr>
        <w:t>Authentication</w:t>
      </w:r>
      <w:r w:rsidRPr="000D2AE3">
        <w:t xml:space="preserve"> tab page, click </w:t>
      </w:r>
      <w:r w:rsidRPr="000D2AE3">
        <w:rPr>
          <w:b/>
        </w:rPr>
        <w:t>Additional Settings</w:t>
      </w:r>
      <w:r w:rsidRPr="000D2AE3">
        <w:t xml:space="preserve">. In the dialog box that is displayed, select </w:t>
      </w:r>
      <w:r w:rsidRPr="000D2AE3">
        <w:rPr>
          <w:b/>
        </w:rPr>
        <w:t>User or computer authentication</w:t>
      </w:r>
      <w:r w:rsidRPr="000D2AE3">
        <w:t xml:space="preserve">. In the smaller dialog box that is displayed, click </w:t>
      </w:r>
      <w:r w:rsidRPr="000D2AE3">
        <w:rPr>
          <w:b/>
        </w:rPr>
        <w:t>Save credentials</w:t>
      </w:r>
      <w:r w:rsidRPr="000D2AE3">
        <w:t>.</w:t>
      </w:r>
    </w:p>
    <w:p w14:paraId="570B9CF3" w14:textId="77777777" w:rsidR="000D2AE3" w:rsidRPr="000D2AE3" w:rsidRDefault="000D2AE3" w:rsidP="002304C5">
      <w:pPr>
        <w:spacing w:before="160" w:after="160"/>
        <w:ind w:left="1701"/>
        <w:jc w:val="center"/>
        <w:rPr>
          <w:rFonts w:ascii="Huawei Sans" w:hAnsi="Huawei Sans" w:cs="Times New Roman"/>
          <w:sz w:val="21"/>
          <w:szCs w:val="20"/>
        </w:rPr>
      </w:pPr>
      <w:r w:rsidRPr="000D2AE3">
        <w:rPr>
          <w:rFonts w:ascii="Huawei Sans" w:hAnsi="Huawei Sans" w:cs="Times New Roman"/>
          <w:noProof/>
          <w:sz w:val="21"/>
          <w:szCs w:val="20"/>
        </w:rPr>
        <w:drawing>
          <wp:inline distT="0" distB="0" distL="0" distR="0" wp14:anchorId="7D2E0E1D" wp14:editId="22D85C58">
            <wp:extent cx="2574062" cy="3425218"/>
            <wp:effectExtent l="19050" t="19050" r="17145" b="2286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3.png"/>
                    <pic:cNvPicPr/>
                  </pic:nvPicPr>
                  <pic:blipFill>
                    <a:blip r:embed="rId35">
                      <a:extLst>
                        <a:ext uri="{28A0092B-C50C-407E-A947-70E740481C1C}">
                          <a14:useLocalDpi xmlns:a14="http://schemas.microsoft.com/office/drawing/2010/main" val="0"/>
                        </a:ext>
                      </a:extLst>
                    </a:blip>
                    <a:stretch>
                      <a:fillRect/>
                    </a:stretch>
                  </pic:blipFill>
                  <pic:spPr>
                    <a:xfrm>
                      <a:off x="0" y="0"/>
                      <a:ext cx="2586928" cy="3442338"/>
                    </a:xfrm>
                    <a:prstGeom prst="rect">
                      <a:avLst/>
                    </a:prstGeom>
                    <a:ln w="12700">
                      <a:solidFill>
                        <a:schemeClr val="bg1">
                          <a:lumMod val="85000"/>
                        </a:schemeClr>
                      </a:solidFill>
                    </a:ln>
                  </pic:spPr>
                </pic:pic>
              </a:graphicData>
            </a:graphic>
          </wp:inline>
        </w:drawing>
      </w:r>
    </w:p>
    <w:p w14:paraId="1E607225" w14:textId="52F032AA" w:rsidR="000D2AE3" w:rsidRPr="000D2AE3" w:rsidRDefault="000D2AE3" w:rsidP="002304C5">
      <w:pPr>
        <w:spacing w:before="160" w:after="160"/>
        <w:ind w:left="1701"/>
        <w:jc w:val="center"/>
        <w:rPr>
          <w:rFonts w:ascii="Huawei Sans" w:hAnsi="Huawei Sans" w:cs="Times New Roman"/>
          <w:sz w:val="21"/>
          <w:szCs w:val="20"/>
        </w:rPr>
      </w:pPr>
      <w:r w:rsidRPr="000D2AE3">
        <w:rPr>
          <w:rFonts w:ascii="Huawei Sans" w:hAnsi="Huawei Sans" w:cs="Times New Roman"/>
          <w:noProof/>
          <w:sz w:val="21"/>
          <w:szCs w:val="20"/>
        </w:rPr>
        <w:drawing>
          <wp:inline distT="0" distB="0" distL="0" distR="0" wp14:anchorId="40190DFE" wp14:editId="09C6BA46">
            <wp:extent cx="2541942" cy="3382478"/>
            <wp:effectExtent l="19050" t="19050" r="10795" b="27940"/>
            <wp:docPr id="261" name="图片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2.png"/>
                    <pic:cNvPicPr/>
                  </pic:nvPicPr>
                  <pic:blipFill>
                    <a:blip r:embed="rId36">
                      <a:extLst>
                        <a:ext uri="{28A0092B-C50C-407E-A947-70E740481C1C}">
                          <a14:useLocalDpi xmlns:a14="http://schemas.microsoft.com/office/drawing/2010/main" val="0"/>
                        </a:ext>
                      </a:extLst>
                    </a:blip>
                    <a:stretch>
                      <a:fillRect/>
                    </a:stretch>
                  </pic:blipFill>
                  <pic:spPr>
                    <a:xfrm>
                      <a:off x="0" y="0"/>
                      <a:ext cx="2560420" cy="3407065"/>
                    </a:xfrm>
                    <a:prstGeom prst="rect">
                      <a:avLst/>
                    </a:prstGeom>
                    <a:ln w="12700">
                      <a:solidFill>
                        <a:schemeClr val="bg1">
                          <a:lumMod val="85000"/>
                        </a:schemeClr>
                      </a:solidFill>
                    </a:ln>
                  </pic:spPr>
                </pic:pic>
              </a:graphicData>
            </a:graphic>
          </wp:inline>
        </w:drawing>
      </w:r>
    </w:p>
    <w:p w14:paraId="7507B940" w14:textId="77777777" w:rsidR="000D2AE3" w:rsidRPr="000D2AE3" w:rsidRDefault="000D2AE3" w:rsidP="0038023D">
      <w:pPr>
        <w:pStyle w:val="1e"/>
      </w:pPr>
      <w:r w:rsidRPr="000D2AE3">
        <w:t xml:space="preserve">In the dialog box that is displayed, enter the user name and password, and click </w:t>
      </w:r>
      <w:r w:rsidRPr="000D2AE3">
        <w:rPr>
          <w:b/>
        </w:rPr>
        <w:t>OK</w:t>
      </w:r>
      <w:r w:rsidRPr="000D2AE3">
        <w:t>.</w:t>
      </w:r>
    </w:p>
    <w:p w14:paraId="445AB4DA" w14:textId="77777777" w:rsidR="000D2AE3" w:rsidRPr="000D2AE3" w:rsidRDefault="000D2AE3" w:rsidP="0038023D">
      <w:pPr>
        <w:pStyle w:val="1e"/>
      </w:pPr>
      <w:r w:rsidRPr="000D2AE3">
        <w:t># On AR2, check information about online users.</w:t>
      </w:r>
    </w:p>
    <w:p w14:paraId="66D8D88C" w14:textId="77777777" w:rsidR="000D2AE3" w:rsidRPr="00EB4168" w:rsidRDefault="000D2AE3" w:rsidP="00EB4168">
      <w:pPr>
        <w:pStyle w:val="2f2"/>
        <w:spacing w:before="312" w:after="312"/>
      </w:pPr>
      <w:r w:rsidRPr="00EB4168">
        <w:t>[AR2]display access-user username dot1x detail</w:t>
      </w:r>
    </w:p>
    <w:p w14:paraId="27F86C65" w14:textId="77777777" w:rsidR="000D2AE3" w:rsidRPr="00EB4168" w:rsidRDefault="000D2AE3" w:rsidP="00EB4168">
      <w:pPr>
        <w:pStyle w:val="2f2"/>
        <w:spacing w:before="312" w:after="312"/>
      </w:pPr>
      <w:r w:rsidRPr="00EB4168">
        <w:t xml:space="preserve"> ------------------------------------------------------------------------------</w:t>
      </w:r>
    </w:p>
    <w:p w14:paraId="00632A00" w14:textId="77777777" w:rsidR="000D2AE3" w:rsidRPr="00EB4168" w:rsidRDefault="000D2AE3" w:rsidP="00EB4168">
      <w:pPr>
        <w:pStyle w:val="2f2"/>
        <w:spacing w:before="312" w:after="312"/>
      </w:pPr>
      <w:r w:rsidRPr="00EB4168">
        <w:t>Basic:</w:t>
      </w:r>
    </w:p>
    <w:p w14:paraId="774EE42A" w14:textId="77777777" w:rsidR="000D2AE3" w:rsidRPr="00EB4168" w:rsidRDefault="000D2AE3" w:rsidP="00EB4168">
      <w:pPr>
        <w:pStyle w:val="2f2"/>
        <w:spacing w:before="312" w:after="312"/>
      </w:pPr>
      <w:r w:rsidRPr="00EB4168">
        <w:t xml:space="preserve">  User ID                           : 1136</w:t>
      </w:r>
    </w:p>
    <w:p w14:paraId="289418DF" w14:textId="77777777" w:rsidR="000D2AE3" w:rsidRPr="00EB4168" w:rsidRDefault="000D2AE3" w:rsidP="00EB4168">
      <w:pPr>
        <w:pStyle w:val="2f2"/>
        <w:spacing w:before="312" w:after="312"/>
      </w:pPr>
      <w:r w:rsidRPr="00EB4168">
        <w:t xml:space="preserve">  User name                        : dot1x</w:t>
      </w:r>
    </w:p>
    <w:p w14:paraId="548ADD61" w14:textId="77777777" w:rsidR="000D2AE3" w:rsidRPr="00EB4168" w:rsidRDefault="000D2AE3" w:rsidP="00EB4168">
      <w:pPr>
        <w:pStyle w:val="2f2"/>
        <w:spacing w:before="312" w:after="312"/>
      </w:pPr>
      <w:r w:rsidRPr="00EB4168">
        <w:t xml:space="preserve">  Domain-name                     : auth</w:t>
      </w:r>
    </w:p>
    <w:p w14:paraId="6E5BBF2E" w14:textId="77777777" w:rsidR="000D2AE3" w:rsidRPr="00EB4168" w:rsidRDefault="000D2AE3" w:rsidP="00EB4168">
      <w:pPr>
        <w:pStyle w:val="2f2"/>
        <w:spacing w:before="312" w:after="312"/>
      </w:pPr>
      <w:r w:rsidRPr="00EB4168">
        <w:t xml:space="preserve">  User MAC                         : 286e-d489-d3d8</w:t>
      </w:r>
    </w:p>
    <w:p w14:paraId="50C24BF5" w14:textId="77777777" w:rsidR="000D2AE3" w:rsidRPr="00EB4168" w:rsidRDefault="000D2AE3" w:rsidP="00EB4168">
      <w:pPr>
        <w:pStyle w:val="2f2"/>
        <w:spacing w:before="312" w:after="312"/>
      </w:pPr>
      <w:r w:rsidRPr="00EB4168">
        <w:t xml:space="preserve">  User IP address                     : 169.254.122.57</w:t>
      </w:r>
    </w:p>
    <w:p w14:paraId="48E8E6C5" w14:textId="77777777" w:rsidR="000D2AE3" w:rsidRPr="00EB4168" w:rsidRDefault="000D2AE3" w:rsidP="00EB4168">
      <w:pPr>
        <w:pStyle w:val="2f2"/>
        <w:spacing w:before="312" w:after="312"/>
      </w:pPr>
      <w:r w:rsidRPr="00EB4168">
        <w:t xml:space="preserve">  User vpn-instance                  : -</w:t>
      </w:r>
    </w:p>
    <w:p w14:paraId="29E9FB92" w14:textId="77777777" w:rsidR="000D2AE3" w:rsidRPr="00EB4168" w:rsidRDefault="000D2AE3" w:rsidP="00EB4168">
      <w:pPr>
        <w:pStyle w:val="2f2"/>
        <w:spacing w:before="312" w:after="312"/>
      </w:pPr>
      <w:r w:rsidRPr="00EB4168">
        <w:t xml:space="preserve">  User IPv6 address                   : -</w:t>
      </w:r>
    </w:p>
    <w:p w14:paraId="1064C804" w14:textId="77777777" w:rsidR="000D2AE3" w:rsidRPr="00EB4168" w:rsidRDefault="000D2AE3" w:rsidP="00EB4168">
      <w:pPr>
        <w:pStyle w:val="2f2"/>
        <w:spacing w:before="312" w:after="312"/>
      </w:pPr>
      <w:r w:rsidRPr="00EB4168">
        <w:t xml:space="preserve">  User access Interface               : GigabitEthernet0/0/2</w:t>
      </w:r>
    </w:p>
    <w:p w14:paraId="0559E8DF" w14:textId="77777777" w:rsidR="000D2AE3" w:rsidRPr="00EB4168" w:rsidRDefault="000D2AE3" w:rsidP="00EB4168">
      <w:pPr>
        <w:pStyle w:val="2f2"/>
        <w:spacing w:before="312" w:after="312"/>
      </w:pPr>
      <w:r w:rsidRPr="00EB4168">
        <w:t xml:space="preserve">  User vlan event                     : Success</w:t>
      </w:r>
    </w:p>
    <w:p w14:paraId="654754F4" w14:textId="77777777" w:rsidR="000D2AE3" w:rsidRPr="00EB4168" w:rsidRDefault="000D2AE3" w:rsidP="00EB4168">
      <w:pPr>
        <w:pStyle w:val="2f2"/>
        <w:spacing w:before="312" w:after="312"/>
      </w:pPr>
      <w:r w:rsidRPr="00EB4168">
        <w:t xml:space="preserve">  QinQVlan/UserVlan                 : 0/300</w:t>
      </w:r>
    </w:p>
    <w:p w14:paraId="7C92F957" w14:textId="77777777" w:rsidR="000D2AE3" w:rsidRPr="00EB4168" w:rsidRDefault="000D2AE3" w:rsidP="00EB4168">
      <w:pPr>
        <w:pStyle w:val="2f2"/>
        <w:spacing w:before="312" w:after="312"/>
      </w:pPr>
      <w:r w:rsidRPr="00EB4168">
        <w:t xml:space="preserve">  User vlan source                    : server vlan</w:t>
      </w:r>
    </w:p>
    <w:p w14:paraId="2D74839B" w14:textId="77777777" w:rsidR="000D2AE3" w:rsidRPr="00EB4168" w:rsidRDefault="000D2AE3" w:rsidP="00EB4168">
      <w:pPr>
        <w:pStyle w:val="2f2"/>
        <w:spacing w:before="312" w:after="312"/>
      </w:pPr>
      <w:r w:rsidRPr="00EB4168">
        <w:t xml:space="preserve">  User access time                   : 2020/12/03 12:10:43</w:t>
      </w:r>
    </w:p>
    <w:p w14:paraId="69E994AB" w14:textId="77777777" w:rsidR="000D2AE3" w:rsidRPr="00EB4168" w:rsidRDefault="000D2AE3" w:rsidP="00EB4168">
      <w:pPr>
        <w:pStyle w:val="2f2"/>
        <w:spacing w:before="312" w:after="312"/>
      </w:pPr>
      <w:r w:rsidRPr="00EB4168">
        <w:t xml:space="preserve">  User accounting session ID          : AR200002000000001d7****0000470</w:t>
      </w:r>
    </w:p>
    <w:p w14:paraId="40F94946" w14:textId="77777777" w:rsidR="000D2AE3" w:rsidRPr="00EB4168" w:rsidRDefault="000D2AE3" w:rsidP="00EB4168">
      <w:pPr>
        <w:pStyle w:val="2f2"/>
        <w:spacing w:before="312" w:after="312"/>
      </w:pPr>
      <w:r w:rsidRPr="00EB4168">
        <w:t xml:space="preserve">  Option82 information               : -</w:t>
      </w:r>
    </w:p>
    <w:p w14:paraId="367CE483" w14:textId="77777777" w:rsidR="000D2AE3" w:rsidRPr="00EB4168" w:rsidRDefault="000D2AE3" w:rsidP="00EB4168">
      <w:pPr>
        <w:pStyle w:val="2f2"/>
        <w:spacing w:before="312" w:after="312"/>
      </w:pPr>
      <w:r w:rsidRPr="00EB4168">
        <w:t xml:space="preserve">  User access type                    : 802.1x</w:t>
      </w:r>
    </w:p>
    <w:p w14:paraId="70574683" w14:textId="77777777" w:rsidR="000D2AE3" w:rsidRPr="00EB4168" w:rsidRDefault="000D2AE3" w:rsidP="00EB4168">
      <w:pPr>
        <w:pStyle w:val="2f2"/>
        <w:spacing w:before="312" w:after="312"/>
      </w:pPr>
      <w:r w:rsidRPr="00EB4168">
        <w:t xml:space="preserve">  Terminal Device Type               : Data Terminal</w:t>
      </w:r>
    </w:p>
    <w:p w14:paraId="5F38F005" w14:textId="77777777" w:rsidR="000D2AE3" w:rsidRPr="00EB4168" w:rsidRDefault="000D2AE3" w:rsidP="00EB4168">
      <w:pPr>
        <w:pStyle w:val="2f2"/>
        <w:spacing w:before="312" w:after="312"/>
      </w:pPr>
      <w:r w:rsidRPr="00EB4168">
        <w:t xml:space="preserve">  Dynamic VLAN ID                  : 300</w:t>
      </w:r>
    </w:p>
    <w:p w14:paraId="265CE754" w14:textId="77777777" w:rsidR="000D2AE3" w:rsidRPr="00EB4168" w:rsidRDefault="000D2AE3" w:rsidP="00EB4168">
      <w:pPr>
        <w:pStyle w:val="2f2"/>
        <w:spacing w:before="312" w:after="312"/>
      </w:pPr>
      <w:r w:rsidRPr="00EB4168">
        <w:t xml:space="preserve">  Dynamic ACL ID(Effective)           : 3005</w:t>
      </w:r>
    </w:p>
    <w:p w14:paraId="5523507D" w14:textId="77777777" w:rsidR="000D2AE3" w:rsidRPr="00EB4168" w:rsidRDefault="000D2AE3" w:rsidP="00EB4168">
      <w:pPr>
        <w:pStyle w:val="2f2"/>
        <w:spacing w:before="312" w:after="312"/>
      </w:pPr>
      <w:r w:rsidRPr="00EB4168">
        <w:t>AAA:</w:t>
      </w:r>
    </w:p>
    <w:p w14:paraId="46D3B67C" w14:textId="77777777" w:rsidR="000D2AE3" w:rsidRPr="00EB4168" w:rsidRDefault="000D2AE3" w:rsidP="00EB4168">
      <w:pPr>
        <w:pStyle w:val="2f2"/>
        <w:spacing w:before="312" w:after="312"/>
      </w:pPr>
      <w:r w:rsidRPr="00EB4168">
        <w:t xml:space="preserve">  User authentication type         : 802.1x authentication</w:t>
      </w:r>
    </w:p>
    <w:p w14:paraId="430C7C2D" w14:textId="77777777" w:rsidR="000D2AE3" w:rsidRPr="00EB4168" w:rsidRDefault="000D2AE3" w:rsidP="00EB4168">
      <w:pPr>
        <w:pStyle w:val="2f2"/>
        <w:spacing w:before="312" w:after="312"/>
      </w:pPr>
      <w:r w:rsidRPr="00EB4168">
        <w:t xml:space="preserve">  Current authentication method   : RADIUS</w:t>
      </w:r>
    </w:p>
    <w:p w14:paraId="5104AEFA" w14:textId="77777777" w:rsidR="000D2AE3" w:rsidRPr="00EB4168" w:rsidRDefault="000D2AE3" w:rsidP="00EB4168">
      <w:pPr>
        <w:pStyle w:val="2f2"/>
        <w:spacing w:before="312" w:after="312"/>
      </w:pPr>
      <w:r w:rsidRPr="00EB4168">
        <w:t xml:space="preserve">  Current authorization method    : -</w:t>
      </w:r>
    </w:p>
    <w:p w14:paraId="3BB9847D" w14:textId="77777777" w:rsidR="000D2AE3" w:rsidRPr="00EB4168" w:rsidRDefault="000D2AE3" w:rsidP="00EB4168">
      <w:pPr>
        <w:pStyle w:val="2f2"/>
        <w:spacing w:before="312" w:after="312"/>
      </w:pPr>
      <w:r w:rsidRPr="00EB4168">
        <w:t xml:space="preserve">  Current accounting method       : RADIUS</w:t>
      </w:r>
    </w:p>
    <w:p w14:paraId="571C76D1" w14:textId="77777777" w:rsidR="000D2AE3" w:rsidRPr="00EB4168" w:rsidRDefault="000D2AE3" w:rsidP="00EB4168">
      <w:pPr>
        <w:pStyle w:val="2f2"/>
        <w:spacing w:before="312" w:after="312"/>
      </w:pPr>
      <w:r w:rsidRPr="00EB4168">
        <w:t xml:space="preserve"> ------------------------------------------------------------------------------</w:t>
      </w:r>
    </w:p>
    <w:p w14:paraId="7A070DBC" w14:textId="77777777" w:rsidR="000D2AE3" w:rsidRPr="00EB4168" w:rsidRDefault="000D2AE3" w:rsidP="00EB4168">
      <w:pPr>
        <w:pStyle w:val="2f2"/>
        <w:spacing w:before="312" w:after="312"/>
      </w:pPr>
      <w:r w:rsidRPr="00EB4168">
        <w:t xml:space="preserve"> Total: 1, printed: 1</w:t>
      </w:r>
    </w:p>
    <w:p w14:paraId="7BA6CF04" w14:textId="77777777" w:rsidR="000D2AE3" w:rsidRPr="000D2AE3" w:rsidRDefault="000D2AE3" w:rsidP="0038023D">
      <w:pPr>
        <w:pStyle w:val="1e"/>
      </w:pPr>
      <w:r w:rsidRPr="000D2AE3">
        <w:t>The command output shows that the user has gone online successfully, and that the configured VLAN and ACL have been successfully authorized to the user.</w:t>
      </w:r>
    </w:p>
    <w:p w14:paraId="5D170408" w14:textId="77777777" w:rsidR="000D2AE3" w:rsidRPr="000D2AE3" w:rsidRDefault="000D2AE3" w:rsidP="0038023D">
      <w:pPr>
        <w:pStyle w:val="1e"/>
      </w:pPr>
      <w:r w:rsidRPr="000D2AE3">
        <w:t># On iMaster NCE-Campus, check authentication and authorization logs.</w:t>
      </w:r>
    </w:p>
    <w:p w14:paraId="167F2C26" w14:textId="1A3A3058" w:rsidR="000D2AE3" w:rsidRPr="000D2AE3" w:rsidRDefault="000D2AE3" w:rsidP="00423BDC">
      <w:pPr>
        <w:spacing w:before="160" w:after="160"/>
        <w:ind w:left="0"/>
        <w:jc w:val="right"/>
        <w:rPr>
          <w:rFonts w:ascii="Huawei Sans" w:hAnsi="Huawei Sans" w:cs="Times New Roman"/>
          <w:sz w:val="21"/>
          <w:szCs w:val="20"/>
        </w:rPr>
      </w:pPr>
      <w:r w:rsidRPr="000D2AE3">
        <w:rPr>
          <w:rFonts w:ascii="Huawei Sans" w:hAnsi="Huawei Sans" w:cs="Times New Roman"/>
          <w:noProof/>
          <w:sz w:val="21"/>
          <w:szCs w:val="20"/>
        </w:rPr>
        <w:drawing>
          <wp:inline distT="0" distB="0" distL="0" distR="0" wp14:anchorId="12318492" wp14:editId="27E4D87D">
            <wp:extent cx="5454000" cy="1636540"/>
            <wp:effectExtent l="19050" t="19050" r="13970" b="20955"/>
            <wp:docPr id="264"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454000" cy="1636540"/>
                    </a:xfrm>
                    <a:prstGeom prst="rect">
                      <a:avLst/>
                    </a:prstGeom>
                    <a:ln w="12700">
                      <a:solidFill>
                        <a:schemeClr val="bg1">
                          <a:lumMod val="85000"/>
                        </a:schemeClr>
                      </a:solidFill>
                    </a:ln>
                  </pic:spPr>
                </pic:pic>
              </a:graphicData>
            </a:graphic>
          </wp:inline>
        </w:drawing>
      </w:r>
    </w:p>
    <w:p w14:paraId="27CD5DB0" w14:textId="77777777" w:rsidR="000D2AE3" w:rsidRPr="000D2AE3" w:rsidRDefault="000D2AE3" w:rsidP="0038023D">
      <w:pPr>
        <w:pStyle w:val="1e"/>
      </w:pPr>
      <w:r w:rsidRPr="000D2AE3">
        <w:t xml:space="preserve">Choose </w:t>
      </w:r>
      <w:r w:rsidRPr="000D2AE3">
        <w:rPr>
          <w:b/>
        </w:rPr>
        <w:t>Monitoring</w:t>
      </w:r>
      <w:r w:rsidRPr="000D2AE3">
        <w:t xml:space="preserve"> &gt; </w:t>
      </w:r>
      <w:r w:rsidRPr="000D2AE3">
        <w:rPr>
          <w:b/>
        </w:rPr>
        <w:t xml:space="preserve">Event Logs </w:t>
      </w:r>
      <w:r w:rsidRPr="000D2AE3">
        <w:t xml:space="preserve">&gt; </w:t>
      </w:r>
      <w:r w:rsidRPr="000D2AE3">
        <w:rPr>
          <w:b/>
        </w:rPr>
        <w:t>Terminal Authentication Logs</w:t>
      </w:r>
      <w:r w:rsidRPr="000D2AE3">
        <w:t xml:space="preserve"> and then filter logs. Specifically, set </w:t>
      </w:r>
      <w:r w:rsidRPr="000D2AE3">
        <w:rPr>
          <w:b/>
        </w:rPr>
        <w:t>Access Site</w:t>
      </w:r>
      <w:r w:rsidRPr="000D2AE3">
        <w:t xml:space="preserve"> to </w:t>
      </w:r>
      <w:r w:rsidRPr="000D2AE3">
        <w:rPr>
          <w:b/>
        </w:rPr>
        <w:t>Not in Any Sites</w:t>
      </w:r>
      <w:r w:rsidRPr="000D2AE3">
        <w:t xml:space="preserve"> (in this lab, we manually add AR2 as the authentication access device, which is not managed by iMaster NCE-Campus), and specify </w:t>
      </w:r>
      <w:r w:rsidRPr="000D2AE3">
        <w:rPr>
          <w:b/>
        </w:rPr>
        <w:t>Time</w:t>
      </w:r>
      <w:r w:rsidRPr="000D2AE3">
        <w:t>. After such settings, you can filter logs.</w:t>
      </w:r>
    </w:p>
    <w:p w14:paraId="0C8FDF0A" w14:textId="77777777" w:rsidR="000D2AE3" w:rsidRPr="000D2AE3" w:rsidRDefault="000D2AE3" w:rsidP="0038023D">
      <w:pPr>
        <w:pStyle w:val="1e"/>
      </w:pPr>
      <w:r w:rsidRPr="000D2AE3">
        <w:t># Check log details.</w:t>
      </w:r>
    </w:p>
    <w:p w14:paraId="01395847" w14:textId="455D5505" w:rsidR="000D2AE3" w:rsidRPr="000D2AE3" w:rsidRDefault="000D2AE3" w:rsidP="00423BDC">
      <w:pPr>
        <w:spacing w:before="160" w:after="160"/>
        <w:ind w:left="0"/>
        <w:jc w:val="right"/>
        <w:rPr>
          <w:rFonts w:ascii="Huawei Sans" w:hAnsi="Huawei Sans" w:cs="Times New Roman"/>
          <w:sz w:val="21"/>
          <w:szCs w:val="20"/>
        </w:rPr>
      </w:pPr>
      <w:r w:rsidRPr="000D2AE3">
        <w:rPr>
          <w:rFonts w:ascii="Huawei Sans" w:hAnsi="Huawei Sans" w:cs="Times New Roman"/>
          <w:noProof/>
          <w:sz w:val="21"/>
          <w:szCs w:val="20"/>
        </w:rPr>
        <w:drawing>
          <wp:inline distT="0" distB="0" distL="0" distR="0" wp14:anchorId="6D617196" wp14:editId="1151EAB6">
            <wp:extent cx="5454000" cy="2727000"/>
            <wp:effectExtent l="19050" t="19050" r="13970" b="16510"/>
            <wp:docPr id="265" name="图片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454000" cy="2727000"/>
                    </a:xfrm>
                    <a:prstGeom prst="rect">
                      <a:avLst/>
                    </a:prstGeom>
                    <a:ln w="12700">
                      <a:solidFill>
                        <a:schemeClr val="bg1">
                          <a:lumMod val="85000"/>
                        </a:schemeClr>
                      </a:solidFill>
                    </a:ln>
                  </pic:spPr>
                </pic:pic>
              </a:graphicData>
            </a:graphic>
          </wp:inline>
        </w:drawing>
      </w:r>
    </w:p>
    <w:p w14:paraId="0FFC50C5" w14:textId="77777777" w:rsidR="000D2AE3" w:rsidRPr="000D2AE3" w:rsidRDefault="000D2AE3" w:rsidP="0038023D">
      <w:pPr>
        <w:pStyle w:val="1e"/>
      </w:pPr>
      <w:r w:rsidRPr="000D2AE3">
        <w:t xml:space="preserve">Click </w:t>
      </w:r>
      <w:r w:rsidRPr="000D2AE3">
        <w:rPr>
          <w:b/>
        </w:rPr>
        <w:t>For Details</w:t>
      </w:r>
      <w:r w:rsidRPr="000D2AE3">
        <w:t>. In the dialog box that is displayed, you can see the user's authentication domain (</w:t>
      </w:r>
      <w:r w:rsidRPr="000D2AE3">
        <w:rPr>
          <w:b/>
        </w:rPr>
        <w:t>auth</w:t>
      </w:r>
      <w:r w:rsidRPr="000D2AE3">
        <w:t xml:space="preserve">) information is carried by the RADIUS attribute </w:t>
      </w:r>
      <w:r w:rsidRPr="000D2AE3">
        <w:rPr>
          <w:b/>
        </w:rPr>
        <w:t>Huawei: HW-Domain-Name</w:t>
      </w:r>
      <w:r w:rsidRPr="000D2AE3">
        <w:t xml:space="preserve"> of the authentication access device (AR2).</w:t>
      </w:r>
    </w:p>
    <w:p w14:paraId="5DB35927" w14:textId="77777777" w:rsidR="000D2AE3" w:rsidRPr="000D2AE3" w:rsidRDefault="000D2AE3" w:rsidP="0038023D">
      <w:pPr>
        <w:pStyle w:val="1e"/>
      </w:pPr>
      <w:r w:rsidRPr="000D2AE3">
        <w:t xml:space="preserve">In </w:t>
      </w:r>
      <w:r w:rsidRPr="000D2AE3">
        <w:rPr>
          <w:b/>
        </w:rPr>
        <w:t>Authorization Result</w:t>
      </w:r>
      <w:r w:rsidRPr="000D2AE3">
        <w:t>, you can also see the details of authorized contents.</w:t>
      </w:r>
    </w:p>
    <w:p w14:paraId="44700C5D" w14:textId="77777777" w:rsidR="000D2AE3" w:rsidRPr="00EB4168" w:rsidRDefault="000D2AE3" w:rsidP="00EB4168">
      <w:pPr>
        <w:pStyle w:val="2f2"/>
        <w:spacing w:before="312" w:after="312"/>
      </w:pPr>
      <w:r w:rsidRPr="00EB4168">
        <w:t xml:space="preserve">RadiusPacketType=AccessAccept </w:t>
      </w:r>
    </w:p>
    <w:p w14:paraId="19973031" w14:textId="77777777" w:rsidR="000D2AE3" w:rsidRPr="00EB4168" w:rsidRDefault="000D2AE3" w:rsidP="00EB4168">
      <w:pPr>
        <w:pStyle w:val="2f2"/>
        <w:spacing w:before="312" w:after="312"/>
      </w:pPr>
      <w:r w:rsidRPr="00EB4168">
        <w:t xml:space="preserve">Tunnel-Private-Group-ID=300; </w:t>
      </w:r>
    </w:p>
    <w:p w14:paraId="58208A90" w14:textId="77777777" w:rsidR="000D2AE3" w:rsidRPr="00EB4168" w:rsidRDefault="000D2AE3" w:rsidP="00EB4168">
      <w:pPr>
        <w:pStyle w:val="2f2"/>
        <w:spacing w:before="312" w:after="312"/>
      </w:pPr>
      <w:r w:rsidRPr="00EB4168">
        <w:t xml:space="preserve">Tunnel-Medium-Type=6; </w:t>
      </w:r>
    </w:p>
    <w:p w14:paraId="73708A14" w14:textId="77777777" w:rsidR="000D2AE3" w:rsidRPr="00EB4168" w:rsidRDefault="000D2AE3" w:rsidP="00EB4168">
      <w:pPr>
        <w:pStyle w:val="2f2"/>
        <w:spacing w:before="312" w:after="312"/>
      </w:pPr>
      <w:r w:rsidRPr="00EB4168">
        <w:t xml:space="preserve">Tunnel-Type=13; </w:t>
      </w:r>
    </w:p>
    <w:p w14:paraId="3F6E2451" w14:textId="77777777" w:rsidR="000D2AE3" w:rsidRPr="00EB4168" w:rsidRDefault="000D2AE3" w:rsidP="00EB4168">
      <w:pPr>
        <w:pStyle w:val="2f2"/>
        <w:spacing w:before="312" w:after="312"/>
      </w:pPr>
      <w:r w:rsidRPr="00EB4168">
        <w:t xml:space="preserve">Filter-Id=3005; </w:t>
      </w:r>
    </w:p>
    <w:p w14:paraId="7F74056C" w14:textId="77777777" w:rsidR="000D2AE3" w:rsidRPr="00EB4168" w:rsidRDefault="000D2AE3" w:rsidP="00EB4168">
      <w:pPr>
        <w:pStyle w:val="2f2"/>
        <w:spacing w:before="312" w:after="312"/>
      </w:pPr>
      <w:r w:rsidRPr="00EB4168">
        <w:t>State=0x01762708b44e000001762708b44e</w:t>
      </w:r>
    </w:p>
    <w:p w14:paraId="210103D0" w14:textId="77777777" w:rsidR="000D2AE3" w:rsidRPr="000D2AE3" w:rsidRDefault="000D2AE3" w:rsidP="0038023D">
      <w:pPr>
        <w:pStyle w:val="1e"/>
      </w:pPr>
      <w:r w:rsidRPr="000D2AE3">
        <w:t>The details show that iMaster NCE-Campus has authorized the manually configured RADIUS attributes, and these attributes are identified and accepted by AR2.</w:t>
      </w:r>
    </w:p>
    <w:p w14:paraId="3EFBF48A" w14:textId="77777777" w:rsidR="000D2AE3" w:rsidRPr="000D2AE3" w:rsidRDefault="000D2AE3" w:rsidP="0038023D">
      <w:pPr>
        <w:pStyle w:val="1e"/>
      </w:pPr>
      <w:r w:rsidRPr="000D2AE3">
        <w:t xml:space="preserve">In this lab, AR2 is used as an example for access authentication. In actual scenarios, if a switch is used as an authentication access device, we will use a different way to authorize VLAN, ACL, and UCL group information. </w:t>
      </w:r>
    </w:p>
    <w:p w14:paraId="62E131E4" w14:textId="77777777" w:rsidR="000D2AE3" w:rsidRPr="000D2AE3" w:rsidRDefault="000D2AE3" w:rsidP="006760E1">
      <w:pPr>
        <w:pStyle w:val="1e"/>
      </w:pPr>
      <w:r w:rsidRPr="000D2AE3">
        <w:t xml:space="preserve">Return to the </w:t>
      </w:r>
      <w:r w:rsidRPr="000D2AE3">
        <w:rPr>
          <w:b/>
        </w:rPr>
        <w:t>Authorization Result</w:t>
      </w:r>
      <w:r w:rsidRPr="000D2AE3">
        <w:t xml:space="preserve"> page.</w:t>
      </w:r>
    </w:p>
    <w:p w14:paraId="699895BD" w14:textId="28936B5F" w:rsidR="000D2AE3" w:rsidRPr="000D2AE3" w:rsidRDefault="000D2AE3" w:rsidP="00423BDC">
      <w:pPr>
        <w:spacing w:before="160" w:after="160"/>
        <w:ind w:left="1701"/>
        <w:jc w:val="center"/>
        <w:rPr>
          <w:rFonts w:ascii="Huawei Sans" w:hAnsi="Huawei Sans" w:cs="Times New Roman"/>
          <w:sz w:val="21"/>
          <w:szCs w:val="20"/>
        </w:rPr>
      </w:pPr>
      <w:r w:rsidRPr="000D2AE3">
        <w:rPr>
          <w:rFonts w:ascii="Huawei Sans" w:hAnsi="Huawei Sans" w:cs="Times New Roman"/>
          <w:noProof/>
          <w:sz w:val="21"/>
          <w:szCs w:val="20"/>
        </w:rPr>
        <w:drawing>
          <wp:inline distT="0" distB="0" distL="0" distR="0" wp14:anchorId="5A2CDF65" wp14:editId="0EA5FD8B">
            <wp:extent cx="3476625" cy="2071181"/>
            <wp:effectExtent l="19050" t="19050" r="9525" b="24765"/>
            <wp:docPr id="266" name="图片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487546" cy="2077687"/>
                    </a:xfrm>
                    <a:prstGeom prst="rect">
                      <a:avLst/>
                    </a:prstGeom>
                    <a:ln w="12700">
                      <a:solidFill>
                        <a:schemeClr val="bg1">
                          <a:lumMod val="85000"/>
                        </a:schemeClr>
                      </a:solidFill>
                    </a:ln>
                  </pic:spPr>
                </pic:pic>
              </a:graphicData>
            </a:graphic>
          </wp:inline>
        </w:drawing>
      </w:r>
    </w:p>
    <w:p w14:paraId="1DB55F7C" w14:textId="77777777" w:rsidR="000D2AE3" w:rsidRPr="000D2AE3" w:rsidRDefault="000D2AE3" w:rsidP="0038023D">
      <w:pPr>
        <w:pStyle w:val="1e"/>
      </w:pPr>
      <w:r w:rsidRPr="000D2AE3">
        <w:t>You can configure authorization information (including ACL, security group, and VLAN information) for switches managed by iMaster NCE-Campus on the web page.</w:t>
      </w:r>
    </w:p>
    <w:p w14:paraId="521CDA22" w14:textId="77777777" w:rsidR="000D2AE3" w:rsidRPr="000D2AE3" w:rsidRDefault="000D2AE3" w:rsidP="0038023D">
      <w:pPr>
        <w:pStyle w:val="1e"/>
      </w:pPr>
      <w:r w:rsidRPr="000D2AE3">
        <w:t>User login logs on a device managed by iMaster NCE-Campus are used as an example. If you check the authorization modes of devices, you will find that devices vary with the authorization modes.</w:t>
      </w:r>
    </w:p>
    <w:p w14:paraId="37E92C22" w14:textId="77777777" w:rsidR="000D2AE3" w:rsidRPr="000D2AE3" w:rsidRDefault="000D2AE3" w:rsidP="0038023D">
      <w:pPr>
        <w:pStyle w:val="1e"/>
      </w:pPr>
      <w:r w:rsidRPr="000D2AE3">
        <w:t># Display user login logs at a site managed by iMaster NCE-Campus.</w:t>
      </w:r>
    </w:p>
    <w:p w14:paraId="074EEFC5" w14:textId="77777777" w:rsidR="000D2AE3" w:rsidRPr="00EB4168" w:rsidRDefault="000D2AE3" w:rsidP="00EB4168">
      <w:pPr>
        <w:pStyle w:val="2f2"/>
        <w:spacing w:before="312" w:after="312"/>
      </w:pPr>
      <w:r w:rsidRPr="00EB4168">
        <w:t>RadiusPacketType=AccessAccept Huawei:HW-User-Policy=Guest_Result; Tunnel-Type=13; Tunnel-Medium-Type=6; Tunnel-Private-Group-ID=101; Huawei:HW-UCL-Group=1</w:t>
      </w:r>
    </w:p>
    <w:p w14:paraId="7A50FCC1" w14:textId="77777777" w:rsidR="000D2AE3" w:rsidRPr="000D2AE3" w:rsidRDefault="000D2AE3" w:rsidP="0038023D">
      <w:pPr>
        <w:pStyle w:val="1e"/>
      </w:pPr>
      <w:r w:rsidRPr="000D2AE3">
        <w:t xml:space="preserve">The log shows that the VLAN is authorized in the same way as manual VLAN authorization, both of which authorize three RADIUS attributes </w:t>
      </w:r>
      <w:r w:rsidRPr="000D2AE3">
        <w:rPr>
          <w:b/>
        </w:rPr>
        <w:t>Tunnel-Type</w:t>
      </w:r>
      <w:r w:rsidRPr="000D2AE3">
        <w:t xml:space="preserve">, </w:t>
      </w:r>
      <w:r w:rsidRPr="000D2AE3">
        <w:rPr>
          <w:b/>
        </w:rPr>
        <w:t>Tunnel-Medium-Type</w:t>
      </w:r>
      <w:r w:rsidRPr="000D2AE3">
        <w:t xml:space="preserve">, and </w:t>
      </w:r>
      <w:r w:rsidRPr="000D2AE3">
        <w:rPr>
          <w:b/>
        </w:rPr>
        <w:t>Tunnel-Private-Group-ID</w:t>
      </w:r>
      <w:r w:rsidRPr="000D2AE3">
        <w:t xml:space="preserve">. Besides, another two attributes, namely, </w:t>
      </w:r>
      <w:r w:rsidRPr="000D2AE3">
        <w:rPr>
          <w:b/>
        </w:rPr>
        <w:t>Huawei:HW-UCL-Group=1</w:t>
      </w:r>
      <w:r w:rsidRPr="000D2AE3">
        <w:t xml:space="preserve"> and </w:t>
      </w:r>
      <w:r w:rsidRPr="000D2AE3">
        <w:rPr>
          <w:b/>
        </w:rPr>
        <w:t>Huawei:HW-User-Policy=Guest_Result</w:t>
      </w:r>
      <w:r w:rsidRPr="000D2AE3">
        <w:t>, are also authorized. The two additional attributes correspond to the UCL group and service scheme on the device.</w:t>
      </w:r>
    </w:p>
    <w:p w14:paraId="5AF04CFA" w14:textId="77777777" w:rsidR="00423BDC" w:rsidRDefault="00423BDC" w:rsidP="0038023D">
      <w:pPr>
        <w:pStyle w:val="1e"/>
      </w:pPr>
    </w:p>
    <w:p w14:paraId="0FFD6E0E" w14:textId="77777777" w:rsidR="000D2AE3" w:rsidRPr="000D2AE3" w:rsidRDefault="000D2AE3" w:rsidP="0038023D">
      <w:pPr>
        <w:pStyle w:val="1e"/>
      </w:pPr>
      <w:r w:rsidRPr="000D2AE3">
        <w:t xml:space="preserve"># Run the </w:t>
      </w:r>
      <w:r w:rsidRPr="000D2AE3">
        <w:rPr>
          <w:b/>
        </w:rPr>
        <w:t>debug radius packet</w:t>
      </w:r>
      <w:r w:rsidRPr="000D2AE3">
        <w:t xml:space="preserve"> command to check detailed information about the packets sent from the RADIUS server to AR2.</w:t>
      </w:r>
    </w:p>
    <w:p w14:paraId="0873BEF8" w14:textId="77777777" w:rsidR="000D2AE3" w:rsidRDefault="000D2AE3" w:rsidP="00EB4168">
      <w:pPr>
        <w:pStyle w:val="2f2"/>
        <w:spacing w:before="312" w:after="312"/>
      </w:pPr>
      <w:r w:rsidRPr="00EB4168">
        <w:t>&lt;AR2&gt;debugging radius packet receive detail</w:t>
      </w:r>
    </w:p>
    <w:p w14:paraId="3822E31E" w14:textId="77777777" w:rsidR="002910E0" w:rsidRDefault="002910E0" w:rsidP="002910E0">
      <w:pPr>
        <w:pStyle w:val="2f2"/>
        <w:spacing w:before="312" w:after="312"/>
      </w:pPr>
      <w:r>
        <w:rPr>
          <w:rFonts w:hint="eastAsia"/>
        </w:rPr>
        <w:t xml:space="preserve">&lt;AR2&gt;terminal debugging </w:t>
      </w:r>
    </w:p>
    <w:p w14:paraId="2D6FBA3C" w14:textId="77777777" w:rsidR="002910E0" w:rsidRDefault="002910E0" w:rsidP="002910E0">
      <w:pPr>
        <w:pStyle w:val="2f2"/>
        <w:spacing w:before="312" w:after="312"/>
      </w:pPr>
      <w:r>
        <w:rPr>
          <w:rFonts w:hint="eastAsia"/>
        </w:rPr>
        <w:t>Info: Current terminal debugging is on.</w:t>
      </w:r>
    </w:p>
    <w:p w14:paraId="32485C73" w14:textId="77777777" w:rsidR="002910E0" w:rsidRDefault="002910E0" w:rsidP="002910E0">
      <w:pPr>
        <w:pStyle w:val="2f2"/>
        <w:spacing w:before="312" w:after="312"/>
      </w:pPr>
      <w:r>
        <w:rPr>
          <w:rFonts w:hint="eastAsia"/>
        </w:rPr>
        <w:t xml:space="preserve">&lt;AR2&gt;terminal monitor </w:t>
      </w:r>
    </w:p>
    <w:p w14:paraId="47014FD4" w14:textId="1D0F7AA7" w:rsidR="002910E0" w:rsidRPr="00EB4168" w:rsidRDefault="002910E0" w:rsidP="002910E0">
      <w:pPr>
        <w:pStyle w:val="2f2"/>
        <w:spacing w:before="312" w:after="312"/>
      </w:pPr>
      <w:r>
        <w:rPr>
          <w:rFonts w:hint="eastAsia"/>
        </w:rPr>
        <w:t>Info: Current terminal monitor is on.</w:t>
      </w:r>
    </w:p>
    <w:p w14:paraId="5B71E631" w14:textId="77777777" w:rsidR="000D2AE3" w:rsidRPr="000D2AE3" w:rsidRDefault="000D2AE3" w:rsidP="0038023D">
      <w:pPr>
        <w:pStyle w:val="1e"/>
      </w:pPr>
      <w:r w:rsidRPr="000D2AE3">
        <w:t># Disable and then enable the network adapter of the PC to trigger 802.1X authentication again. Then, check the debugging command output.</w:t>
      </w:r>
    </w:p>
    <w:p w14:paraId="3B98C52F" w14:textId="77777777" w:rsidR="000D2AE3" w:rsidRPr="00EB4168" w:rsidRDefault="000D2AE3" w:rsidP="00EB4168">
      <w:pPr>
        <w:pStyle w:val="2f2"/>
        <w:spacing w:before="312" w:after="312"/>
      </w:pPr>
      <w:r w:rsidRPr="00EB4168">
        <w:t xml:space="preserve">  Server Template: 1</w:t>
      </w:r>
    </w:p>
    <w:p w14:paraId="6ED17EAD" w14:textId="77777777" w:rsidR="000D2AE3" w:rsidRPr="00EB4168" w:rsidRDefault="000D2AE3" w:rsidP="00EB4168">
      <w:pPr>
        <w:pStyle w:val="2f2"/>
        <w:spacing w:before="312" w:after="312"/>
      </w:pPr>
      <w:r w:rsidRPr="00EB4168">
        <w:t xml:space="preserve">  Server IP   : 192.168.4.104</w:t>
      </w:r>
    </w:p>
    <w:p w14:paraId="75F5B48C" w14:textId="77777777" w:rsidR="000D2AE3" w:rsidRPr="00EB4168" w:rsidRDefault="000D2AE3" w:rsidP="00EB4168">
      <w:pPr>
        <w:pStyle w:val="2f2"/>
        <w:spacing w:before="312" w:after="312"/>
      </w:pPr>
      <w:r w:rsidRPr="00EB4168">
        <w:t xml:space="preserve">  Server Port : 1812</w:t>
      </w:r>
    </w:p>
    <w:p w14:paraId="6E1C48E1" w14:textId="77777777" w:rsidR="000D2AE3" w:rsidRPr="00EB4168" w:rsidRDefault="000D2AE3" w:rsidP="00EB4168">
      <w:pPr>
        <w:pStyle w:val="2f2"/>
        <w:spacing w:before="312" w:after="312"/>
      </w:pPr>
      <w:r w:rsidRPr="00EB4168">
        <w:t xml:space="preserve">  Protocol: Standard</w:t>
      </w:r>
    </w:p>
    <w:p w14:paraId="4E24E0D7" w14:textId="77777777" w:rsidR="000D2AE3" w:rsidRPr="00EB4168" w:rsidRDefault="000D2AE3" w:rsidP="00EB4168">
      <w:pPr>
        <w:pStyle w:val="2f2"/>
        <w:spacing w:before="312" w:after="312"/>
      </w:pPr>
      <w:r w:rsidRPr="00EB4168">
        <w:t xml:space="preserve">  Code    : 2</w:t>
      </w:r>
    </w:p>
    <w:p w14:paraId="77D270BE" w14:textId="77777777" w:rsidR="000D2AE3" w:rsidRPr="00EB4168" w:rsidRDefault="000D2AE3" w:rsidP="00EB4168">
      <w:pPr>
        <w:pStyle w:val="2f2"/>
        <w:spacing w:before="312" w:after="312"/>
      </w:pPr>
      <w:r w:rsidRPr="00EB4168">
        <w:t xml:space="preserve">  Len     : 83</w:t>
      </w:r>
    </w:p>
    <w:p w14:paraId="5F3C24A7" w14:textId="77777777" w:rsidR="000D2AE3" w:rsidRPr="00EB4168" w:rsidRDefault="000D2AE3" w:rsidP="00EB4168">
      <w:pPr>
        <w:pStyle w:val="2f2"/>
        <w:spacing w:before="312" w:after="312"/>
      </w:pPr>
      <w:r w:rsidRPr="00EB4168">
        <w:t xml:space="preserve">  ID      : 16</w:t>
      </w:r>
    </w:p>
    <w:p w14:paraId="21570FC8" w14:textId="23E55BF2" w:rsidR="000D2AE3" w:rsidRPr="00EB4168" w:rsidRDefault="000D2AE3" w:rsidP="00EB4168">
      <w:pPr>
        <w:pStyle w:val="2f2"/>
        <w:spacing w:before="312" w:after="312"/>
      </w:pPr>
      <w:r w:rsidRPr="00EB4168">
        <w:t xml:space="preserve">  [Tunnel-Private-Group-ID    </w:t>
      </w:r>
      <w:r w:rsidR="00423BDC" w:rsidRPr="00EB4168">
        <w:tab/>
      </w:r>
      <w:r w:rsidR="00423BDC" w:rsidRPr="00EB4168">
        <w:tab/>
      </w:r>
      <w:r w:rsidR="00423BDC" w:rsidRPr="00EB4168">
        <w:tab/>
      </w:r>
      <w:r w:rsidR="00423BDC" w:rsidRPr="00EB4168">
        <w:tab/>
      </w:r>
      <w:r w:rsidR="00423BDC" w:rsidRPr="00EB4168">
        <w:tab/>
      </w:r>
      <w:r w:rsidR="00423BDC" w:rsidRPr="00EB4168">
        <w:tab/>
      </w:r>
      <w:r w:rsidR="00423BDC" w:rsidRPr="00EB4168">
        <w:tab/>
      </w:r>
      <w:r w:rsidR="00423BDC" w:rsidRPr="00EB4168">
        <w:tab/>
      </w:r>
      <w:r w:rsidR="00423BDC" w:rsidRPr="00EB4168">
        <w:tab/>
      </w:r>
      <w:r w:rsidRPr="00EB4168">
        <w:t xml:space="preserve"> ] [5 ] [300]</w:t>
      </w:r>
    </w:p>
    <w:p w14:paraId="240541D3" w14:textId="071672A7" w:rsidR="000D2AE3" w:rsidRPr="00EB4168" w:rsidRDefault="000D2AE3" w:rsidP="00EB4168">
      <w:pPr>
        <w:pStyle w:val="2f2"/>
        <w:spacing w:before="312" w:after="312"/>
      </w:pPr>
      <w:r w:rsidRPr="00EB4168">
        <w:t xml:space="preserve">  [Tunnel-Medium-Type         </w:t>
      </w:r>
      <w:r w:rsidR="00423BDC" w:rsidRPr="00EB4168">
        <w:tab/>
      </w:r>
      <w:r w:rsidR="00423BDC" w:rsidRPr="00EB4168">
        <w:tab/>
      </w:r>
      <w:r w:rsidR="00423BDC" w:rsidRPr="00EB4168">
        <w:tab/>
      </w:r>
      <w:r w:rsidR="00423BDC" w:rsidRPr="00EB4168">
        <w:tab/>
      </w:r>
      <w:r w:rsidR="00423BDC" w:rsidRPr="00EB4168">
        <w:tab/>
      </w:r>
      <w:r w:rsidR="00423BDC" w:rsidRPr="00EB4168">
        <w:tab/>
      </w:r>
      <w:r w:rsidR="00423BDC" w:rsidRPr="00EB4168">
        <w:tab/>
      </w:r>
      <w:r w:rsidRPr="00EB4168">
        <w:t xml:space="preserve"> ] [6 ] [6]</w:t>
      </w:r>
    </w:p>
    <w:p w14:paraId="78BB1124" w14:textId="554AC707" w:rsidR="000D2AE3" w:rsidRPr="00EB4168" w:rsidRDefault="000D2AE3" w:rsidP="00EB4168">
      <w:pPr>
        <w:pStyle w:val="2f2"/>
        <w:spacing w:before="312" w:after="312"/>
      </w:pPr>
      <w:r w:rsidRPr="00EB4168">
        <w:t xml:space="preserve">  [Tunnel-Type            </w:t>
      </w:r>
      <w:r w:rsidR="00423BDC" w:rsidRPr="00EB4168">
        <w:tab/>
      </w:r>
      <w:r w:rsidR="00423BDC" w:rsidRPr="00EB4168">
        <w:tab/>
      </w:r>
      <w:r w:rsidR="00423BDC" w:rsidRPr="00EB4168">
        <w:tab/>
      </w:r>
      <w:r w:rsidR="00423BDC" w:rsidRPr="00EB4168">
        <w:tab/>
      </w:r>
      <w:r w:rsidR="00423BDC" w:rsidRPr="00EB4168">
        <w:tab/>
      </w:r>
      <w:r w:rsidR="00423BDC" w:rsidRPr="00EB4168">
        <w:tab/>
      </w:r>
      <w:r w:rsidR="00423BDC" w:rsidRPr="00EB4168">
        <w:tab/>
      </w:r>
      <w:r w:rsidR="00423BDC" w:rsidRPr="00EB4168">
        <w:tab/>
      </w:r>
      <w:r w:rsidR="00423BDC" w:rsidRPr="00EB4168">
        <w:tab/>
      </w:r>
      <w:r w:rsidR="00423BDC" w:rsidRPr="00EB4168">
        <w:tab/>
      </w:r>
      <w:r w:rsidR="00423BDC" w:rsidRPr="00EB4168">
        <w:tab/>
      </w:r>
      <w:r w:rsidR="00423BDC" w:rsidRPr="00EB4168">
        <w:tab/>
      </w:r>
      <w:r w:rsidR="00423BDC" w:rsidRPr="00EB4168">
        <w:tab/>
      </w:r>
      <w:r w:rsidRPr="00EB4168">
        <w:t xml:space="preserve">  ] [6 ] [13]</w:t>
      </w:r>
    </w:p>
    <w:p w14:paraId="3B8D9BF2" w14:textId="593D21B6" w:rsidR="000D2AE3" w:rsidRPr="00EB4168" w:rsidRDefault="000D2AE3" w:rsidP="00EB4168">
      <w:pPr>
        <w:pStyle w:val="2f2"/>
        <w:spacing w:before="312" w:after="312"/>
      </w:pPr>
      <w:r w:rsidRPr="00EB4168">
        <w:t xml:space="preserve">  [Filter-</w:t>
      </w:r>
      <w:r w:rsidR="00423BDC" w:rsidRPr="00EB4168">
        <w:t xml:space="preserve">Id                     </w:t>
      </w:r>
      <w:r w:rsidR="00423BDC" w:rsidRPr="00EB4168">
        <w:tab/>
      </w:r>
      <w:r w:rsidR="00423BDC" w:rsidRPr="00EB4168">
        <w:tab/>
        <w:t xml:space="preserve">     </w:t>
      </w:r>
      <w:r w:rsidRPr="00EB4168">
        <w:t>] [6 ] [3005]</w:t>
      </w:r>
    </w:p>
    <w:p w14:paraId="42A47525" w14:textId="4C44FA0F" w:rsidR="000D2AE3" w:rsidRPr="00EB4168" w:rsidRDefault="000D2AE3" w:rsidP="00EB4168">
      <w:pPr>
        <w:pStyle w:val="2f2"/>
        <w:spacing w:before="312" w:after="312"/>
      </w:pPr>
      <w:r w:rsidRPr="00EB4168">
        <w:t xml:space="preserve">  [EAP-Message       </w:t>
      </w:r>
      <w:r w:rsidR="00423BDC" w:rsidRPr="00EB4168">
        <w:t xml:space="preserve">               </w:t>
      </w:r>
      <w:r w:rsidR="00423BDC" w:rsidRPr="00EB4168">
        <w:tab/>
      </w:r>
      <w:r w:rsidRPr="00EB4168">
        <w:t>] [6 ] [03 d8 00 04 ]</w:t>
      </w:r>
    </w:p>
    <w:p w14:paraId="3A2EEB4D" w14:textId="0C6E137D" w:rsidR="000D2AE3" w:rsidRPr="00EB4168" w:rsidRDefault="000D2AE3" w:rsidP="00EB4168">
      <w:pPr>
        <w:pStyle w:val="2f2"/>
        <w:spacing w:before="312" w:after="312"/>
      </w:pPr>
      <w:r w:rsidRPr="00EB4168">
        <w:t xml:space="preserve">  [State </w:t>
      </w:r>
      <w:r w:rsidR="00423BDC" w:rsidRPr="00EB4168">
        <w:t xml:space="preserve">                             </w:t>
      </w:r>
      <w:r w:rsidRPr="00EB4168">
        <w:t>] [16] [\001v'\202\315$]</w:t>
      </w:r>
    </w:p>
    <w:p w14:paraId="3505C12A" w14:textId="04946720" w:rsidR="000D2AE3" w:rsidRPr="00EB4168" w:rsidRDefault="000D2AE3" w:rsidP="00EB4168">
      <w:pPr>
        <w:pStyle w:val="2f2"/>
        <w:spacing w:before="312" w:after="312"/>
      </w:pPr>
      <w:r w:rsidRPr="00EB4168">
        <w:t xml:space="preserve">  [Messa</w:t>
      </w:r>
      <w:r w:rsidR="00423BDC" w:rsidRPr="00EB4168">
        <w:t xml:space="preserve">ge-Authenticator            </w:t>
      </w:r>
      <w:r w:rsidR="00423BDC" w:rsidRPr="00EB4168">
        <w:tab/>
        <w:t xml:space="preserve"> </w:t>
      </w:r>
      <w:r w:rsidR="00423BDC" w:rsidRPr="00EB4168">
        <w:tab/>
      </w:r>
      <w:r w:rsidRPr="00EB4168">
        <w:t>] [18] [00 00 00 00 00 00 00 00 00 00 00 00 00 00 00 00 ]</w:t>
      </w:r>
    </w:p>
    <w:p w14:paraId="38D03A15" w14:textId="77777777" w:rsidR="000D2AE3" w:rsidRDefault="000D2AE3" w:rsidP="0038023D">
      <w:pPr>
        <w:pStyle w:val="1e"/>
      </w:pPr>
      <w:r w:rsidRPr="000D2AE3">
        <w:t>The command output shows that the RADIUS server (namely, iMaster NCE-Campus at 192.168.4.104) sends a RADIUS packet carrying</w:t>
      </w:r>
      <w:r w:rsidRPr="000D2AE3">
        <w:rPr>
          <w:b/>
        </w:rPr>
        <w:t xml:space="preserve"> Tunnel-Private-Group-ID</w:t>
      </w:r>
      <w:r w:rsidRPr="000D2AE3">
        <w:t>,</w:t>
      </w:r>
      <w:r w:rsidRPr="000D2AE3">
        <w:rPr>
          <w:b/>
        </w:rPr>
        <w:t xml:space="preserve"> Tunnel-Medium-Type</w:t>
      </w:r>
      <w:r w:rsidRPr="000D2AE3">
        <w:t xml:space="preserve">, </w:t>
      </w:r>
      <w:r w:rsidRPr="000D2AE3">
        <w:rPr>
          <w:b/>
        </w:rPr>
        <w:t>Tunnel-Type</w:t>
      </w:r>
      <w:r w:rsidRPr="000D2AE3">
        <w:t>, and</w:t>
      </w:r>
      <w:r w:rsidRPr="000D2AE3">
        <w:rPr>
          <w:b/>
        </w:rPr>
        <w:t xml:space="preserve"> Filter-Id</w:t>
      </w:r>
      <w:r w:rsidRPr="000D2AE3">
        <w:t xml:space="preserve"> attributes to AR2. Based on such attributes, AR2 obtains authorization information.</w:t>
      </w:r>
    </w:p>
    <w:p w14:paraId="018834C0" w14:textId="77777777" w:rsidR="0062510F" w:rsidRPr="000D2AE3" w:rsidRDefault="0062510F" w:rsidP="0038023D">
      <w:pPr>
        <w:pStyle w:val="1e"/>
      </w:pPr>
    </w:p>
    <w:p w14:paraId="2750F898" w14:textId="77777777" w:rsidR="000D2AE3" w:rsidRPr="000D2AE3" w:rsidRDefault="000D2AE3" w:rsidP="00D152A7">
      <w:pPr>
        <w:pStyle w:val="30"/>
      </w:pPr>
      <w:r w:rsidRPr="000D2AE3">
        <w:t>Configure MAC address authentication.</w:t>
      </w:r>
    </w:p>
    <w:p w14:paraId="685DA533" w14:textId="77777777" w:rsidR="000D2AE3" w:rsidRPr="000D2AE3" w:rsidRDefault="000D2AE3" w:rsidP="0038023D">
      <w:pPr>
        <w:pStyle w:val="1e"/>
      </w:pPr>
      <w:r w:rsidRPr="000D2AE3">
        <w:t xml:space="preserve">On AR2, create a MAC access profile named </w:t>
      </w:r>
      <w:r w:rsidRPr="000D2AE3">
        <w:rPr>
          <w:b/>
        </w:rPr>
        <w:t>m1</w:t>
      </w:r>
      <w:r w:rsidRPr="000D2AE3">
        <w:t xml:space="preserve"> and an authentication profile named </w:t>
      </w:r>
      <w:r w:rsidRPr="000D2AE3">
        <w:rPr>
          <w:b/>
        </w:rPr>
        <w:t>p2</w:t>
      </w:r>
      <w:r w:rsidRPr="000D2AE3">
        <w:t xml:space="preserve">, bind the access profile </w:t>
      </w:r>
      <w:r w:rsidRPr="000D2AE3">
        <w:rPr>
          <w:b/>
        </w:rPr>
        <w:t>m1</w:t>
      </w:r>
      <w:r w:rsidRPr="000D2AE3">
        <w:t xml:space="preserve"> to the authentication profile </w:t>
      </w:r>
      <w:r w:rsidRPr="000D2AE3">
        <w:rPr>
          <w:b/>
        </w:rPr>
        <w:t>p2</w:t>
      </w:r>
      <w:r w:rsidRPr="000D2AE3">
        <w:t xml:space="preserve">, and bind the authentication profile </w:t>
      </w:r>
      <w:r w:rsidRPr="000D2AE3">
        <w:rPr>
          <w:b/>
        </w:rPr>
        <w:t>p2</w:t>
      </w:r>
      <w:r w:rsidRPr="000D2AE3">
        <w:t xml:space="preserve"> to an interface.</w:t>
      </w:r>
    </w:p>
    <w:p w14:paraId="6B978864" w14:textId="77777777" w:rsidR="000D2AE3" w:rsidRPr="000D2AE3" w:rsidRDefault="000D2AE3" w:rsidP="0038023D">
      <w:pPr>
        <w:pStyle w:val="1e"/>
      </w:pPr>
      <w:r w:rsidRPr="000D2AE3">
        <w:t xml:space="preserve"># Create a MAC access profile named </w:t>
      </w:r>
      <w:r w:rsidRPr="000D2AE3">
        <w:rPr>
          <w:b/>
        </w:rPr>
        <w:t>m1</w:t>
      </w:r>
      <w:r w:rsidRPr="000D2AE3">
        <w:t xml:space="preserve">. </w:t>
      </w:r>
    </w:p>
    <w:p w14:paraId="2F584FA0" w14:textId="77777777" w:rsidR="000D2AE3" w:rsidRPr="00EB4168" w:rsidRDefault="000D2AE3" w:rsidP="00EB4168">
      <w:pPr>
        <w:pStyle w:val="2f2"/>
        <w:spacing w:before="312" w:after="312"/>
      </w:pPr>
      <w:r w:rsidRPr="00EB4168">
        <w:t>[AR2]mac-access-profile name m1</w:t>
      </w:r>
    </w:p>
    <w:p w14:paraId="69F38B28" w14:textId="77777777" w:rsidR="000D2AE3" w:rsidRPr="00EB4168" w:rsidRDefault="000D2AE3" w:rsidP="00EB4168">
      <w:pPr>
        <w:pStyle w:val="2f2"/>
        <w:spacing w:before="312" w:after="312"/>
      </w:pPr>
      <w:r w:rsidRPr="00EB4168">
        <w:t>[AR2-mac-access-profile-m1]mac-authen username macaddress format with-hyphen</w:t>
      </w:r>
    </w:p>
    <w:p w14:paraId="3F2E7C29" w14:textId="77777777" w:rsidR="000D2AE3" w:rsidRPr="00EB4168" w:rsidRDefault="000D2AE3" w:rsidP="00EB4168">
      <w:pPr>
        <w:pStyle w:val="2f2"/>
        <w:spacing w:before="312" w:after="312"/>
      </w:pPr>
      <w:r w:rsidRPr="00EB4168">
        <w:t>[AR2-mac-access-profile-m1]quit</w:t>
      </w:r>
    </w:p>
    <w:p w14:paraId="755E09AE" w14:textId="77777777" w:rsidR="000D2AE3" w:rsidRPr="000D2AE3" w:rsidRDefault="000D2AE3" w:rsidP="0038023D">
      <w:pPr>
        <w:pStyle w:val="1e"/>
      </w:pPr>
      <w:r w:rsidRPr="000D2AE3">
        <w:t xml:space="preserve">Change the format of the user name for MAC address authentication. By default, both the user name and password </w:t>
      </w:r>
      <w:r w:rsidRPr="000D2AE3">
        <w:rPr>
          <w:rFonts w:hint="eastAsia"/>
        </w:rPr>
        <w:t>for</w:t>
      </w:r>
      <w:r w:rsidRPr="000D2AE3">
        <w:t xml:space="preserve"> MAC address authentication are MAC addresses without hyphens (-). Here, you should manually change them to MAC addresses with hyphens (-).</w:t>
      </w:r>
    </w:p>
    <w:p w14:paraId="33A661C8" w14:textId="77777777" w:rsidR="000D2AE3" w:rsidRPr="000D2AE3" w:rsidRDefault="000D2AE3" w:rsidP="0038023D">
      <w:pPr>
        <w:pStyle w:val="1e"/>
      </w:pPr>
      <w:r w:rsidRPr="000D2AE3">
        <w:t xml:space="preserve"># Create an authentication profile named </w:t>
      </w:r>
      <w:r w:rsidRPr="000D2AE3">
        <w:rPr>
          <w:b/>
        </w:rPr>
        <w:t>p2</w:t>
      </w:r>
      <w:r w:rsidRPr="000D2AE3">
        <w:t>.</w:t>
      </w:r>
    </w:p>
    <w:p w14:paraId="1101FC04" w14:textId="77777777" w:rsidR="000D2AE3" w:rsidRPr="00EB4168" w:rsidRDefault="000D2AE3" w:rsidP="00EB4168">
      <w:pPr>
        <w:pStyle w:val="2f2"/>
        <w:spacing w:before="312" w:after="312"/>
      </w:pPr>
      <w:r w:rsidRPr="00EB4168">
        <w:t>[AR2]authentication-profile name p2</w:t>
      </w:r>
    </w:p>
    <w:p w14:paraId="142DEE70" w14:textId="77777777" w:rsidR="000D2AE3" w:rsidRPr="00EB4168" w:rsidRDefault="000D2AE3" w:rsidP="00EB4168">
      <w:pPr>
        <w:pStyle w:val="2f2"/>
        <w:spacing w:before="312" w:after="312"/>
      </w:pPr>
      <w:r w:rsidRPr="00EB4168">
        <w:t>[AR2-authen-profile-p2] mac-access-profile m1</w:t>
      </w:r>
    </w:p>
    <w:p w14:paraId="4120EF04" w14:textId="77777777" w:rsidR="000D2AE3" w:rsidRPr="00EB4168" w:rsidRDefault="000D2AE3" w:rsidP="00EB4168">
      <w:pPr>
        <w:pStyle w:val="2f2"/>
        <w:spacing w:before="312" w:after="312"/>
      </w:pPr>
      <w:r w:rsidRPr="00EB4168">
        <w:t>[AR2-authen-profile-p2] access-domain auth force</w:t>
      </w:r>
    </w:p>
    <w:p w14:paraId="277E4C5D" w14:textId="77777777" w:rsidR="000D2AE3" w:rsidRPr="00EB4168" w:rsidRDefault="000D2AE3" w:rsidP="00EB4168">
      <w:pPr>
        <w:pStyle w:val="2f2"/>
        <w:spacing w:before="312" w:after="312"/>
      </w:pPr>
      <w:r w:rsidRPr="00EB4168">
        <w:t>[AR2-authen-profile-p2] quit</w:t>
      </w:r>
    </w:p>
    <w:p w14:paraId="33445272" w14:textId="77777777" w:rsidR="000D2AE3" w:rsidRPr="000D2AE3" w:rsidRDefault="000D2AE3" w:rsidP="0038023D">
      <w:pPr>
        <w:pStyle w:val="1e"/>
      </w:pPr>
      <w:r w:rsidRPr="000D2AE3">
        <w:t xml:space="preserve">Bind the access profile </w:t>
      </w:r>
      <w:r w:rsidRPr="000D2AE3">
        <w:rPr>
          <w:b/>
        </w:rPr>
        <w:t>m1</w:t>
      </w:r>
      <w:r w:rsidRPr="000D2AE3">
        <w:t xml:space="preserve"> to it and specify a forcible authentication domain named </w:t>
      </w:r>
      <w:r w:rsidRPr="000D2AE3">
        <w:rPr>
          <w:b/>
        </w:rPr>
        <w:t>auth</w:t>
      </w:r>
      <w:r w:rsidRPr="000D2AE3">
        <w:t>.</w:t>
      </w:r>
    </w:p>
    <w:p w14:paraId="5F1B9DE7" w14:textId="77777777" w:rsidR="000D2AE3" w:rsidRPr="000D2AE3" w:rsidRDefault="000D2AE3" w:rsidP="0038023D">
      <w:pPr>
        <w:pStyle w:val="1e"/>
      </w:pPr>
      <w:r w:rsidRPr="000D2AE3">
        <w:t xml:space="preserve"># On GE0/0/2, change the bound authentication profile </w:t>
      </w:r>
      <w:r w:rsidRPr="000D2AE3">
        <w:rPr>
          <w:b/>
        </w:rPr>
        <w:t>p2</w:t>
      </w:r>
      <w:r w:rsidRPr="000D2AE3">
        <w:t>.</w:t>
      </w:r>
    </w:p>
    <w:p w14:paraId="4185937D" w14:textId="77777777" w:rsidR="000D2AE3" w:rsidRPr="00EB4168" w:rsidRDefault="000D2AE3" w:rsidP="00EB4168">
      <w:pPr>
        <w:pStyle w:val="2f2"/>
        <w:spacing w:before="312" w:after="312"/>
      </w:pPr>
      <w:r w:rsidRPr="00EB4168">
        <w:t>[AR2]interface GigabitEthernet 0/0/2</w:t>
      </w:r>
    </w:p>
    <w:p w14:paraId="3C7803D1" w14:textId="77777777" w:rsidR="000D2AE3" w:rsidRPr="00EB4168" w:rsidRDefault="000D2AE3" w:rsidP="00EB4168">
      <w:pPr>
        <w:pStyle w:val="2f2"/>
        <w:spacing w:before="312" w:after="312"/>
      </w:pPr>
      <w:r w:rsidRPr="00EB4168">
        <w:t>[AR2-GigabitEthernet0/0/2]authentication-profile p2</w:t>
      </w:r>
    </w:p>
    <w:p w14:paraId="633747DC" w14:textId="77777777" w:rsidR="000D2AE3" w:rsidRPr="00EB4168" w:rsidRDefault="000D2AE3" w:rsidP="00EB4168">
      <w:pPr>
        <w:pStyle w:val="2f2"/>
        <w:spacing w:before="312" w:after="312"/>
      </w:pPr>
      <w:r w:rsidRPr="00EB4168">
        <w:t>Warning: Changing the authentication profile will cause online users to go offline. Continue? [Y/N]y</w:t>
      </w:r>
    </w:p>
    <w:p w14:paraId="5ACCA214" w14:textId="77777777" w:rsidR="000D2AE3" w:rsidRPr="000D2AE3" w:rsidRDefault="000D2AE3" w:rsidP="0038023D">
      <w:pPr>
        <w:pStyle w:val="1e"/>
      </w:pPr>
      <w:r w:rsidRPr="000D2AE3">
        <w:t>In this case, the configuration on the interface is overwritten, and 802.1X authentication is then disabled on the terminal.</w:t>
      </w:r>
    </w:p>
    <w:p w14:paraId="7772CD54" w14:textId="77777777" w:rsidR="000D2AE3" w:rsidRPr="000D2AE3" w:rsidRDefault="000D2AE3" w:rsidP="0038023D">
      <w:pPr>
        <w:pStyle w:val="1e"/>
      </w:pPr>
      <w:r w:rsidRPr="000D2AE3">
        <w:t># Check the MAC address of the terminal.</w:t>
      </w:r>
    </w:p>
    <w:p w14:paraId="0A3BF738" w14:textId="77777777" w:rsidR="000D2AE3" w:rsidRPr="00EB4168" w:rsidRDefault="000D2AE3" w:rsidP="00EB4168">
      <w:pPr>
        <w:pStyle w:val="2f2"/>
        <w:spacing w:before="312" w:after="312"/>
      </w:pPr>
      <w:r w:rsidRPr="00EB4168">
        <w:t>[C:\~]$ ipconfig /all</w:t>
      </w:r>
    </w:p>
    <w:p w14:paraId="3987E1CE" w14:textId="77777777" w:rsidR="000D2AE3" w:rsidRPr="00EB4168" w:rsidRDefault="000D2AE3" w:rsidP="00EB4168">
      <w:pPr>
        <w:pStyle w:val="2f2"/>
        <w:spacing w:before="312" w:after="312"/>
      </w:pPr>
      <w:r w:rsidRPr="00EB4168">
        <w:t>Windows IP Configuration</w:t>
      </w:r>
    </w:p>
    <w:p w14:paraId="2CEE7A19" w14:textId="77777777" w:rsidR="000D2AE3" w:rsidRPr="00EB4168" w:rsidRDefault="000D2AE3" w:rsidP="00EB4168">
      <w:pPr>
        <w:pStyle w:val="2f2"/>
        <w:spacing w:before="312" w:after="312"/>
      </w:pPr>
      <w:r w:rsidRPr="00EB4168">
        <w:t xml:space="preserve">   Host Name . . . . . . . . . . . . : DESKTOP-R5G9137</w:t>
      </w:r>
    </w:p>
    <w:p w14:paraId="53CED7E3" w14:textId="77777777" w:rsidR="000D2AE3" w:rsidRPr="00EB4168" w:rsidRDefault="000D2AE3" w:rsidP="00EB4168">
      <w:pPr>
        <w:pStyle w:val="2f2"/>
        <w:spacing w:before="312" w:after="312"/>
      </w:pPr>
      <w:r w:rsidRPr="00EB4168">
        <w:t xml:space="preserve">   Primary Dns Suffix  . . . . . . . : </w:t>
      </w:r>
    </w:p>
    <w:p w14:paraId="413D1241" w14:textId="77777777" w:rsidR="000D2AE3" w:rsidRPr="00EB4168" w:rsidRDefault="000D2AE3" w:rsidP="00EB4168">
      <w:pPr>
        <w:pStyle w:val="2f2"/>
        <w:spacing w:before="312" w:after="312"/>
      </w:pPr>
      <w:r w:rsidRPr="00EB4168">
        <w:t xml:space="preserve">   Node Type . . . . . . . . . . . . : Hybrid</w:t>
      </w:r>
    </w:p>
    <w:p w14:paraId="5EF22BF1" w14:textId="77777777" w:rsidR="000D2AE3" w:rsidRPr="00EB4168" w:rsidRDefault="000D2AE3" w:rsidP="00EB4168">
      <w:pPr>
        <w:pStyle w:val="2f2"/>
        <w:spacing w:before="312" w:after="312"/>
      </w:pPr>
      <w:r w:rsidRPr="00EB4168">
        <w:t xml:space="preserve">   IP Routing Enabled. . . . . . . . : No</w:t>
      </w:r>
    </w:p>
    <w:p w14:paraId="0B8C9EB6" w14:textId="77777777" w:rsidR="000D2AE3" w:rsidRPr="00EB4168" w:rsidRDefault="000D2AE3" w:rsidP="00EB4168">
      <w:pPr>
        <w:pStyle w:val="2f2"/>
        <w:spacing w:before="312" w:after="312"/>
      </w:pPr>
      <w:r w:rsidRPr="00EB4168">
        <w:t xml:space="preserve">   WINS Proxy Enabled. . . . . . . . : No</w:t>
      </w:r>
    </w:p>
    <w:p w14:paraId="2CB15DA5" w14:textId="77777777" w:rsidR="000D2AE3" w:rsidRPr="00EB4168" w:rsidRDefault="000D2AE3" w:rsidP="00EB4168">
      <w:pPr>
        <w:pStyle w:val="2f2"/>
        <w:spacing w:before="312" w:after="312"/>
      </w:pPr>
      <w:r w:rsidRPr="00EB4168">
        <w:t>Ethernet adapter Ethernet:</w:t>
      </w:r>
    </w:p>
    <w:p w14:paraId="2B625F41" w14:textId="77777777" w:rsidR="000D2AE3" w:rsidRPr="00EB4168" w:rsidRDefault="000D2AE3" w:rsidP="00EB4168">
      <w:pPr>
        <w:pStyle w:val="2f2"/>
        <w:spacing w:before="312" w:after="312"/>
      </w:pPr>
      <w:r w:rsidRPr="00EB4168">
        <w:t xml:space="preserve">   Connection-specific DNS Suffix  . : </w:t>
      </w:r>
    </w:p>
    <w:p w14:paraId="77ED120F" w14:textId="77777777" w:rsidR="000D2AE3" w:rsidRPr="00EB4168" w:rsidRDefault="000D2AE3" w:rsidP="00EB4168">
      <w:pPr>
        <w:pStyle w:val="2f2"/>
        <w:spacing w:before="312" w:after="312"/>
      </w:pPr>
      <w:r w:rsidRPr="00EB4168">
        <w:t xml:space="preserve">   Description . . . . . . . . . . . : Red Hat VirtIO Ethernet Adapter</w:t>
      </w:r>
    </w:p>
    <w:p w14:paraId="5CDAB44C" w14:textId="77777777" w:rsidR="000D2AE3" w:rsidRPr="00EB4168" w:rsidRDefault="000D2AE3" w:rsidP="00EB4168">
      <w:pPr>
        <w:pStyle w:val="2f2"/>
        <w:spacing w:before="312" w:after="312"/>
      </w:pPr>
      <w:r w:rsidRPr="00EB4168">
        <w:t xml:space="preserve">   Physical Address. . . . . . . . . : </w:t>
      </w:r>
      <w:r w:rsidRPr="004B6FC8">
        <w:rPr>
          <w:color w:val="BF000B"/>
        </w:rPr>
        <w:t>28-6E-D4-89-D3-D8</w:t>
      </w:r>
    </w:p>
    <w:p w14:paraId="4D43A259" w14:textId="77777777" w:rsidR="000D2AE3" w:rsidRPr="00EB4168" w:rsidRDefault="000D2AE3" w:rsidP="00EB4168">
      <w:pPr>
        <w:pStyle w:val="2f2"/>
        <w:spacing w:before="312" w:after="312"/>
      </w:pPr>
      <w:r w:rsidRPr="00EB4168">
        <w:t xml:space="preserve">   DHCP Enabled. . . . . . . . . . . : No</w:t>
      </w:r>
    </w:p>
    <w:p w14:paraId="36B808E6" w14:textId="77777777" w:rsidR="000D2AE3" w:rsidRPr="00EB4168" w:rsidRDefault="000D2AE3" w:rsidP="00EB4168">
      <w:pPr>
        <w:pStyle w:val="2f2"/>
        <w:spacing w:before="312" w:after="312"/>
      </w:pPr>
      <w:r w:rsidRPr="00EB4168">
        <w:t xml:space="preserve">   Autoconfiguration Enabled . . . . : Yes</w:t>
      </w:r>
    </w:p>
    <w:p w14:paraId="4D3A2DDB" w14:textId="77777777" w:rsidR="000D2AE3" w:rsidRPr="00EB4168" w:rsidRDefault="000D2AE3" w:rsidP="00EB4168">
      <w:pPr>
        <w:pStyle w:val="2f2"/>
        <w:spacing w:before="312" w:after="312"/>
      </w:pPr>
      <w:r w:rsidRPr="00EB4168">
        <w:t xml:space="preserve">   Link-local IPv6 Address . . . . . : fe80::8d29:6c4a:310d:7062%8(Preferred) </w:t>
      </w:r>
    </w:p>
    <w:p w14:paraId="4BFDFD47" w14:textId="77777777" w:rsidR="000D2AE3" w:rsidRPr="00EB4168" w:rsidRDefault="000D2AE3" w:rsidP="00EB4168">
      <w:pPr>
        <w:pStyle w:val="2f2"/>
        <w:spacing w:before="312" w:after="312"/>
      </w:pPr>
      <w:r w:rsidRPr="00EB4168">
        <w:t xml:space="preserve">   IPv4 Address. . . . . . . . . . . : 169.254.122.57(Preferred) </w:t>
      </w:r>
    </w:p>
    <w:p w14:paraId="69EA7B03" w14:textId="77777777" w:rsidR="000D2AE3" w:rsidRPr="00EB4168" w:rsidRDefault="000D2AE3" w:rsidP="00EB4168">
      <w:pPr>
        <w:pStyle w:val="2f2"/>
        <w:spacing w:before="312" w:after="312"/>
      </w:pPr>
      <w:r w:rsidRPr="00EB4168">
        <w:t xml:space="preserve">   Subnet Mask . . . . . . . . . . . : 255.255.255.0</w:t>
      </w:r>
    </w:p>
    <w:p w14:paraId="637E0358" w14:textId="77777777" w:rsidR="000D2AE3" w:rsidRPr="00EB4168" w:rsidRDefault="000D2AE3" w:rsidP="00EB4168">
      <w:pPr>
        <w:pStyle w:val="2f2"/>
        <w:spacing w:before="312" w:after="312"/>
      </w:pPr>
      <w:r w:rsidRPr="00EB4168">
        <w:t xml:space="preserve">   Default Gateway . . . . . . . . . : </w:t>
      </w:r>
    </w:p>
    <w:p w14:paraId="74533E54" w14:textId="77777777" w:rsidR="000D2AE3" w:rsidRPr="00EB4168" w:rsidRDefault="000D2AE3" w:rsidP="00EB4168">
      <w:pPr>
        <w:pStyle w:val="2f2"/>
        <w:spacing w:before="312" w:after="312"/>
      </w:pPr>
      <w:r w:rsidRPr="00EB4168">
        <w:t xml:space="preserve">   DHCPv6 IAID . . . . . . . . . . . : 606629588</w:t>
      </w:r>
    </w:p>
    <w:p w14:paraId="388B03EB" w14:textId="77777777" w:rsidR="000D2AE3" w:rsidRPr="00EB4168" w:rsidRDefault="000D2AE3" w:rsidP="00EB4168">
      <w:pPr>
        <w:pStyle w:val="2f2"/>
        <w:spacing w:before="312" w:after="312"/>
      </w:pPr>
      <w:r w:rsidRPr="00EB4168">
        <w:t xml:space="preserve">   DHCPv6 Client DUID. . . . . . . . : 00-01-00-01-27-51-41-CD-50-2B-73-D9-6A-9A</w:t>
      </w:r>
    </w:p>
    <w:p w14:paraId="48221B53" w14:textId="77777777" w:rsidR="000D2AE3" w:rsidRPr="00EB4168" w:rsidRDefault="000D2AE3" w:rsidP="00EB4168">
      <w:pPr>
        <w:pStyle w:val="2f2"/>
        <w:spacing w:before="312" w:after="312"/>
      </w:pPr>
      <w:r w:rsidRPr="00EB4168">
        <w:t xml:space="preserve">   DNS Servers . . . . . . . . . . . : fec0:0:0:ffff::1%1</w:t>
      </w:r>
    </w:p>
    <w:p w14:paraId="5F7F0788" w14:textId="77777777" w:rsidR="000D2AE3" w:rsidRPr="00EB4168" w:rsidRDefault="000D2AE3" w:rsidP="00EB4168">
      <w:pPr>
        <w:pStyle w:val="2f2"/>
        <w:spacing w:before="312" w:after="312"/>
      </w:pPr>
      <w:r w:rsidRPr="00EB4168">
        <w:t xml:space="preserve">                                       fec0:0:0:ffff::2%1</w:t>
      </w:r>
    </w:p>
    <w:p w14:paraId="2750D814" w14:textId="77777777" w:rsidR="000D2AE3" w:rsidRPr="00EB4168" w:rsidRDefault="000D2AE3" w:rsidP="00EB4168">
      <w:pPr>
        <w:pStyle w:val="2f2"/>
        <w:spacing w:before="312" w:after="312"/>
      </w:pPr>
      <w:r w:rsidRPr="00EB4168">
        <w:t xml:space="preserve">                                       fec0:0:0:ffff::3%1</w:t>
      </w:r>
    </w:p>
    <w:p w14:paraId="637E51C7" w14:textId="77777777" w:rsidR="000D2AE3" w:rsidRPr="00EB4168" w:rsidRDefault="000D2AE3" w:rsidP="00EB4168">
      <w:pPr>
        <w:pStyle w:val="2f2"/>
        <w:spacing w:before="312" w:after="312"/>
      </w:pPr>
      <w:r w:rsidRPr="00EB4168">
        <w:t xml:space="preserve">   NetBIOS over Tcpip. . . . . . . . : Enabled</w:t>
      </w:r>
    </w:p>
    <w:p w14:paraId="00142952" w14:textId="77777777" w:rsidR="000D2AE3" w:rsidRPr="000D2AE3" w:rsidRDefault="000D2AE3" w:rsidP="0038023D">
      <w:pPr>
        <w:pStyle w:val="1e"/>
      </w:pPr>
      <w:r w:rsidRPr="000D2AE3">
        <w:t xml:space="preserve">In the cmd window, run the </w:t>
      </w:r>
      <w:r w:rsidRPr="000D2AE3">
        <w:rPr>
          <w:b/>
        </w:rPr>
        <w:t>ipconfig /all</w:t>
      </w:r>
      <w:r w:rsidRPr="000D2AE3">
        <w:t xml:space="preserve"> command to check the MAC address of the network adapter. The obtained MAC address is 28-6E-D4-89-D3-D8.</w:t>
      </w:r>
    </w:p>
    <w:p w14:paraId="2081E317" w14:textId="77777777" w:rsidR="000D2AE3" w:rsidRPr="000D2AE3" w:rsidRDefault="000D2AE3" w:rsidP="0038023D">
      <w:pPr>
        <w:pStyle w:val="1e"/>
      </w:pPr>
      <w:r w:rsidRPr="000D2AE3">
        <w:t># On iMaster NCE-Campus, create a MAC authentication account.</w:t>
      </w:r>
    </w:p>
    <w:p w14:paraId="219E02B3" w14:textId="2837AB6D" w:rsidR="000D2AE3" w:rsidRPr="000D2AE3" w:rsidRDefault="00423BDC" w:rsidP="00141150">
      <w:pPr>
        <w:pStyle w:val="1e"/>
        <w:jc w:val="center"/>
      </w:pPr>
      <w:r w:rsidRPr="000D2AE3">
        <w:rPr>
          <w:noProof/>
        </w:rPr>
        <w:drawing>
          <wp:inline distT="0" distB="0" distL="0" distR="0" wp14:anchorId="7AB830E9" wp14:editId="10FC8488">
            <wp:extent cx="3461257" cy="1722187"/>
            <wp:effectExtent l="19050" t="19050" r="25400" b="11430"/>
            <wp:docPr id="267" name="图片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472292" cy="1727677"/>
                    </a:xfrm>
                    <a:prstGeom prst="rect">
                      <a:avLst/>
                    </a:prstGeom>
                    <a:ln w="12700">
                      <a:solidFill>
                        <a:schemeClr val="bg1">
                          <a:lumMod val="85000"/>
                        </a:schemeClr>
                      </a:solidFill>
                    </a:ln>
                  </pic:spPr>
                </pic:pic>
              </a:graphicData>
            </a:graphic>
          </wp:inline>
        </w:drawing>
      </w:r>
    </w:p>
    <w:p w14:paraId="45DA619F" w14:textId="77777777" w:rsidR="000D2AE3" w:rsidRPr="000D2AE3" w:rsidRDefault="000D2AE3" w:rsidP="0038023D">
      <w:pPr>
        <w:pStyle w:val="1e"/>
      </w:pPr>
      <w:r w:rsidRPr="000D2AE3">
        <w:t xml:space="preserve">Choose </w:t>
      </w:r>
      <w:r w:rsidRPr="000D2AE3">
        <w:rPr>
          <w:b/>
        </w:rPr>
        <w:t>Admission</w:t>
      </w:r>
      <w:r w:rsidRPr="000D2AE3">
        <w:t xml:space="preserve"> &gt; </w:t>
      </w:r>
      <w:r w:rsidRPr="000D2AE3">
        <w:rPr>
          <w:b/>
        </w:rPr>
        <w:t>Admission Resources</w:t>
      </w:r>
      <w:r w:rsidRPr="000D2AE3">
        <w:t xml:space="preserve"> &gt; </w:t>
      </w:r>
      <w:r w:rsidRPr="000D2AE3">
        <w:rPr>
          <w:b/>
        </w:rPr>
        <w:t>User Management</w:t>
      </w:r>
      <w:r w:rsidRPr="000D2AE3">
        <w:t xml:space="preserve">. Click </w:t>
      </w:r>
      <w:r w:rsidRPr="000D2AE3">
        <w:rPr>
          <w:b/>
        </w:rPr>
        <w:t>MAC Account</w:t>
      </w:r>
      <w:r w:rsidRPr="000D2AE3">
        <w:t xml:space="preserve">, click </w:t>
      </w:r>
      <w:r w:rsidRPr="000D2AE3">
        <w:rPr>
          <w:b/>
        </w:rPr>
        <w:t>Create</w:t>
      </w:r>
      <w:r w:rsidRPr="000D2AE3">
        <w:t xml:space="preserve">, set </w:t>
      </w:r>
      <w:r w:rsidRPr="000D2AE3">
        <w:rPr>
          <w:b/>
        </w:rPr>
        <w:t>MAC Account Name</w:t>
      </w:r>
      <w:r w:rsidRPr="000D2AE3">
        <w:t xml:space="preserve"> to </w:t>
      </w:r>
      <w:r w:rsidRPr="000D2AE3">
        <w:rPr>
          <w:b/>
        </w:rPr>
        <w:t>Site2</w:t>
      </w:r>
      <w:r w:rsidRPr="000D2AE3">
        <w:t xml:space="preserve">, and add the MAC address (28-6E-D4-89-D3-D8) of the PC to </w:t>
      </w:r>
      <w:r w:rsidRPr="000D2AE3">
        <w:rPr>
          <w:b/>
        </w:rPr>
        <w:t>MAC address list</w:t>
      </w:r>
      <w:r w:rsidRPr="000D2AE3">
        <w:t>.</w:t>
      </w:r>
    </w:p>
    <w:p w14:paraId="65DFED5F" w14:textId="77777777" w:rsidR="000D2AE3" w:rsidRPr="000D2AE3" w:rsidRDefault="000D2AE3" w:rsidP="0038023D">
      <w:pPr>
        <w:pStyle w:val="1e"/>
        <w:rPr>
          <w:noProof/>
        </w:rPr>
      </w:pPr>
      <w:r w:rsidRPr="000D2AE3">
        <w:t># Configure an authorization rule.</w:t>
      </w:r>
    </w:p>
    <w:p w14:paraId="1DEABFBF" w14:textId="3FA3D9E4" w:rsidR="000D2AE3" w:rsidRPr="000D2AE3" w:rsidRDefault="000D2AE3" w:rsidP="00423BDC">
      <w:pPr>
        <w:spacing w:before="160" w:after="160"/>
        <w:ind w:left="0"/>
        <w:jc w:val="right"/>
        <w:rPr>
          <w:rFonts w:ascii="Huawei Sans" w:hAnsi="Huawei Sans" w:cs="Times New Roman"/>
          <w:sz w:val="21"/>
          <w:szCs w:val="20"/>
        </w:rPr>
      </w:pPr>
      <w:r w:rsidRPr="000D2AE3">
        <w:rPr>
          <w:rFonts w:ascii="Huawei Sans" w:hAnsi="Huawei Sans" w:cs="Times New Roman"/>
          <w:noProof/>
          <w:sz w:val="21"/>
          <w:szCs w:val="20"/>
        </w:rPr>
        <w:drawing>
          <wp:inline distT="0" distB="0" distL="0" distR="0" wp14:anchorId="2457B638" wp14:editId="42751060">
            <wp:extent cx="5454000" cy="4297897"/>
            <wp:effectExtent l="19050" t="19050" r="13970" b="26670"/>
            <wp:docPr id="268"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454000" cy="4297897"/>
                    </a:xfrm>
                    <a:prstGeom prst="rect">
                      <a:avLst/>
                    </a:prstGeom>
                    <a:ln w="12700">
                      <a:solidFill>
                        <a:schemeClr val="bg1">
                          <a:lumMod val="85000"/>
                        </a:schemeClr>
                      </a:solidFill>
                    </a:ln>
                  </pic:spPr>
                </pic:pic>
              </a:graphicData>
            </a:graphic>
          </wp:inline>
        </w:drawing>
      </w:r>
    </w:p>
    <w:p w14:paraId="51CAB81C" w14:textId="77777777" w:rsidR="000D2AE3" w:rsidRPr="000D2AE3" w:rsidRDefault="000D2AE3" w:rsidP="0038023D">
      <w:pPr>
        <w:pStyle w:val="1e"/>
      </w:pPr>
      <w:r w:rsidRPr="000D2AE3">
        <w:t xml:space="preserve">Choose </w:t>
      </w:r>
      <w:r w:rsidRPr="000D2AE3">
        <w:rPr>
          <w:b/>
        </w:rPr>
        <w:t xml:space="preserve">Admission </w:t>
      </w:r>
      <w:r w:rsidRPr="000D2AE3">
        <w:t xml:space="preserve">&gt; </w:t>
      </w:r>
      <w:r w:rsidRPr="000D2AE3">
        <w:rPr>
          <w:b/>
        </w:rPr>
        <w:t>Admission Policy</w:t>
      </w:r>
      <w:r w:rsidRPr="000D2AE3">
        <w:t xml:space="preserve"> &gt; </w:t>
      </w:r>
      <w:r w:rsidRPr="000D2AE3">
        <w:rPr>
          <w:b/>
        </w:rPr>
        <w:t>Authentication and Authorization</w:t>
      </w:r>
      <w:r w:rsidRPr="000D2AE3">
        <w:t xml:space="preserve"> and click </w:t>
      </w:r>
      <w:r w:rsidRPr="000D2AE3">
        <w:rPr>
          <w:b/>
        </w:rPr>
        <w:t>Authorization Rules</w:t>
      </w:r>
      <w:r w:rsidRPr="000D2AE3">
        <w:t xml:space="preserve"> to create an authorization rule. Set </w:t>
      </w:r>
      <w:r w:rsidRPr="000D2AE3">
        <w:rPr>
          <w:b/>
        </w:rPr>
        <w:t>Name</w:t>
      </w:r>
      <w:r w:rsidRPr="000D2AE3">
        <w:t xml:space="preserve"> to </w:t>
      </w:r>
      <w:r w:rsidRPr="000D2AE3">
        <w:rPr>
          <w:b/>
        </w:rPr>
        <w:t>Site2_MAC</w:t>
      </w:r>
      <w:r w:rsidRPr="000D2AE3">
        <w:t xml:space="preserve"> and configure the rule as follows:</w:t>
      </w:r>
    </w:p>
    <w:p w14:paraId="6905ED13" w14:textId="77777777" w:rsidR="000D2AE3" w:rsidRPr="000D2AE3" w:rsidRDefault="000D2AE3" w:rsidP="00A53338">
      <w:pPr>
        <w:pStyle w:val="1e"/>
        <w:numPr>
          <w:ilvl w:val="0"/>
          <w:numId w:val="21"/>
        </w:numPr>
      </w:pPr>
      <w:r w:rsidRPr="00423BDC">
        <w:rPr>
          <w:b/>
        </w:rPr>
        <w:t>Authentication Mode</w:t>
      </w:r>
      <w:r w:rsidRPr="000D2AE3">
        <w:t>: Select MAC address authentication.</w:t>
      </w:r>
    </w:p>
    <w:p w14:paraId="2364E91E" w14:textId="77777777" w:rsidR="000D2AE3" w:rsidRPr="000D2AE3" w:rsidRDefault="000D2AE3" w:rsidP="00A53338">
      <w:pPr>
        <w:pStyle w:val="1e"/>
        <w:numPr>
          <w:ilvl w:val="0"/>
          <w:numId w:val="21"/>
        </w:numPr>
      </w:pPr>
      <w:r w:rsidRPr="00423BDC">
        <w:rPr>
          <w:b/>
        </w:rPr>
        <w:t>Access Mode</w:t>
      </w:r>
      <w:r w:rsidRPr="000D2AE3">
        <w:t>: Select Wired.</w:t>
      </w:r>
    </w:p>
    <w:p w14:paraId="714FD6FF" w14:textId="77777777" w:rsidR="000D2AE3" w:rsidRPr="000D2AE3" w:rsidRDefault="000D2AE3" w:rsidP="00A53338">
      <w:pPr>
        <w:pStyle w:val="1e"/>
        <w:numPr>
          <w:ilvl w:val="0"/>
          <w:numId w:val="21"/>
        </w:numPr>
      </w:pPr>
      <w:r w:rsidRPr="000D2AE3">
        <w:t xml:space="preserve">Enable </w:t>
      </w:r>
      <w:r w:rsidRPr="000D2AE3">
        <w:rPr>
          <w:b/>
        </w:rPr>
        <w:t xml:space="preserve">Account matching </w:t>
      </w:r>
      <w:r w:rsidRPr="000D2AE3">
        <w:t>and select the created MAC account (</w:t>
      </w:r>
      <w:r w:rsidRPr="000D2AE3">
        <w:rPr>
          <w:b/>
        </w:rPr>
        <w:t>Site2</w:t>
      </w:r>
      <w:r w:rsidRPr="000D2AE3">
        <w:t>).</w:t>
      </w:r>
    </w:p>
    <w:p w14:paraId="1EF7F032" w14:textId="77777777" w:rsidR="000D2AE3" w:rsidRPr="000D2AE3" w:rsidRDefault="000D2AE3" w:rsidP="00A53338">
      <w:pPr>
        <w:pStyle w:val="1e"/>
        <w:numPr>
          <w:ilvl w:val="0"/>
          <w:numId w:val="21"/>
        </w:numPr>
      </w:pPr>
      <w:r w:rsidRPr="000D2AE3">
        <w:t xml:space="preserve">In </w:t>
      </w:r>
      <w:r w:rsidRPr="000D2AE3">
        <w:rPr>
          <w:b/>
        </w:rPr>
        <w:t>Authentication result</w:t>
      </w:r>
      <w:r w:rsidRPr="000D2AE3">
        <w:t xml:space="preserve">, use the configured authorization result </w:t>
      </w:r>
      <w:r w:rsidRPr="000D2AE3">
        <w:rPr>
          <w:b/>
        </w:rPr>
        <w:t>Site2_dot1x</w:t>
      </w:r>
      <w:r w:rsidRPr="000D2AE3">
        <w:t>.</w:t>
      </w:r>
    </w:p>
    <w:p w14:paraId="28C675DF" w14:textId="77777777" w:rsidR="000D2AE3" w:rsidRPr="000D2AE3" w:rsidRDefault="000D2AE3" w:rsidP="0038023D">
      <w:pPr>
        <w:pStyle w:val="1e"/>
      </w:pPr>
      <w:r w:rsidRPr="000D2AE3">
        <w:t># On AR2, check the authentication result.</w:t>
      </w:r>
    </w:p>
    <w:p w14:paraId="60A4BF55" w14:textId="77777777" w:rsidR="000D2AE3" w:rsidRPr="00EB4168" w:rsidRDefault="000D2AE3" w:rsidP="00EB4168">
      <w:pPr>
        <w:pStyle w:val="2f2"/>
        <w:spacing w:before="312" w:after="312"/>
      </w:pPr>
      <w:r w:rsidRPr="00EB4168">
        <w:t>[AR2]display access-user domain auth</w:t>
      </w:r>
    </w:p>
    <w:p w14:paraId="2B4CF91F" w14:textId="77777777" w:rsidR="000D2AE3" w:rsidRPr="00EB4168" w:rsidRDefault="000D2AE3" w:rsidP="00EB4168">
      <w:pPr>
        <w:pStyle w:val="2f2"/>
        <w:spacing w:before="312" w:after="312"/>
      </w:pPr>
      <w:r w:rsidRPr="00EB4168">
        <w:t xml:space="preserve"> ------------------------------------------------------------------------------------------------------</w:t>
      </w:r>
    </w:p>
    <w:p w14:paraId="42FDDA8D" w14:textId="77777777" w:rsidR="000D2AE3" w:rsidRPr="00EB4168" w:rsidRDefault="000D2AE3" w:rsidP="00EB4168">
      <w:pPr>
        <w:pStyle w:val="2f2"/>
        <w:spacing w:before="312" w:after="312"/>
      </w:pPr>
      <w:r w:rsidRPr="00EB4168">
        <w:t xml:space="preserve"> UserID  Username               IP address                  MAC            Status</w:t>
      </w:r>
    </w:p>
    <w:p w14:paraId="1FB62738" w14:textId="77777777" w:rsidR="000D2AE3" w:rsidRPr="00EB4168" w:rsidRDefault="000D2AE3" w:rsidP="00EB4168">
      <w:pPr>
        <w:pStyle w:val="2f2"/>
        <w:spacing w:before="312" w:after="312"/>
      </w:pPr>
      <w:r w:rsidRPr="00EB4168">
        <w:t xml:space="preserve"> ------------------------------------------------------------------------------------------------------</w:t>
      </w:r>
    </w:p>
    <w:p w14:paraId="2A0B5A93" w14:textId="77777777" w:rsidR="000D2AE3" w:rsidRPr="00EB4168" w:rsidRDefault="000D2AE3" w:rsidP="00EB4168">
      <w:pPr>
        <w:pStyle w:val="2f2"/>
        <w:spacing w:before="312" w:after="312"/>
      </w:pPr>
      <w:r w:rsidRPr="00EB4168">
        <w:t xml:space="preserve"> 1160    286e-d489-d3d8         169.254.122.57            286e-d489-d3d8   Success</w:t>
      </w:r>
    </w:p>
    <w:p w14:paraId="109E7AF8" w14:textId="77777777" w:rsidR="000D2AE3" w:rsidRPr="00EB4168" w:rsidRDefault="000D2AE3" w:rsidP="00EB4168">
      <w:pPr>
        <w:pStyle w:val="2f2"/>
        <w:spacing w:before="312" w:after="312"/>
      </w:pPr>
      <w:r w:rsidRPr="00EB4168">
        <w:t xml:space="preserve"> ------------------------------------------------------------------------------------------------------</w:t>
      </w:r>
    </w:p>
    <w:p w14:paraId="2AE02D19" w14:textId="77777777" w:rsidR="000D2AE3" w:rsidRPr="00EB4168" w:rsidRDefault="000D2AE3" w:rsidP="00EB4168">
      <w:pPr>
        <w:pStyle w:val="2f2"/>
        <w:spacing w:before="312" w:after="312"/>
      </w:pPr>
      <w:r w:rsidRPr="00EB4168">
        <w:t xml:space="preserve"> Total: 1, printed: 1</w:t>
      </w:r>
    </w:p>
    <w:p w14:paraId="752EE9FA" w14:textId="77777777" w:rsidR="000D2AE3" w:rsidRPr="000D2AE3" w:rsidRDefault="000D2AE3" w:rsidP="0038023D">
      <w:pPr>
        <w:pStyle w:val="1e"/>
      </w:pPr>
      <w:r w:rsidRPr="000D2AE3">
        <w:t xml:space="preserve">The command output shows that the user named </w:t>
      </w:r>
      <w:r w:rsidRPr="000D2AE3">
        <w:rPr>
          <w:b/>
        </w:rPr>
        <w:t xml:space="preserve">286e-d489-d3d8 </w:t>
      </w:r>
      <w:r w:rsidRPr="000D2AE3">
        <w:t>has been successfully authenticated.</w:t>
      </w:r>
    </w:p>
    <w:p w14:paraId="23D30A1E" w14:textId="77777777" w:rsidR="000D2AE3" w:rsidRPr="000D2AE3" w:rsidRDefault="000D2AE3" w:rsidP="0038023D">
      <w:pPr>
        <w:pStyle w:val="1e"/>
      </w:pPr>
      <w:r w:rsidRPr="000D2AE3">
        <w:t># Check detailed user information.</w:t>
      </w:r>
    </w:p>
    <w:p w14:paraId="7237E2C2" w14:textId="77777777" w:rsidR="000D2AE3" w:rsidRPr="00EB4168" w:rsidRDefault="000D2AE3" w:rsidP="00EB4168">
      <w:pPr>
        <w:pStyle w:val="2f2"/>
        <w:spacing w:before="312" w:after="312"/>
      </w:pPr>
      <w:r w:rsidRPr="00EB4168">
        <w:t>[AR2]display access-user mac-address 286e-d489-d3d8</w:t>
      </w:r>
    </w:p>
    <w:p w14:paraId="65031FB7" w14:textId="77777777" w:rsidR="000D2AE3" w:rsidRPr="00EB4168" w:rsidRDefault="000D2AE3" w:rsidP="00EB4168">
      <w:pPr>
        <w:pStyle w:val="2f2"/>
        <w:spacing w:before="312" w:after="312"/>
      </w:pPr>
      <w:r w:rsidRPr="00EB4168">
        <w:t>Basic:</w:t>
      </w:r>
    </w:p>
    <w:p w14:paraId="43E49768" w14:textId="77777777" w:rsidR="000D2AE3" w:rsidRPr="00EB4168" w:rsidRDefault="000D2AE3" w:rsidP="00EB4168">
      <w:pPr>
        <w:pStyle w:val="2f2"/>
        <w:spacing w:before="312" w:after="312"/>
      </w:pPr>
      <w:r w:rsidRPr="00EB4168">
        <w:t xml:space="preserve">  User ID                           : 1160</w:t>
      </w:r>
    </w:p>
    <w:p w14:paraId="33914826" w14:textId="77777777" w:rsidR="000D2AE3" w:rsidRPr="00EB4168" w:rsidRDefault="000D2AE3" w:rsidP="00EB4168">
      <w:pPr>
        <w:pStyle w:val="2f2"/>
        <w:spacing w:before="312" w:after="312"/>
      </w:pPr>
      <w:r w:rsidRPr="00EB4168">
        <w:t xml:space="preserve">  User name                        : 286e-d489-d3d8</w:t>
      </w:r>
    </w:p>
    <w:p w14:paraId="6789ABB3" w14:textId="77777777" w:rsidR="000D2AE3" w:rsidRPr="00EB4168" w:rsidRDefault="000D2AE3" w:rsidP="00EB4168">
      <w:pPr>
        <w:pStyle w:val="2f2"/>
        <w:spacing w:before="312" w:after="312"/>
      </w:pPr>
      <w:r w:rsidRPr="00EB4168">
        <w:t xml:space="preserve">  Domain-name                     : auth</w:t>
      </w:r>
    </w:p>
    <w:p w14:paraId="278CE053" w14:textId="77777777" w:rsidR="000D2AE3" w:rsidRPr="00EB4168" w:rsidRDefault="000D2AE3" w:rsidP="00EB4168">
      <w:pPr>
        <w:pStyle w:val="2f2"/>
        <w:spacing w:before="312" w:after="312"/>
      </w:pPr>
      <w:r w:rsidRPr="00EB4168">
        <w:t xml:space="preserve">  User MAC                         : 286e-d489-d3d8</w:t>
      </w:r>
    </w:p>
    <w:p w14:paraId="62869203" w14:textId="77777777" w:rsidR="000D2AE3" w:rsidRPr="00EB4168" w:rsidRDefault="000D2AE3" w:rsidP="00EB4168">
      <w:pPr>
        <w:pStyle w:val="2f2"/>
        <w:spacing w:before="312" w:after="312"/>
      </w:pPr>
      <w:r w:rsidRPr="00EB4168">
        <w:t xml:space="preserve">  User IP address                    : 169.254.122.57</w:t>
      </w:r>
    </w:p>
    <w:p w14:paraId="5F9C7054" w14:textId="77777777" w:rsidR="000D2AE3" w:rsidRPr="00EB4168" w:rsidRDefault="000D2AE3" w:rsidP="00EB4168">
      <w:pPr>
        <w:pStyle w:val="2f2"/>
        <w:spacing w:before="312" w:after="312"/>
      </w:pPr>
      <w:r w:rsidRPr="00EB4168">
        <w:t xml:space="preserve">  User vpn-instance                  : -</w:t>
      </w:r>
    </w:p>
    <w:p w14:paraId="0F8E2E4B" w14:textId="77777777" w:rsidR="000D2AE3" w:rsidRPr="00EB4168" w:rsidRDefault="000D2AE3" w:rsidP="00EB4168">
      <w:pPr>
        <w:pStyle w:val="2f2"/>
        <w:spacing w:before="312" w:after="312"/>
      </w:pPr>
      <w:r w:rsidRPr="00EB4168">
        <w:t xml:space="preserve">  User IPv6 address                  : -</w:t>
      </w:r>
    </w:p>
    <w:p w14:paraId="5C92BCAD" w14:textId="77777777" w:rsidR="000D2AE3" w:rsidRPr="00EB4168" w:rsidRDefault="000D2AE3" w:rsidP="00EB4168">
      <w:pPr>
        <w:pStyle w:val="2f2"/>
        <w:spacing w:before="312" w:after="312"/>
      </w:pPr>
      <w:r w:rsidRPr="00EB4168">
        <w:t xml:space="preserve">  User access Interface               : GigabitEthernet0/0/2</w:t>
      </w:r>
    </w:p>
    <w:p w14:paraId="045D12FE" w14:textId="77777777" w:rsidR="000D2AE3" w:rsidRPr="00EB4168" w:rsidRDefault="000D2AE3" w:rsidP="00EB4168">
      <w:pPr>
        <w:pStyle w:val="2f2"/>
        <w:spacing w:before="312" w:after="312"/>
      </w:pPr>
      <w:r w:rsidRPr="00EB4168">
        <w:t xml:space="preserve">  User vlan event                    : Success</w:t>
      </w:r>
    </w:p>
    <w:p w14:paraId="01AE3B19" w14:textId="77777777" w:rsidR="000D2AE3" w:rsidRPr="00EB4168" w:rsidRDefault="000D2AE3" w:rsidP="00EB4168">
      <w:pPr>
        <w:pStyle w:val="2f2"/>
        <w:spacing w:before="312" w:after="312"/>
      </w:pPr>
      <w:r w:rsidRPr="00EB4168">
        <w:t xml:space="preserve">  QinQVlan/UserVlan                : 0/1</w:t>
      </w:r>
    </w:p>
    <w:p w14:paraId="141DD0A1" w14:textId="77777777" w:rsidR="000D2AE3" w:rsidRPr="00EB4168" w:rsidRDefault="000D2AE3" w:rsidP="00EB4168">
      <w:pPr>
        <w:pStyle w:val="2f2"/>
        <w:spacing w:before="312" w:after="312"/>
      </w:pPr>
      <w:r w:rsidRPr="00EB4168">
        <w:t xml:space="preserve">  User vlan source                   : user request</w:t>
      </w:r>
    </w:p>
    <w:p w14:paraId="56D959DA" w14:textId="77777777" w:rsidR="000D2AE3" w:rsidRPr="00EB4168" w:rsidRDefault="000D2AE3" w:rsidP="00EB4168">
      <w:pPr>
        <w:pStyle w:val="2f2"/>
        <w:spacing w:before="312" w:after="312"/>
      </w:pPr>
      <w:r w:rsidRPr="00EB4168">
        <w:t xml:space="preserve">  User access time                   : 2020/12/03 14:40:14</w:t>
      </w:r>
    </w:p>
    <w:p w14:paraId="6B58D4DD" w14:textId="77777777" w:rsidR="000D2AE3" w:rsidRPr="00EB4168" w:rsidRDefault="000D2AE3" w:rsidP="00EB4168">
      <w:pPr>
        <w:pStyle w:val="2f2"/>
        <w:spacing w:before="312" w:after="312"/>
      </w:pPr>
      <w:r w:rsidRPr="00EB4168">
        <w:t xml:space="preserve">  User accounting session ID          : AR20000200000000105****0000488</w:t>
      </w:r>
    </w:p>
    <w:p w14:paraId="49EB05DD" w14:textId="77777777" w:rsidR="000D2AE3" w:rsidRPr="00EB4168" w:rsidRDefault="000D2AE3" w:rsidP="00EB4168">
      <w:pPr>
        <w:pStyle w:val="2f2"/>
        <w:spacing w:before="312" w:after="312"/>
      </w:pPr>
      <w:r w:rsidRPr="00EB4168">
        <w:t xml:space="preserve">  Option82 information              : -</w:t>
      </w:r>
    </w:p>
    <w:p w14:paraId="584CD88F" w14:textId="77777777" w:rsidR="000D2AE3" w:rsidRPr="00EB4168" w:rsidRDefault="000D2AE3" w:rsidP="00EB4168">
      <w:pPr>
        <w:pStyle w:val="2f2"/>
        <w:spacing w:before="312" w:after="312"/>
      </w:pPr>
      <w:r w:rsidRPr="00EB4168">
        <w:t xml:space="preserve">  User access type                   : MAC</w:t>
      </w:r>
    </w:p>
    <w:p w14:paraId="171CC7A9" w14:textId="77777777" w:rsidR="000D2AE3" w:rsidRPr="00EB4168" w:rsidRDefault="000D2AE3" w:rsidP="00EB4168">
      <w:pPr>
        <w:pStyle w:val="2f2"/>
        <w:spacing w:before="312" w:after="312"/>
      </w:pPr>
      <w:r w:rsidRPr="00EB4168">
        <w:t xml:space="preserve">  Terminal Device Type               : Data Terminal</w:t>
      </w:r>
    </w:p>
    <w:p w14:paraId="46244C7A" w14:textId="77777777" w:rsidR="000D2AE3" w:rsidRPr="00EB4168" w:rsidRDefault="000D2AE3" w:rsidP="00EB4168">
      <w:pPr>
        <w:pStyle w:val="2f2"/>
        <w:spacing w:before="312" w:after="312"/>
      </w:pPr>
      <w:r w:rsidRPr="00EB4168">
        <w:t>AAA:</w:t>
      </w:r>
    </w:p>
    <w:p w14:paraId="7996B2FE" w14:textId="77777777" w:rsidR="000D2AE3" w:rsidRPr="00EB4168" w:rsidRDefault="000D2AE3" w:rsidP="00EB4168">
      <w:pPr>
        <w:pStyle w:val="2f2"/>
        <w:spacing w:before="312" w:after="312"/>
      </w:pPr>
      <w:r w:rsidRPr="00EB4168">
        <w:t xml:space="preserve">  User authentication type           : MAC authentication</w:t>
      </w:r>
    </w:p>
    <w:p w14:paraId="255DAFD6" w14:textId="77777777" w:rsidR="000D2AE3" w:rsidRPr="00EB4168" w:rsidRDefault="000D2AE3" w:rsidP="00EB4168">
      <w:pPr>
        <w:pStyle w:val="2f2"/>
        <w:spacing w:before="312" w:after="312"/>
      </w:pPr>
      <w:r w:rsidRPr="00EB4168">
        <w:t xml:space="preserve">  Current authentication method     : RADIUS</w:t>
      </w:r>
    </w:p>
    <w:p w14:paraId="162F7E6F" w14:textId="77777777" w:rsidR="000D2AE3" w:rsidRPr="00EB4168" w:rsidRDefault="000D2AE3" w:rsidP="00EB4168">
      <w:pPr>
        <w:pStyle w:val="2f2"/>
        <w:spacing w:before="312" w:after="312"/>
      </w:pPr>
      <w:r w:rsidRPr="00EB4168">
        <w:t xml:space="preserve">  Current authorization method      : -</w:t>
      </w:r>
    </w:p>
    <w:p w14:paraId="37122C0F" w14:textId="77777777" w:rsidR="000D2AE3" w:rsidRPr="00EB4168" w:rsidRDefault="000D2AE3" w:rsidP="00EB4168">
      <w:pPr>
        <w:pStyle w:val="2f2"/>
        <w:spacing w:before="312" w:after="312"/>
      </w:pPr>
      <w:r w:rsidRPr="00EB4168">
        <w:t xml:space="preserve">  Current accounting method        : RADIUS</w:t>
      </w:r>
    </w:p>
    <w:p w14:paraId="4F311D15" w14:textId="77777777" w:rsidR="000D2AE3" w:rsidRPr="000D2AE3" w:rsidRDefault="000D2AE3" w:rsidP="0038023D">
      <w:pPr>
        <w:pStyle w:val="1e"/>
      </w:pPr>
      <w:r w:rsidRPr="000D2AE3">
        <w:t>The command output shows that user authentication is successful, but the authorized VLAN is not found.</w:t>
      </w:r>
    </w:p>
    <w:p w14:paraId="2A357C1B" w14:textId="77777777" w:rsidR="000D2AE3" w:rsidRPr="000D2AE3" w:rsidRDefault="000D2AE3" w:rsidP="0038023D">
      <w:pPr>
        <w:pStyle w:val="1e"/>
      </w:pPr>
      <w:r w:rsidRPr="000D2AE3">
        <w:t># Check RADIUS logs.</w:t>
      </w:r>
    </w:p>
    <w:p w14:paraId="15C30B23" w14:textId="41C2F438" w:rsidR="000D2AE3" w:rsidRPr="000D2AE3" w:rsidRDefault="000D2AE3" w:rsidP="00423BDC">
      <w:pPr>
        <w:spacing w:before="160" w:after="160"/>
        <w:ind w:left="0"/>
        <w:jc w:val="right"/>
        <w:rPr>
          <w:rFonts w:ascii="Huawei Sans" w:hAnsi="Huawei Sans" w:cs="Times New Roman"/>
          <w:sz w:val="21"/>
          <w:szCs w:val="20"/>
        </w:rPr>
      </w:pPr>
      <w:r w:rsidRPr="000D2AE3">
        <w:rPr>
          <w:rFonts w:ascii="Huawei Sans" w:hAnsi="Huawei Sans" w:cs="Times New Roman"/>
          <w:noProof/>
          <w:sz w:val="21"/>
          <w:szCs w:val="20"/>
        </w:rPr>
        <w:drawing>
          <wp:inline distT="0" distB="0" distL="0" distR="0" wp14:anchorId="2B8EFC04" wp14:editId="2766FF12">
            <wp:extent cx="5454000" cy="1250040"/>
            <wp:effectExtent l="19050" t="19050" r="13970" b="26670"/>
            <wp:docPr id="270"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454000" cy="1250040"/>
                    </a:xfrm>
                    <a:prstGeom prst="rect">
                      <a:avLst/>
                    </a:prstGeom>
                    <a:ln>
                      <a:solidFill>
                        <a:sysClr val="window" lastClr="FFFFFF">
                          <a:lumMod val="85000"/>
                        </a:sysClr>
                      </a:solidFill>
                    </a:ln>
                  </pic:spPr>
                </pic:pic>
              </a:graphicData>
            </a:graphic>
          </wp:inline>
        </w:drawing>
      </w:r>
    </w:p>
    <w:p w14:paraId="768EF47C" w14:textId="77777777" w:rsidR="000D2AE3" w:rsidRPr="000D2AE3" w:rsidRDefault="000D2AE3" w:rsidP="0038023D">
      <w:pPr>
        <w:pStyle w:val="1e"/>
      </w:pPr>
      <w:r w:rsidRPr="000D2AE3">
        <w:t xml:space="preserve">The logs show that MAC address authentication matches the default authentication rule but does not match the created authorization rule </w:t>
      </w:r>
      <w:r w:rsidRPr="000D2AE3">
        <w:rPr>
          <w:b/>
        </w:rPr>
        <w:t>Site2-MAC</w:t>
      </w:r>
      <w:r w:rsidRPr="000D2AE3">
        <w:t>.</w:t>
      </w:r>
    </w:p>
    <w:p w14:paraId="654630C8" w14:textId="77777777" w:rsidR="000D2AE3" w:rsidRPr="000D2AE3" w:rsidRDefault="000D2AE3" w:rsidP="0038023D">
      <w:pPr>
        <w:pStyle w:val="1e"/>
      </w:pPr>
      <w:r w:rsidRPr="000D2AE3">
        <w:t># On AR2, disconnect the user.</w:t>
      </w:r>
    </w:p>
    <w:p w14:paraId="50CA4CAF" w14:textId="77777777" w:rsidR="000D2AE3" w:rsidRPr="00EB4168" w:rsidRDefault="000D2AE3" w:rsidP="00EB4168">
      <w:pPr>
        <w:pStyle w:val="2f2"/>
        <w:spacing w:before="312" w:after="312"/>
      </w:pPr>
      <w:r w:rsidRPr="00EB4168">
        <w:t>[AR2]aaa</w:t>
      </w:r>
    </w:p>
    <w:p w14:paraId="7BECC238" w14:textId="77777777" w:rsidR="000D2AE3" w:rsidRPr="00EB4168" w:rsidRDefault="000D2AE3" w:rsidP="00EB4168">
      <w:pPr>
        <w:pStyle w:val="2f2"/>
        <w:spacing w:before="312" w:after="312"/>
      </w:pPr>
      <w:r w:rsidRPr="00EB4168">
        <w:t>[AR2-aaa]cut access-user user-id 1160</w:t>
      </w:r>
    </w:p>
    <w:p w14:paraId="44E3C6B8" w14:textId="77777777" w:rsidR="000D2AE3" w:rsidRPr="00EB4168" w:rsidRDefault="000D2AE3" w:rsidP="00EB4168">
      <w:pPr>
        <w:pStyle w:val="2f2"/>
        <w:spacing w:before="312" w:after="312"/>
      </w:pPr>
      <w:r w:rsidRPr="00EB4168">
        <w:t>Info: Total 1  user(s) being cut.</w:t>
      </w:r>
    </w:p>
    <w:p w14:paraId="714B5BBB" w14:textId="77777777" w:rsidR="000D2AE3" w:rsidRPr="000D2AE3" w:rsidRDefault="000D2AE3" w:rsidP="0038023D">
      <w:pPr>
        <w:pStyle w:val="1e"/>
      </w:pPr>
      <w:r w:rsidRPr="000D2AE3">
        <w:t>Forcibly log out the MAC address authentication account based on the queried user ID.</w:t>
      </w:r>
    </w:p>
    <w:p w14:paraId="730AFB6F" w14:textId="77777777" w:rsidR="000D2AE3" w:rsidRPr="000D2AE3" w:rsidRDefault="000D2AE3" w:rsidP="0038023D">
      <w:pPr>
        <w:pStyle w:val="1e"/>
      </w:pPr>
      <w:r w:rsidRPr="000D2AE3">
        <w:t># View detailed information about the access user again.</w:t>
      </w:r>
    </w:p>
    <w:p w14:paraId="075CBDC0" w14:textId="77777777" w:rsidR="000D2AE3" w:rsidRPr="00EB4168" w:rsidRDefault="000D2AE3" w:rsidP="00EB4168">
      <w:pPr>
        <w:pStyle w:val="2f2"/>
        <w:spacing w:before="312" w:after="312"/>
      </w:pPr>
      <w:r w:rsidRPr="00EB4168">
        <w:t>&lt;AR2&gt;display access-user mac-address 286e-d489-d3d8</w:t>
      </w:r>
    </w:p>
    <w:p w14:paraId="0BE81BEF" w14:textId="77777777" w:rsidR="000D2AE3" w:rsidRPr="00EB4168" w:rsidRDefault="000D2AE3" w:rsidP="00EB4168">
      <w:pPr>
        <w:pStyle w:val="2f2"/>
        <w:spacing w:before="312" w:after="312"/>
      </w:pPr>
      <w:r w:rsidRPr="00EB4168">
        <w:t>Basic:</w:t>
      </w:r>
    </w:p>
    <w:p w14:paraId="6284679B" w14:textId="77777777" w:rsidR="000D2AE3" w:rsidRPr="00EB4168" w:rsidRDefault="000D2AE3" w:rsidP="00EB4168">
      <w:pPr>
        <w:pStyle w:val="2f2"/>
        <w:spacing w:before="312" w:after="312"/>
      </w:pPr>
      <w:r w:rsidRPr="00EB4168">
        <w:t xml:space="preserve">  User ID                           : 1161</w:t>
      </w:r>
    </w:p>
    <w:p w14:paraId="0C877F9A" w14:textId="77777777" w:rsidR="000D2AE3" w:rsidRPr="00EB4168" w:rsidRDefault="000D2AE3" w:rsidP="00EB4168">
      <w:pPr>
        <w:pStyle w:val="2f2"/>
        <w:spacing w:before="312" w:after="312"/>
      </w:pPr>
      <w:r w:rsidRPr="00EB4168">
        <w:t xml:space="preserve">  User name                        : 286e-d489-d3d8</w:t>
      </w:r>
    </w:p>
    <w:p w14:paraId="4536E5B3" w14:textId="77777777" w:rsidR="000D2AE3" w:rsidRPr="00EB4168" w:rsidRDefault="000D2AE3" w:rsidP="00EB4168">
      <w:pPr>
        <w:pStyle w:val="2f2"/>
        <w:spacing w:before="312" w:after="312"/>
      </w:pPr>
      <w:r w:rsidRPr="00EB4168">
        <w:t xml:space="preserve">  Domain-name                     : auth</w:t>
      </w:r>
    </w:p>
    <w:p w14:paraId="6616EB0D" w14:textId="77777777" w:rsidR="000D2AE3" w:rsidRPr="00EB4168" w:rsidRDefault="000D2AE3" w:rsidP="00EB4168">
      <w:pPr>
        <w:pStyle w:val="2f2"/>
        <w:spacing w:before="312" w:after="312"/>
      </w:pPr>
      <w:r w:rsidRPr="00EB4168">
        <w:t xml:space="preserve">  User MAC                         : 286e-d489-d3d8</w:t>
      </w:r>
    </w:p>
    <w:p w14:paraId="18444890" w14:textId="77777777" w:rsidR="000D2AE3" w:rsidRPr="00EB4168" w:rsidRDefault="000D2AE3" w:rsidP="00EB4168">
      <w:pPr>
        <w:pStyle w:val="2f2"/>
        <w:spacing w:before="312" w:after="312"/>
      </w:pPr>
      <w:r w:rsidRPr="00EB4168">
        <w:t xml:space="preserve">  User IP address                    : 169.254.122.57</w:t>
      </w:r>
    </w:p>
    <w:p w14:paraId="0EA072F0" w14:textId="77777777" w:rsidR="000D2AE3" w:rsidRPr="00EB4168" w:rsidRDefault="000D2AE3" w:rsidP="00EB4168">
      <w:pPr>
        <w:pStyle w:val="2f2"/>
        <w:spacing w:before="312" w:after="312"/>
      </w:pPr>
      <w:r w:rsidRPr="00EB4168">
        <w:t xml:space="preserve">  User vpn-instance                  : -</w:t>
      </w:r>
    </w:p>
    <w:p w14:paraId="3C6624A0" w14:textId="77777777" w:rsidR="000D2AE3" w:rsidRPr="00EB4168" w:rsidRDefault="000D2AE3" w:rsidP="00EB4168">
      <w:pPr>
        <w:pStyle w:val="2f2"/>
        <w:spacing w:before="312" w:after="312"/>
      </w:pPr>
      <w:r w:rsidRPr="00EB4168">
        <w:t xml:space="preserve">  User IPv6 address                  : -</w:t>
      </w:r>
    </w:p>
    <w:p w14:paraId="3597D3E2" w14:textId="77777777" w:rsidR="000D2AE3" w:rsidRPr="00EB4168" w:rsidRDefault="000D2AE3" w:rsidP="00EB4168">
      <w:pPr>
        <w:pStyle w:val="2f2"/>
        <w:spacing w:before="312" w:after="312"/>
      </w:pPr>
      <w:r w:rsidRPr="00EB4168">
        <w:t xml:space="preserve">  User access Interface               : GigabitEthernet0/0/2</w:t>
      </w:r>
    </w:p>
    <w:p w14:paraId="1CA86310" w14:textId="77777777" w:rsidR="000D2AE3" w:rsidRPr="00EB4168" w:rsidRDefault="000D2AE3" w:rsidP="00EB4168">
      <w:pPr>
        <w:pStyle w:val="2f2"/>
        <w:spacing w:before="312" w:after="312"/>
      </w:pPr>
      <w:r w:rsidRPr="00EB4168">
        <w:t xml:space="preserve">  User vlan event                    : Success</w:t>
      </w:r>
    </w:p>
    <w:p w14:paraId="02ED2E1D" w14:textId="77777777" w:rsidR="000D2AE3" w:rsidRPr="00EB4168" w:rsidRDefault="000D2AE3" w:rsidP="00EB4168">
      <w:pPr>
        <w:pStyle w:val="2f2"/>
        <w:spacing w:before="312" w:after="312"/>
      </w:pPr>
      <w:r w:rsidRPr="00EB4168">
        <w:t xml:space="preserve">  QinQVlan/UserVlan                : 0/300</w:t>
      </w:r>
    </w:p>
    <w:p w14:paraId="600EC515" w14:textId="77777777" w:rsidR="000D2AE3" w:rsidRPr="00EB4168" w:rsidRDefault="000D2AE3" w:rsidP="00EB4168">
      <w:pPr>
        <w:pStyle w:val="2f2"/>
        <w:spacing w:before="312" w:after="312"/>
      </w:pPr>
      <w:r w:rsidRPr="00EB4168">
        <w:t xml:space="preserve">  User vlan source                   : server vlan</w:t>
      </w:r>
    </w:p>
    <w:p w14:paraId="31AB9976" w14:textId="77777777" w:rsidR="000D2AE3" w:rsidRPr="00EB4168" w:rsidRDefault="000D2AE3" w:rsidP="00EB4168">
      <w:pPr>
        <w:pStyle w:val="2f2"/>
        <w:spacing w:before="312" w:after="312"/>
      </w:pPr>
      <w:r w:rsidRPr="00EB4168">
        <w:t xml:space="preserve">  User access time                   : 2020/12/03 15:01:31</w:t>
      </w:r>
    </w:p>
    <w:p w14:paraId="1F2B24C0" w14:textId="77777777" w:rsidR="000D2AE3" w:rsidRPr="00EB4168" w:rsidRDefault="000D2AE3" w:rsidP="00EB4168">
      <w:pPr>
        <w:pStyle w:val="2f2"/>
        <w:spacing w:before="312" w:after="312"/>
      </w:pPr>
      <w:r w:rsidRPr="00EB4168">
        <w:t xml:space="preserve">  User accounting session ID          : AR2000020000000015d****0000489</w:t>
      </w:r>
    </w:p>
    <w:p w14:paraId="552DAE45" w14:textId="77777777" w:rsidR="000D2AE3" w:rsidRPr="00EB4168" w:rsidRDefault="000D2AE3" w:rsidP="00EB4168">
      <w:pPr>
        <w:pStyle w:val="2f2"/>
        <w:spacing w:before="312" w:after="312"/>
      </w:pPr>
      <w:r w:rsidRPr="00EB4168">
        <w:t xml:space="preserve">  Option82 information              : -</w:t>
      </w:r>
    </w:p>
    <w:p w14:paraId="548362B5" w14:textId="77777777" w:rsidR="000D2AE3" w:rsidRPr="00EB4168" w:rsidRDefault="000D2AE3" w:rsidP="00EB4168">
      <w:pPr>
        <w:pStyle w:val="2f2"/>
        <w:spacing w:before="312" w:after="312"/>
      </w:pPr>
      <w:r w:rsidRPr="00EB4168">
        <w:t xml:space="preserve">  User access type                   : MAC</w:t>
      </w:r>
    </w:p>
    <w:p w14:paraId="4F6EAB32" w14:textId="77777777" w:rsidR="000D2AE3" w:rsidRPr="00EB4168" w:rsidRDefault="000D2AE3" w:rsidP="00EB4168">
      <w:pPr>
        <w:pStyle w:val="2f2"/>
        <w:spacing w:before="312" w:after="312"/>
      </w:pPr>
      <w:r w:rsidRPr="00EB4168">
        <w:t xml:space="preserve">  Terminal Device Type               : Data Terminal</w:t>
      </w:r>
    </w:p>
    <w:p w14:paraId="63AA7727" w14:textId="77777777" w:rsidR="000D2AE3" w:rsidRPr="00EB4168" w:rsidRDefault="000D2AE3" w:rsidP="00EB4168">
      <w:pPr>
        <w:pStyle w:val="2f2"/>
        <w:spacing w:before="312" w:after="312"/>
      </w:pPr>
      <w:r w:rsidRPr="00EB4168">
        <w:t xml:space="preserve">  Dynamic VLAN ID                  : 300</w:t>
      </w:r>
    </w:p>
    <w:p w14:paraId="1DA9F2C7" w14:textId="77777777" w:rsidR="000D2AE3" w:rsidRPr="00EB4168" w:rsidRDefault="000D2AE3" w:rsidP="00EB4168">
      <w:pPr>
        <w:pStyle w:val="2f2"/>
        <w:spacing w:before="312" w:after="312"/>
      </w:pPr>
      <w:r w:rsidRPr="00EB4168">
        <w:t xml:space="preserve">  Dynamic ACL ID(Effective)          : 3005</w:t>
      </w:r>
    </w:p>
    <w:p w14:paraId="1BD38D71" w14:textId="77777777" w:rsidR="000D2AE3" w:rsidRPr="00EB4168" w:rsidRDefault="000D2AE3" w:rsidP="00EB4168">
      <w:pPr>
        <w:pStyle w:val="2f2"/>
        <w:spacing w:before="312" w:after="312"/>
      </w:pPr>
      <w:r w:rsidRPr="00EB4168">
        <w:t>AAA:</w:t>
      </w:r>
    </w:p>
    <w:p w14:paraId="1DE5F707" w14:textId="77777777" w:rsidR="000D2AE3" w:rsidRPr="00EB4168" w:rsidRDefault="000D2AE3" w:rsidP="00EB4168">
      <w:pPr>
        <w:pStyle w:val="2f2"/>
        <w:spacing w:before="312" w:after="312"/>
      </w:pPr>
      <w:r w:rsidRPr="00EB4168">
        <w:t xml:space="preserve">  User authentication type           : MAC authentication</w:t>
      </w:r>
    </w:p>
    <w:p w14:paraId="1A428C41" w14:textId="77777777" w:rsidR="000D2AE3" w:rsidRPr="00EB4168" w:rsidRDefault="000D2AE3" w:rsidP="00EB4168">
      <w:pPr>
        <w:pStyle w:val="2f2"/>
        <w:spacing w:before="312" w:after="312"/>
      </w:pPr>
      <w:r w:rsidRPr="00EB4168">
        <w:t xml:space="preserve">  Current authentication method     : RADIUS</w:t>
      </w:r>
    </w:p>
    <w:p w14:paraId="060B62BF" w14:textId="77777777" w:rsidR="000D2AE3" w:rsidRPr="00EB4168" w:rsidRDefault="000D2AE3" w:rsidP="00EB4168">
      <w:pPr>
        <w:pStyle w:val="2f2"/>
        <w:spacing w:before="312" w:after="312"/>
      </w:pPr>
      <w:r w:rsidRPr="00EB4168">
        <w:t xml:space="preserve">  Current authorization method      : -</w:t>
      </w:r>
    </w:p>
    <w:p w14:paraId="7DD7F7A6" w14:textId="77777777" w:rsidR="000D2AE3" w:rsidRPr="00EB4168" w:rsidRDefault="000D2AE3" w:rsidP="00EB4168">
      <w:pPr>
        <w:pStyle w:val="2f2"/>
        <w:spacing w:before="312" w:after="312"/>
      </w:pPr>
      <w:r w:rsidRPr="00EB4168">
        <w:t xml:space="preserve">  Current accounting method        : RADIUS</w:t>
      </w:r>
    </w:p>
    <w:p w14:paraId="61449955" w14:textId="77777777" w:rsidR="000D2AE3" w:rsidRDefault="000D2AE3" w:rsidP="0038023D">
      <w:pPr>
        <w:pStyle w:val="1e"/>
      </w:pPr>
      <w:r w:rsidRPr="000D2AE3">
        <w:t>MAC address authentication is performed again, and you can see that the authorization information delivered by the RADIUS server is successfully obtained.</w:t>
      </w:r>
    </w:p>
    <w:p w14:paraId="615C688A" w14:textId="77777777" w:rsidR="0062510F" w:rsidRPr="000D2AE3" w:rsidRDefault="0062510F" w:rsidP="0038023D">
      <w:pPr>
        <w:pStyle w:val="1e"/>
      </w:pPr>
    </w:p>
    <w:p w14:paraId="1FBB3FCD" w14:textId="77777777" w:rsidR="000D2AE3" w:rsidRPr="000D2AE3" w:rsidRDefault="000D2AE3" w:rsidP="00D152A7">
      <w:pPr>
        <w:pStyle w:val="30"/>
      </w:pPr>
      <w:r w:rsidRPr="000D2AE3">
        <w:t>Configure hybrid authentication.</w:t>
      </w:r>
    </w:p>
    <w:p w14:paraId="6D8B60DB" w14:textId="20E6BC9E" w:rsidR="000D2AE3" w:rsidRPr="000D2AE3" w:rsidRDefault="000D2AE3" w:rsidP="0038023D">
      <w:pPr>
        <w:pStyle w:val="1e"/>
      </w:pPr>
      <w:r w:rsidRPr="000D2AE3">
        <w:t xml:space="preserve">Create an authentication profile named </w:t>
      </w:r>
      <w:r w:rsidRPr="000D2AE3">
        <w:rPr>
          <w:b/>
        </w:rPr>
        <w:t>p3</w:t>
      </w:r>
      <w:r w:rsidRPr="000D2AE3">
        <w:t xml:space="preserve">, bind the MAC access profile named </w:t>
      </w:r>
      <w:r w:rsidRPr="000D2AE3">
        <w:rPr>
          <w:b/>
        </w:rPr>
        <w:t>m1</w:t>
      </w:r>
      <w:r w:rsidRPr="000D2AE3">
        <w:t xml:space="preserve"> and 802.1X access profile named </w:t>
      </w:r>
      <w:r w:rsidRPr="000D2AE3">
        <w:rPr>
          <w:b/>
        </w:rPr>
        <w:t>d1</w:t>
      </w:r>
      <w:r w:rsidR="005A485F">
        <w:rPr>
          <w:b/>
        </w:rPr>
        <w:t xml:space="preserve"> </w:t>
      </w:r>
      <w:r w:rsidR="005A485F" w:rsidRPr="005A485F">
        <w:t>to the authentication profile</w:t>
      </w:r>
      <w:r w:rsidRPr="000D2AE3">
        <w:t xml:space="preserve">, and bind the authentication profile </w:t>
      </w:r>
      <w:r w:rsidRPr="000D2AE3">
        <w:rPr>
          <w:b/>
        </w:rPr>
        <w:t>p3</w:t>
      </w:r>
      <w:r w:rsidRPr="000D2AE3">
        <w:t xml:space="preserve"> to GE0/0/2 on AR2.</w:t>
      </w:r>
    </w:p>
    <w:p w14:paraId="170F930B" w14:textId="77777777" w:rsidR="000D2AE3" w:rsidRPr="000D2AE3" w:rsidRDefault="000D2AE3" w:rsidP="0038023D">
      <w:pPr>
        <w:pStyle w:val="1e"/>
      </w:pPr>
      <w:r w:rsidRPr="000D2AE3">
        <w:t xml:space="preserve"># Create an authentication profile named </w:t>
      </w:r>
      <w:r w:rsidRPr="000D2AE3">
        <w:rPr>
          <w:b/>
        </w:rPr>
        <w:t>p3</w:t>
      </w:r>
      <w:r w:rsidRPr="000D2AE3">
        <w:t>.</w:t>
      </w:r>
    </w:p>
    <w:p w14:paraId="4B88CC9C" w14:textId="77777777" w:rsidR="000D2AE3" w:rsidRPr="00EB4168" w:rsidRDefault="000D2AE3" w:rsidP="00EB4168">
      <w:pPr>
        <w:pStyle w:val="2f2"/>
        <w:spacing w:before="312" w:after="312"/>
      </w:pPr>
      <w:r w:rsidRPr="00EB4168">
        <w:t>[AR2]authentication-profile name p3</w:t>
      </w:r>
    </w:p>
    <w:p w14:paraId="5A1E5EAD" w14:textId="77777777" w:rsidR="000D2AE3" w:rsidRPr="00EB4168" w:rsidRDefault="000D2AE3" w:rsidP="00EB4168">
      <w:pPr>
        <w:pStyle w:val="2f2"/>
        <w:spacing w:before="312" w:after="312"/>
      </w:pPr>
      <w:r w:rsidRPr="00EB4168">
        <w:t>[AR2-authen-profile-p3] dot1x-access-profile d1</w:t>
      </w:r>
    </w:p>
    <w:p w14:paraId="5A23032A" w14:textId="77777777" w:rsidR="000D2AE3" w:rsidRPr="00EB4168" w:rsidRDefault="000D2AE3" w:rsidP="00EB4168">
      <w:pPr>
        <w:pStyle w:val="2f2"/>
        <w:spacing w:before="312" w:after="312"/>
      </w:pPr>
      <w:r w:rsidRPr="00EB4168">
        <w:t>[AR2-authen-profile-p3] mac-access-profile m1</w:t>
      </w:r>
    </w:p>
    <w:p w14:paraId="0C3D46D1" w14:textId="77777777" w:rsidR="000D2AE3" w:rsidRPr="00EB4168" w:rsidRDefault="000D2AE3" w:rsidP="00EB4168">
      <w:pPr>
        <w:pStyle w:val="2f2"/>
        <w:spacing w:before="312" w:after="312"/>
      </w:pPr>
      <w:r w:rsidRPr="00EB4168">
        <w:t>[AR2-authen-profile-p3] access-domain auth force</w:t>
      </w:r>
    </w:p>
    <w:p w14:paraId="25D26A43" w14:textId="77777777" w:rsidR="000D2AE3" w:rsidRPr="00EB4168" w:rsidRDefault="000D2AE3" w:rsidP="00EB4168">
      <w:pPr>
        <w:pStyle w:val="2f2"/>
        <w:spacing w:before="312" w:after="312"/>
      </w:pPr>
      <w:r w:rsidRPr="00EB4168">
        <w:t>[AR2-authen-profile-p3] authentication dot1x-mac-bypass</w:t>
      </w:r>
    </w:p>
    <w:p w14:paraId="144357DF" w14:textId="77777777" w:rsidR="000D2AE3" w:rsidRPr="00EB4168" w:rsidRDefault="000D2AE3" w:rsidP="00EB4168">
      <w:pPr>
        <w:pStyle w:val="2f2"/>
        <w:spacing w:before="312" w:after="312"/>
      </w:pPr>
      <w:r w:rsidRPr="00EB4168">
        <w:t>[AR2-authen-profile-p3] quit</w:t>
      </w:r>
    </w:p>
    <w:p w14:paraId="768EBD15" w14:textId="50F5852B" w:rsidR="000D2AE3" w:rsidRPr="000D2AE3" w:rsidRDefault="00902E5B" w:rsidP="0038023D">
      <w:pPr>
        <w:pStyle w:val="1e"/>
      </w:pPr>
      <w:r>
        <w:t>Bind</w:t>
      </w:r>
      <w:r w:rsidR="000D2AE3" w:rsidRPr="000D2AE3">
        <w:t xml:space="preserve"> the MAC access profile and 802.1X access profile</w:t>
      </w:r>
      <w:r>
        <w:t xml:space="preserve"> to the authentication profile</w:t>
      </w:r>
      <w:r w:rsidR="000D2AE3" w:rsidRPr="000D2AE3">
        <w:t>, specify a forcible authentication domain named</w:t>
      </w:r>
      <w:r w:rsidR="000D2AE3" w:rsidRPr="000D2AE3">
        <w:rPr>
          <w:b/>
        </w:rPr>
        <w:t xml:space="preserve"> auth</w:t>
      </w:r>
      <w:r w:rsidR="000D2AE3" w:rsidRPr="000D2AE3">
        <w:t>, and enable MAC address bypass authentication.</w:t>
      </w:r>
    </w:p>
    <w:p w14:paraId="5CF8BBDF" w14:textId="77777777" w:rsidR="000D2AE3" w:rsidRPr="000D2AE3" w:rsidRDefault="000D2AE3" w:rsidP="0038023D">
      <w:pPr>
        <w:pStyle w:val="1e"/>
      </w:pPr>
      <w:r w:rsidRPr="000D2AE3">
        <w:t xml:space="preserve">By default, access profiles can be bound to the authentication profile in any sequence. The device triggers the corresponding authentication based on received authentication packets. </w:t>
      </w:r>
    </w:p>
    <w:p w14:paraId="4D4C53EB" w14:textId="77777777" w:rsidR="000D2AE3" w:rsidRPr="000D2AE3" w:rsidRDefault="000D2AE3" w:rsidP="0038023D">
      <w:pPr>
        <w:pStyle w:val="1e"/>
      </w:pPr>
      <w:r w:rsidRPr="000D2AE3">
        <w:t>You can configure MAC address bypass authentication to authenticate terminals such as printers that cannot have the 802.1X client installed. After that, the device preferentially performs 802.1X authentication for users. If the user name request fails, the device initiates MAC address authentication for users.</w:t>
      </w:r>
    </w:p>
    <w:p w14:paraId="043C4C85" w14:textId="77777777" w:rsidR="000D2AE3" w:rsidRPr="000D2AE3" w:rsidRDefault="000D2AE3" w:rsidP="0038023D">
      <w:pPr>
        <w:pStyle w:val="1e"/>
      </w:pPr>
      <w:r w:rsidRPr="000D2AE3">
        <w:t xml:space="preserve"># Bind the authentication profile named </w:t>
      </w:r>
      <w:r w:rsidRPr="000D2AE3">
        <w:rPr>
          <w:b/>
        </w:rPr>
        <w:t>p3</w:t>
      </w:r>
      <w:r w:rsidRPr="000D2AE3">
        <w:t xml:space="preserve"> to GE0/0/2.</w:t>
      </w:r>
    </w:p>
    <w:p w14:paraId="18503E3F" w14:textId="77777777" w:rsidR="000D2AE3" w:rsidRPr="00EB4168" w:rsidRDefault="000D2AE3" w:rsidP="00EB4168">
      <w:pPr>
        <w:pStyle w:val="2f2"/>
        <w:spacing w:before="312" w:after="312"/>
      </w:pPr>
      <w:r w:rsidRPr="00EB4168">
        <w:t>[AR2]interface GigabitEthernet 0/0/2</w:t>
      </w:r>
    </w:p>
    <w:p w14:paraId="5970A5A4" w14:textId="77777777" w:rsidR="000D2AE3" w:rsidRPr="00EB4168" w:rsidRDefault="000D2AE3" w:rsidP="00EB4168">
      <w:pPr>
        <w:pStyle w:val="2f2"/>
        <w:spacing w:before="312" w:after="312"/>
      </w:pPr>
      <w:r w:rsidRPr="00EB4168">
        <w:t>[AR2-GigabitEthernet0/0/2]authentication-profile p3</w:t>
      </w:r>
    </w:p>
    <w:p w14:paraId="518F6B9B" w14:textId="77777777" w:rsidR="000D2AE3" w:rsidRPr="000D2AE3" w:rsidRDefault="000D2AE3" w:rsidP="0038023D">
      <w:pPr>
        <w:pStyle w:val="1e"/>
      </w:pPr>
      <w:r w:rsidRPr="000D2AE3">
        <w:t># View access user information.</w:t>
      </w:r>
    </w:p>
    <w:p w14:paraId="061FE9C9" w14:textId="77777777" w:rsidR="000D2AE3" w:rsidRPr="00EB4168" w:rsidRDefault="000D2AE3" w:rsidP="00EB4168">
      <w:pPr>
        <w:pStyle w:val="2f2"/>
        <w:spacing w:before="312" w:after="312"/>
      </w:pPr>
      <w:r w:rsidRPr="00EB4168">
        <w:t>[AR2]display  access-user</w:t>
      </w:r>
    </w:p>
    <w:p w14:paraId="11587AA5" w14:textId="77777777" w:rsidR="000D2AE3" w:rsidRPr="00EB4168" w:rsidRDefault="000D2AE3" w:rsidP="00EB4168">
      <w:pPr>
        <w:pStyle w:val="2f2"/>
        <w:spacing w:before="312" w:after="312"/>
      </w:pPr>
      <w:r w:rsidRPr="00EB4168">
        <w:t xml:space="preserve"> ------------------------------------------------------------------------------------------------------</w:t>
      </w:r>
    </w:p>
    <w:p w14:paraId="0A65CF61" w14:textId="77777777" w:rsidR="000D2AE3" w:rsidRPr="00EB4168" w:rsidRDefault="000D2AE3" w:rsidP="00EB4168">
      <w:pPr>
        <w:pStyle w:val="2f2"/>
        <w:spacing w:before="312" w:after="312"/>
      </w:pPr>
      <w:r w:rsidRPr="00EB4168">
        <w:t xml:space="preserve"> UserID  Username               IP address   MAC            Status</w:t>
      </w:r>
    </w:p>
    <w:p w14:paraId="7ED181FE" w14:textId="77777777" w:rsidR="000D2AE3" w:rsidRPr="00EB4168" w:rsidRDefault="000D2AE3" w:rsidP="00EB4168">
      <w:pPr>
        <w:pStyle w:val="2f2"/>
        <w:spacing w:before="312" w:after="312"/>
      </w:pPr>
      <w:r w:rsidRPr="00EB4168">
        <w:t xml:space="preserve"> ------------------------------------------------------------------------------------------------------</w:t>
      </w:r>
    </w:p>
    <w:p w14:paraId="4674F199" w14:textId="77777777" w:rsidR="000D2AE3" w:rsidRPr="00EB4168" w:rsidRDefault="000D2AE3" w:rsidP="00EB4168">
      <w:pPr>
        <w:pStyle w:val="2f2"/>
        <w:spacing w:before="312" w:after="312"/>
      </w:pPr>
      <w:r w:rsidRPr="00EB4168">
        <w:t xml:space="preserve"> 4       admin                   -           -                Success</w:t>
      </w:r>
    </w:p>
    <w:p w14:paraId="0F654C08" w14:textId="77777777" w:rsidR="000D2AE3" w:rsidRPr="00EB4168" w:rsidRDefault="000D2AE3" w:rsidP="00EB4168">
      <w:pPr>
        <w:pStyle w:val="2f2"/>
        <w:spacing w:before="312" w:after="312"/>
      </w:pPr>
      <w:r w:rsidRPr="00EB4168">
        <w:t xml:space="preserve"> 1162                            -         286e-d489-d3d8   Pre-authen</w:t>
      </w:r>
    </w:p>
    <w:p w14:paraId="3C229364" w14:textId="77777777" w:rsidR="000D2AE3" w:rsidRPr="00EB4168" w:rsidRDefault="000D2AE3" w:rsidP="00EB4168">
      <w:pPr>
        <w:pStyle w:val="2f2"/>
        <w:spacing w:before="312" w:after="312"/>
      </w:pPr>
      <w:r w:rsidRPr="00EB4168">
        <w:t xml:space="preserve"> ------------------------------------------------------------------------------------------------------</w:t>
      </w:r>
    </w:p>
    <w:p w14:paraId="157D3DEB" w14:textId="77777777" w:rsidR="000D2AE3" w:rsidRPr="00EB4168" w:rsidRDefault="000D2AE3" w:rsidP="00EB4168">
      <w:pPr>
        <w:pStyle w:val="2f2"/>
        <w:spacing w:before="312" w:after="312"/>
      </w:pPr>
      <w:r w:rsidRPr="00EB4168">
        <w:t xml:space="preserve"> Total: 2, printed: 2</w:t>
      </w:r>
    </w:p>
    <w:p w14:paraId="00BD2B01" w14:textId="77777777" w:rsidR="000D2AE3" w:rsidRPr="000D2AE3" w:rsidRDefault="000D2AE3" w:rsidP="000D2AE3">
      <w:pPr>
        <w:topLinePunct w:val="0"/>
        <w:adjustRightInd/>
        <w:spacing w:before="0" w:after="0"/>
        <w:ind w:left="1701"/>
        <w:rPr>
          <w:rFonts w:ascii="Huawei Sans" w:hAnsi="Huawei Sans" w:cs="Courier New"/>
          <w:snapToGrid w:val="0"/>
          <w:spacing w:val="-1"/>
          <w:sz w:val="16"/>
          <w:szCs w:val="16"/>
        </w:rPr>
      </w:pPr>
    </w:p>
    <w:p w14:paraId="7427758A" w14:textId="77777777" w:rsidR="000D2AE3" w:rsidRPr="00EB4168" w:rsidRDefault="000D2AE3" w:rsidP="00EB4168">
      <w:pPr>
        <w:pStyle w:val="2f2"/>
        <w:spacing w:before="312" w:after="312"/>
      </w:pPr>
      <w:r w:rsidRPr="00EB4168">
        <w:t>[AR2]display  access-user</w:t>
      </w:r>
    </w:p>
    <w:p w14:paraId="28D52778" w14:textId="77777777" w:rsidR="000D2AE3" w:rsidRPr="00EB4168" w:rsidRDefault="000D2AE3" w:rsidP="00EB4168">
      <w:pPr>
        <w:pStyle w:val="2f2"/>
        <w:spacing w:before="312" w:after="312"/>
      </w:pPr>
      <w:r w:rsidRPr="00EB4168">
        <w:t>Dec  3 2020 15:16:22+08:00 AR2 MSTP/4/PFWD:OID 1.3.6.1.4.1.2011.5.25.42.4.2.1 The port has been set to forwarding state. (InstanceID=0, PortInstanceID=0, PortID=3, IfIndex=5, PortName=GigabitEthernet0/0/2)</w:t>
      </w:r>
    </w:p>
    <w:p w14:paraId="78342BD6" w14:textId="77777777" w:rsidR="00C7231E" w:rsidRDefault="00C7231E" w:rsidP="00EB4168">
      <w:pPr>
        <w:pStyle w:val="2f2"/>
        <w:spacing w:before="312" w:after="312"/>
      </w:pPr>
    </w:p>
    <w:p w14:paraId="14580109" w14:textId="77777777" w:rsidR="000D2AE3" w:rsidRPr="00EB4168" w:rsidRDefault="000D2AE3" w:rsidP="00EB4168">
      <w:pPr>
        <w:pStyle w:val="2f2"/>
        <w:spacing w:before="312" w:after="312"/>
      </w:pPr>
      <w:r w:rsidRPr="00EB4168">
        <w:t>[AR2]display access-user</w:t>
      </w:r>
    </w:p>
    <w:p w14:paraId="0F2C72F7" w14:textId="77777777" w:rsidR="000D2AE3" w:rsidRPr="00EB4168" w:rsidRDefault="000D2AE3" w:rsidP="00EB4168">
      <w:pPr>
        <w:pStyle w:val="2f2"/>
        <w:spacing w:before="312" w:after="312"/>
      </w:pPr>
      <w:r w:rsidRPr="00EB4168">
        <w:t>Dec  3 2020 15:16:22+08:00 AR2 %%01MSTP/4/SET_PORT_FORWARDING(l)[255]:In MSTP process 0 instance 0, MSTP set port GigabitEthernet0/0/2 state as  forwarding.</w:t>
      </w:r>
    </w:p>
    <w:p w14:paraId="0482A782" w14:textId="77777777" w:rsidR="00C7231E" w:rsidRDefault="00C7231E" w:rsidP="00EB4168">
      <w:pPr>
        <w:pStyle w:val="2f2"/>
        <w:spacing w:before="312" w:after="312"/>
      </w:pPr>
    </w:p>
    <w:p w14:paraId="37432627" w14:textId="77777777" w:rsidR="000D2AE3" w:rsidRPr="00EB4168" w:rsidRDefault="000D2AE3" w:rsidP="00EB4168">
      <w:pPr>
        <w:pStyle w:val="2f2"/>
        <w:spacing w:before="312" w:after="312"/>
      </w:pPr>
      <w:r w:rsidRPr="00EB4168">
        <w:t>[AR2]display  access-user</w:t>
      </w:r>
    </w:p>
    <w:p w14:paraId="261B7764" w14:textId="77777777" w:rsidR="000D2AE3" w:rsidRPr="00EB4168" w:rsidRDefault="000D2AE3" w:rsidP="00EB4168">
      <w:pPr>
        <w:pStyle w:val="2f2"/>
        <w:spacing w:before="312" w:after="312"/>
      </w:pPr>
      <w:r w:rsidRPr="00EB4168">
        <w:t xml:space="preserve"> ------------------------------------------------------------------------------------------------------</w:t>
      </w:r>
    </w:p>
    <w:p w14:paraId="06C00D46" w14:textId="77777777" w:rsidR="000D2AE3" w:rsidRPr="00EB4168" w:rsidRDefault="000D2AE3" w:rsidP="00EB4168">
      <w:pPr>
        <w:pStyle w:val="2f2"/>
        <w:spacing w:before="312" w:after="312"/>
      </w:pPr>
      <w:r w:rsidRPr="00EB4168">
        <w:t xml:space="preserve"> UserID  Username               IP address   MAC            Status</w:t>
      </w:r>
    </w:p>
    <w:p w14:paraId="10C9F705" w14:textId="77777777" w:rsidR="000D2AE3" w:rsidRPr="00EB4168" w:rsidRDefault="000D2AE3" w:rsidP="00EB4168">
      <w:pPr>
        <w:pStyle w:val="2f2"/>
        <w:spacing w:before="312" w:after="312"/>
      </w:pPr>
      <w:r w:rsidRPr="00EB4168">
        <w:t xml:space="preserve"> ------------------------------------------------------------------------------------------------------</w:t>
      </w:r>
    </w:p>
    <w:p w14:paraId="2F164453" w14:textId="77777777" w:rsidR="000D2AE3" w:rsidRPr="00EB4168" w:rsidRDefault="000D2AE3" w:rsidP="00EB4168">
      <w:pPr>
        <w:pStyle w:val="2f2"/>
        <w:spacing w:before="312" w:after="312"/>
      </w:pPr>
      <w:r w:rsidRPr="00EB4168">
        <w:t xml:space="preserve"> 4       admin                   -            -                Success</w:t>
      </w:r>
    </w:p>
    <w:p w14:paraId="0447DEE6" w14:textId="77777777" w:rsidR="000D2AE3" w:rsidRPr="00EB4168" w:rsidRDefault="000D2AE3" w:rsidP="00EB4168">
      <w:pPr>
        <w:pStyle w:val="2f2"/>
        <w:spacing w:before="312" w:after="312"/>
      </w:pPr>
      <w:r w:rsidRPr="00EB4168">
        <w:t xml:space="preserve"> 1162    286e-d489-d3d8         -          286e-d489-d3d8   Success</w:t>
      </w:r>
    </w:p>
    <w:p w14:paraId="543EE09D" w14:textId="77777777" w:rsidR="000D2AE3" w:rsidRPr="00EB4168" w:rsidRDefault="000D2AE3" w:rsidP="00EB4168">
      <w:pPr>
        <w:pStyle w:val="2f2"/>
        <w:spacing w:before="312" w:after="312"/>
      </w:pPr>
      <w:r w:rsidRPr="00EB4168">
        <w:t xml:space="preserve"> ------------------------------------------------------------------------------------------------------</w:t>
      </w:r>
    </w:p>
    <w:p w14:paraId="0B3BD6AF" w14:textId="77777777" w:rsidR="000D2AE3" w:rsidRPr="000D2AE3" w:rsidRDefault="000D2AE3" w:rsidP="0038023D">
      <w:pPr>
        <w:pStyle w:val="1e"/>
      </w:pPr>
      <w:r w:rsidRPr="000D2AE3">
        <w:t xml:space="preserve">The command output shows that the user with the MAC address being 286e-d489-d3d8 is still in </w:t>
      </w:r>
      <w:r w:rsidRPr="000D2AE3">
        <w:rPr>
          <w:b/>
        </w:rPr>
        <w:t>Pre-authen</w:t>
      </w:r>
      <w:r w:rsidRPr="000D2AE3">
        <w:t xml:space="preserve"> state. In this case, the device preferentially performs 802.1X authentication. However, 802.1X authentication is not enabled on the PC. Therefore, after the device sends EAP packets multiple times and receives no response, the device then performs MAC address authentication.</w:t>
      </w:r>
    </w:p>
    <w:p w14:paraId="11A79D6B" w14:textId="77777777" w:rsidR="000D2AE3" w:rsidRPr="000D2AE3" w:rsidRDefault="000D2AE3" w:rsidP="0038023D">
      <w:pPr>
        <w:pStyle w:val="1e"/>
      </w:pPr>
      <w:r w:rsidRPr="000D2AE3">
        <w:t xml:space="preserve">Then, check access user information again. It is found that the user is in the </w:t>
      </w:r>
      <w:r w:rsidRPr="000D2AE3">
        <w:rPr>
          <w:b/>
        </w:rPr>
        <w:t>Success</w:t>
      </w:r>
      <w:r w:rsidRPr="000D2AE3">
        <w:t xml:space="preserve"> state.</w:t>
      </w:r>
    </w:p>
    <w:p w14:paraId="664EBAEE" w14:textId="77777777" w:rsidR="000D2AE3" w:rsidRPr="000D2AE3" w:rsidRDefault="000D2AE3" w:rsidP="0038023D">
      <w:pPr>
        <w:pStyle w:val="1e"/>
      </w:pPr>
      <w:r w:rsidRPr="000D2AE3">
        <w:t># Enable 802.1X authentication on the PC and disconnect the user on AR2.</w:t>
      </w:r>
    </w:p>
    <w:p w14:paraId="75662AFA" w14:textId="77777777" w:rsidR="000D2AE3" w:rsidRPr="00EB4168" w:rsidRDefault="000D2AE3" w:rsidP="00EB4168">
      <w:pPr>
        <w:pStyle w:val="2f2"/>
        <w:spacing w:before="312" w:after="312"/>
      </w:pPr>
      <w:r w:rsidRPr="00EB4168">
        <w:t>[AR2]aaa</w:t>
      </w:r>
    </w:p>
    <w:p w14:paraId="6B8BB5F3" w14:textId="77777777" w:rsidR="000D2AE3" w:rsidRPr="00EB4168" w:rsidRDefault="000D2AE3" w:rsidP="00EB4168">
      <w:pPr>
        <w:pStyle w:val="2f2"/>
        <w:spacing w:before="312" w:after="312"/>
      </w:pPr>
      <w:r w:rsidRPr="00EB4168">
        <w:t>[AR2-aaa]cut access-user user-id 1162</w:t>
      </w:r>
    </w:p>
    <w:p w14:paraId="69D0124D" w14:textId="77777777" w:rsidR="000D2AE3" w:rsidRPr="00EB4168" w:rsidRDefault="000D2AE3" w:rsidP="00EB4168">
      <w:pPr>
        <w:pStyle w:val="2f2"/>
        <w:spacing w:before="312" w:after="312"/>
      </w:pPr>
      <w:r w:rsidRPr="00EB4168">
        <w:t>Info: Total 1  user(s) being cut.</w:t>
      </w:r>
    </w:p>
    <w:p w14:paraId="6E5B0AE2" w14:textId="77777777" w:rsidR="000D2AE3" w:rsidRPr="000D2AE3" w:rsidRDefault="000D2AE3" w:rsidP="0038023D">
      <w:pPr>
        <w:pStyle w:val="1e"/>
      </w:pPr>
      <w:r w:rsidRPr="000D2AE3">
        <w:t># Check user access information again.</w:t>
      </w:r>
    </w:p>
    <w:p w14:paraId="35BD640F" w14:textId="77777777" w:rsidR="000D2AE3" w:rsidRPr="00EB4168" w:rsidRDefault="000D2AE3" w:rsidP="00EB4168">
      <w:pPr>
        <w:pStyle w:val="2f2"/>
        <w:spacing w:before="312" w:after="312"/>
      </w:pPr>
      <w:r w:rsidRPr="00EB4168">
        <w:t>[AR2]display access-user</w:t>
      </w:r>
    </w:p>
    <w:p w14:paraId="3DB452EA" w14:textId="77777777" w:rsidR="000D2AE3" w:rsidRPr="00EB4168" w:rsidRDefault="000D2AE3" w:rsidP="00EB4168">
      <w:pPr>
        <w:pStyle w:val="2f2"/>
        <w:spacing w:before="312" w:after="312"/>
      </w:pPr>
      <w:r w:rsidRPr="00EB4168">
        <w:t xml:space="preserve"> ------------------------------------------------------------------------------------------------------</w:t>
      </w:r>
    </w:p>
    <w:p w14:paraId="49DDAF14" w14:textId="77777777" w:rsidR="000D2AE3" w:rsidRPr="00EB4168" w:rsidRDefault="000D2AE3" w:rsidP="00EB4168">
      <w:pPr>
        <w:pStyle w:val="2f2"/>
        <w:spacing w:before="312" w:after="312"/>
      </w:pPr>
      <w:r w:rsidRPr="00EB4168">
        <w:t xml:space="preserve"> UserID  Username               IP address    MAC               Status</w:t>
      </w:r>
    </w:p>
    <w:p w14:paraId="58926476" w14:textId="77777777" w:rsidR="000D2AE3" w:rsidRPr="00EB4168" w:rsidRDefault="000D2AE3" w:rsidP="00EB4168">
      <w:pPr>
        <w:pStyle w:val="2f2"/>
        <w:spacing w:before="312" w:after="312"/>
      </w:pPr>
      <w:r w:rsidRPr="00EB4168">
        <w:t xml:space="preserve"> ------------------------------------------------------------------------------------------------------</w:t>
      </w:r>
    </w:p>
    <w:p w14:paraId="0324E6AD" w14:textId="77777777" w:rsidR="000D2AE3" w:rsidRPr="00EB4168" w:rsidRDefault="000D2AE3" w:rsidP="00EB4168">
      <w:pPr>
        <w:pStyle w:val="2f2"/>
        <w:spacing w:before="312" w:after="312"/>
      </w:pPr>
      <w:r w:rsidRPr="00EB4168">
        <w:t xml:space="preserve"> 4       admin                    -             -                 Success</w:t>
      </w:r>
    </w:p>
    <w:p w14:paraId="39B22C3A" w14:textId="77777777" w:rsidR="000D2AE3" w:rsidRPr="00EB4168" w:rsidRDefault="000D2AE3" w:rsidP="00EB4168">
      <w:pPr>
        <w:pStyle w:val="2f2"/>
        <w:spacing w:before="312" w:after="312"/>
      </w:pPr>
      <w:r w:rsidRPr="00EB4168">
        <w:t xml:space="preserve"> 1164    dot1x                     -            286e-d489-d3d8    Success</w:t>
      </w:r>
    </w:p>
    <w:p w14:paraId="03577B74" w14:textId="77777777" w:rsidR="000D2AE3" w:rsidRPr="00EB4168" w:rsidRDefault="000D2AE3" w:rsidP="00EB4168">
      <w:pPr>
        <w:pStyle w:val="2f2"/>
        <w:spacing w:before="312" w:after="312"/>
      </w:pPr>
      <w:r w:rsidRPr="00EB4168">
        <w:t xml:space="preserve"> ------------------------------------------------------------------------------------------------------</w:t>
      </w:r>
    </w:p>
    <w:p w14:paraId="4E27B51B" w14:textId="77777777" w:rsidR="000D2AE3" w:rsidRPr="00EB4168" w:rsidRDefault="000D2AE3" w:rsidP="00EB4168">
      <w:pPr>
        <w:pStyle w:val="2f2"/>
        <w:spacing w:before="312" w:after="312"/>
      </w:pPr>
      <w:r w:rsidRPr="00EB4168">
        <w:t xml:space="preserve"> Total: 2, printed: 2</w:t>
      </w:r>
    </w:p>
    <w:p w14:paraId="645BADD7" w14:textId="77777777" w:rsidR="000D2AE3" w:rsidRPr="000D2AE3" w:rsidRDefault="000D2AE3" w:rsidP="0038023D">
      <w:pPr>
        <w:pStyle w:val="1e"/>
      </w:pPr>
      <w:r w:rsidRPr="000D2AE3">
        <w:t xml:space="preserve">You can see that the PC successfully goes online using the 802.1X authentication account </w:t>
      </w:r>
      <w:r w:rsidRPr="000D2AE3">
        <w:rPr>
          <w:b/>
        </w:rPr>
        <w:t>dot1x</w:t>
      </w:r>
      <w:r w:rsidRPr="000D2AE3">
        <w:t>.</w:t>
      </w:r>
    </w:p>
    <w:p w14:paraId="2C28F390" w14:textId="77777777" w:rsidR="000D2AE3" w:rsidRPr="000D2AE3" w:rsidRDefault="000D2AE3" w:rsidP="000D2AE3">
      <w:pPr>
        <w:spacing w:before="160" w:after="400"/>
        <w:ind w:left="1701"/>
        <w:rPr>
          <w:rFonts w:ascii="Huawei Sans" w:hAnsi="Huawei Sans" w:cs="Times New Roman"/>
          <w:b/>
          <w:sz w:val="21"/>
          <w:szCs w:val="20"/>
        </w:rPr>
      </w:pPr>
      <w:r w:rsidRPr="000D2AE3">
        <w:rPr>
          <w:rFonts w:ascii="Huawei Sans" w:hAnsi="Huawei Sans" w:cs="Times New Roman"/>
          <w:b/>
          <w:sz w:val="21"/>
          <w:szCs w:val="20"/>
        </w:rPr>
        <w:t>----End</w:t>
      </w:r>
    </w:p>
    <w:p w14:paraId="3A14A8B7" w14:textId="77777777" w:rsidR="000D2AE3" w:rsidRPr="000D2AE3" w:rsidRDefault="000D2AE3" w:rsidP="00FE2EF9">
      <w:pPr>
        <w:pStyle w:val="2"/>
      </w:pPr>
      <w:bookmarkStart w:id="37" w:name="_Toc60066223"/>
      <w:bookmarkStart w:id="38" w:name="_Toc60607006"/>
      <w:bookmarkStart w:id="39" w:name="_Toc62638012"/>
      <w:r w:rsidRPr="000D2AE3">
        <w:t>Configuration Reference</w:t>
      </w:r>
      <w:bookmarkEnd w:id="37"/>
      <w:bookmarkEnd w:id="38"/>
      <w:bookmarkEnd w:id="39"/>
    </w:p>
    <w:p w14:paraId="4599404F" w14:textId="77777777" w:rsidR="000D2AE3" w:rsidRPr="000D2AE3" w:rsidRDefault="000D2AE3" w:rsidP="00E41FBF">
      <w:pPr>
        <w:pStyle w:val="3"/>
      </w:pPr>
      <w:bookmarkStart w:id="40" w:name="_Toc60066224"/>
      <w:bookmarkStart w:id="41" w:name="_Toc60607007"/>
      <w:bookmarkStart w:id="42" w:name="_Toc62638013"/>
      <w:r w:rsidRPr="000D2AE3">
        <w:t>Configurations of AR2</w:t>
      </w:r>
      <w:bookmarkEnd w:id="40"/>
      <w:bookmarkEnd w:id="41"/>
      <w:bookmarkEnd w:id="42"/>
    </w:p>
    <w:p w14:paraId="2344E9A6" w14:textId="77777777" w:rsidR="000D2AE3" w:rsidRPr="00EB4168" w:rsidRDefault="000D2AE3" w:rsidP="00EB4168">
      <w:pPr>
        <w:pStyle w:val="2f2"/>
        <w:spacing w:before="312" w:after="312"/>
      </w:pPr>
      <w:r w:rsidRPr="00EB4168">
        <w:t>&lt;AR2&gt;display current-configuration</w:t>
      </w:r>
    </w:p>
    <w:p w14:paraId="25C43BB4" w14:textId="77777777" w:rsidR="000D2AE3" w:rsidRPr="00EB4168" w:rsidRDefault="000D2AE3" w:rsidP="00EB4168">
      <w:pPr>
        <w:pStyle w:val="2f2"/>
        <w:spacing w:before="312" w:after="312"/>
      </w:pPr>
      <w:r w:rsidRPr="00EB4168">
        <w:t>[V300R019C10SPC300]</w:t>
      </w:r>
    </w:p>
    <w:p w14:paraId="74333D48" w14:textId="77777777" w:rsidR="000D2AE3" w:rsidRPr="00EB4168" w:rsidRDefault="000D2AE3" w:rsidP="00EB4168">
      <w:pPr>
        <w:pStyle w:val="2f2"/>
        <w:spacing w:before="312" w:after="312"/>
      </w:pPr>
      <w:r w:rsidRPr="00EB4168">
        <w:t>#</w:t>
      </w:r>
    </w:p>
    <w:p w14:paraId="6CC2EBA3" w14:textId="77777777" w:rsidR="000D2AE3" w:rsidRPr="00EB4168" w:rsidRDefault="000D2AE3" w:rsidP="00EB4168">
      <w:pPr>
        <w:pStyle w:val="2f2"/>
        <w:spacing w:before="312" w:after="312"/>
      </w:pPr>
      <w:r w:rsidRPr="00EB4168">
        <w:t xml:space="preserve"> sysname AR2</w:t>
      </w:r>
    </w:p>
    <w:p w14:paraId="0CD6CF6B" w14:textId="77777777" w:rsidR="000D2AE3" w:rsidRPr="00EB4168" w:rsidRDefault="000D2AE3" w:rsidP="00EB4168">
      <w:pPr>
        <w:pStyle w:val="2f2"/>
        <w:spacing w:before="312" w:after="312"/>
      </w:pPr>
      <w:r w:rsidRPr="00EB4168">
        <w:t>#</w:t>
      </w:r>
    </w:p>
    <w:p w14:paraId="27DFF172" w14:textId="77777777" w:rsidR="000D2AE3" w:rsidRPr="00EB4168" w:rsidRDefault="000D2AE3" w:rsidP="00EB4168">
      <w:pPr>
        <w:pStyle w:val="2f2"/>
        <w:spacing w:before="312" w:after="312"/>
      </w:pPr>
      <w:r w:rsidRPr="00EB4168">
        <w:t>vlan 300</w:t>
      </w:r>
    </w:p>
    <w:p w14:paraId="553E7762" w14:textId="77777777" w:rsidR="000D2AE3" w:rsidRPr="00EB4168" w:rsidRDefault="000D2AE3" w:rsidP="00EB4168">
      <w:pPr>
        <w:pStyle w:val="2f2"/>
        <w:spacing w:before="312" w:after="312"/>
      </w:pPr>
      <w:r w:rsidRPr="00EB4168">
        <w:t>#</w:t>
      </w:r>
    </w:p>
    <w:p w14:paraId="5876C3B1" w14:textId="77777777" w:rsidR="000D2AE3" w:rsidRPr="00EB4168" w:rsidRDefault="000D2AE3" w:rsidP="00EB4168">
      <w:pPr>
        <w:pStyle w:val="2f2"/>
        <w:spacing w:before="312" w:after="312"/>
      </w:pPr>
      <w:r w:rsidRPr="00EB4168">
        <w:t>authentication-profile name default_authen_profile</w:t>
      </w:r>
    </w:p>
    <w:p w14:paraId="5F3E3604" w14:textId="77777777" w:rsidR="000D2AE3" w:rsidRPr="00EB4168" w:rsidRDefault="000D2AE3" w:rsidP="00EB4168">
      <w:pPr>
        <w:pStyle w:val="2f2"/>
        <w:spacing w:before="312" w:after="312"/>
      </w:pPr>
      <w:r w:rsidRPr="00EB4168">
        <w:t>authentication-profile name dot1x_authen_profile</w:t>
      </w:r>
    </w:p>
    <w:p w14:paraId="70AB13B0" w14:textId="77777777" w:rsidR="000D2AE3" w:rsidRPr="00EB4168" w:rsidRDefault="000D2AE3" w:rsidP="00EB4168">
      <w:pPr>
        <w:pStyle w:val="2f2"/>
        <w:spacing w:before="312" w:after="312"/>
      </w:pPr>
      <w:r w:rsidRPr="00EB4168">
        <w:t>authentication-profile name dot1xmac_authen_profile</w:t>
      </w:r>
    </w:p>
    <w:p w14:paraId="6E1F37C7" w14:textId="77777777" w:rsidR="000D2AE3" w:rsidRPr="00EB4168" w:rsidRDefault="000D2AE3" w:rsidP="00EB4168">
      <w:pPr>
        <w:pStyle w:val="2f2"/>
        <w:spacing w:before="312" w:after="312"/>
      </w:pPr>
      <w:r w:rsidRPr="00EB4168">
        <w:t>authentication-profile name mac_authen_profile</w:t>
      </w:r>
    </w:p>
    <w:p w14:paraId="3EABBC69" w14:textId="77777777" w:rsidR="000D2AE3" w:rsidRPr="00EB4168" w:rsidRDefault="000D2AE3" w:rsidP="00EB4168">
      <w:pPr>
        <w:pStyle w:val="2f2"/>
        <w:spacing w:before="312" w:after="312"/>
      </w:pPr>
      <w:r w:rsidRPr="00EB4168">
        <w:t>authentication-profile name multi_authen_profile</w:t>
      </w:r>
    </w:p>
    <w:p w14:paraId="5D67F05E" w14:textId="77777777" w:rsidR="000D2AE3" w:rsidRPr="00EB4168" w:rsidRDefault="000D2AE3" w:rsidP="00EB4168">
      <w:pPr>
        <w:pStyle w:val="2f2"/>
        <w:spacing w:before="312" w:after="312"/>
      </w:pPr>
      <w:r w:rsidRPr="00EB4168">
        <w:t>authentication-profile name p1</w:t>
      </w:r>
    </w:p>
    <w:p w14:paraId="777D3963" w14:textId="77777777" w:rsidR="000D2AE3" w:rsidRPr="00EB4168" w:rsidRDefault="000D2AE3" w:rsidP="00EB4168">
      <w:pPr>
        <w:pStyle w:val="2f2"/>
        <w:spacing w:before="312" w:after="312"/>
      </w:pPr>
      <w:r w:rsidRPr="00EB4168">
        <w:t xml:space="preserve"> dot1x-access-profile d1</w:t>
      </w:r>
    </w:p>
    <w:p w14:paraId="1A0F72BE" w14:textId="77777777" w:rsidR="000D2AE3" w:rsidRPr="00EB4168" w:rsidRDefault="000D2AE3" w:rsidP="00EB4168">
      <w:pPr>
        <w:pStyle w:val="2f2"/>
        <w:spacing w:before="312" w:after="312"/>
      </w:pPr>
      <w:r w:rsidRPr="00EB4168">
        <w:t xml:space="preserve"> access-domain auth force</w:t>
      </w:r>
    </w:p>
    <w:p w14:paraId="5DB1AC87" w14:textId="77777777" w:rsidR="000D2AE3" w:rsidRPr="00EB4168" w:rsidRDefault="000D2AE3" w:rsidP="00EB4168">
      <w:pPr>
        <w:pStyle w:val="2f2"/>
        <w:spacing w:before="312" w:after="312"/>
      </w:pPr>
      <w:r w:rsidRPr="00EB4168">
        <w:t>authentication-profile name p2</w:t>
      </w:r>
    </w:p>
    <w:p w14:paraId="04349827" w14:textId="77777777" w:rsidR="000D2AE3" w:rsidRPr="00EB4168" w:rsidRDefault="000D2AE3" w:rsidP="00EB4168">
      <w:pPr>
        <w:pStyle w:val="2f2"/>
        <w:spacing w:before="312" w:after="312"/>
      </w:pPr>
      <w:r w:rsidRPr="00EB4168">
        <w:t xml:space="preserve"> mac-access-profile m1</w:t>
      </w:r>
    </w:p>
    <w:p w14:paraId="70BDD33A" w14:textId="77777777" w:rsidR="000D2AE3" w:rsidRPr="00EB4168" w:rsidRDefault="000D2AE3" w:rsidP="00EB4168">
      <w:pPr>
        <w:pStyle w:val="2f2"/>
        <w:spacing w:before="312" w:after="312"/>
      </w:pPr>
      <w:r w:rsidRPr="00EB4168">
        <w:t xml:space="preserve"> access-domain auth force</w:t>
      </w:r>
    </w:p>
    <w:p w14:paraId="3D5D47B7" w14:textId="77777777" w:rsidR="000D2AE3" w:rsidRPr="00EB4168" w:rsidRDefault="000D2AE3" w:rsidP="00EB4168">
      <w:pPr>
        <w:pStyle w:val="2f2"/>
        <w:spacing w:before="312" w:after="312"/>
      </w:pPr>
      <w:r w:rsidRPr="00EB4168">
        <w:t>authentication-profile name p3</w:t>
      </w:r>
    </w:p>
    <w:p w14:paraId="3E9503D5" w14:textId="77777777" w:rsidR="000D2AE3" w:rsidRPr="00EB4168" w:rsidRDefault="000D2AE3" w:rsidP="00EB4168">
      <w:pPr>
        <w:pStyle w:val="2f2"/>
        <w:spacing w:before="312" w:after="312"/>
      </w:pPr>
      <w:r w:rsidRPr="00EB4168">
        <w:t xml:space="preserve"> dot1x-access-profile d1</w:t>
      </w:r>
    </w:p>
    <w:p w14:paraId="75C0DFBD" w14:textId="77777777" w:rsidR="000D2AE3" w:rsidRPr="00EB4168" w:rsidRDefault="000D2AE3" w:rsidP="00EB4168">
      <w:pPr>
        <w:pStyle w:val="2f2"/>
        <w:spacing w:before="312" w:after="312"/>
      </w:pPr>
      <w:r w:rsidRPr="00EB4168">
        <w:t xml:space="preserve"> mac-access-profile m1</w:t>
      </w:r>
    </w:p>
    <w:p w14:paraId="03543BF1" w14:textId="77777777" w:rsidR="000D2AE3" w:rsidRPr="00EB4168" w:rsidRDefault="000D2AE3" w:rsidP="00EB4168">
      <w:pPr>
        <w:pStyle w:val="2f2"/>
        <w:spacing w:before="312" w:after="312"/>
      </w:pPr>
      <w:r w:rsidRPr="00EB4168">
        <w:t xml:space="preserve"> access-domain auth force</w:t>
      </w:r>
    </w:p>
    <w:p w14:paraId="518C3DC7" w14:textId="77777777" w:rsidR="000D2AE3" w:rsidRPr="00EB4168" w:rsidRDefault="000D2AE3" w:rsidP="00EB4168">
      <w:pPr>
        <w:pStyle w:val="2f2"/>
        <w:spacing w:before="312" w:after="312"/>
      </w:pPr>
      <w:r w:rsidRPr="00EB4168">
        <w:t xml:space="preserve"> authentication dot1x-mac-bypass</w:t>
      </w:r>
    </w:p>
    <w:p w14:paraId="0C2AE21A" w14:textId="77777777" w:rsidR="000D2AE3" w:rsidRPr="00EB4168" w:rsidRDefault="000D2AE3" w:rsidP="00EB4168">
      <w:pPr>
        <w:pStyle w:val="2f2"/>
        <w:spacing w:before="312" w:after="312"/>
      </w:pPr>
      <w:r w:rsidRPr="00EB4168">
        <w:t>authentication-profile name portal_authen_profile</w:t>
      </w:r>
    </w:p>
    <w:p w14:paraId="6430ABA7" w14:textId="77777777" w:rsidR="000D2AE3" w:rsidRPr="00EB4168" w:rsidRDefault="000D2AE3" w:rsidP="00EB4168">
      <w:pPr>
        <w:pStyle w:val="2f2"/>
        <w:spacing w:before="312" w:after="312"/>
      </w:pPr>
      <w:r w:rsidRPr="00EB4168">
        <w:t>#</w:t>
      </w:r>
    </w:p>
    <w:p w14:paraId="3A3605F4" w14:textId="77777777" w:rsidR="000D2AE3" w:rsidRPr="00EB4168" w:rsidRDefault="000D2AE3" w:rsidP="00EB4168">
      <w:pPr>
        <w:pStyle w:val="2f2"/>
        <w:spacing w:before="312" w:after="312"/>
      </w:pPr>
      <w:r w:rsidRPr="00EB4168">
        <w:t>domain default admin</w:t>
      </w:r>
    </w:p>
    <w:p w14:paraId="458F24C7" w14:textId="77777777" w:rsidR="000D2AE3" w:rsidRPr="00EB4168" w:rsidRDefault="000D2AE3" w:rsidP="00EB4168">
      <w:pPr>
        <w:pStyle w:val="2f2"/>
        <w:spacing w:before="312" w:after="312"/>
      </w:pPr>
      <w:r w:rsidRPr="00EB4168">
        <w:t>#</w:t>
      </w:r>
    </w:p>
    <w:p w14:paraId="1F82B68B" w14:textId="77777777" w:rsidR="000D2AE3" w:rsidRPr="00EB4168" w:rsidRDefault="000D2AE3" w:rsidP="00EB4168">
      <w:pPr>
        <w:pStyle w:val="2f2"/>
        <w:spacing w:before="312" w:after="312"/>
      </w:pPr>
      <w:r w:rsidRPr="00EB4168">
        <w:t>radius-server template default</w:t>
      </w:r>
    </w:p>
    <w:p w14:paraId="74A1BA93" w14:textId="77777777" w:rsidR="000D2AE3" w:rsidRPr="00EB4168" w:rsidRDefault="000D2AE3" w:rsidP="00EB4168">
      <w:pPr>
        <w:pStyle w:val="2f2"/>
        <w:spacing w:before="312" w:after="312"/>
      </w:pPr>
      <w:r w:rsidRPr="00EB4168">
        <w:t>radius-serrvertemplate t1</w:t>
      </w:r>
    </w:p>
    <w:p w14:paraId="7B7F8F90" w14:textId="77777777" w:rsidR="000D2AE3" w:rsidRPr="00EB4168" w:rsidRDefault="000D2AE3" w:rsidP="00EB4168">
      <w:pPr>
        <w:pStyle w:val="2f2"/>
        <w:spacing w:before="312" w:after="312"/>
      </w:pPr>
      <w:r w:rsidRPr="00EB4168">
        <w:t xml:space="preserve"> radius-server shared-key cipher %^%#|3K=6E=T#5HY)9%0b\iW@HjwHH"SNA3`8-/-e=GY%^%#</w:t>
      </w:r>
    </w:p>
    <w:p w14:paraId="67B37262" w14:textId="77777777" w:rsidR="000D2AE3" w:rsidRPr="00EB4168" w:rsidRDefault="000D2AE3" w:rsidP="00EB4168">
      <w:pPr>
        <w:pStyle w:val="2f2"/>
        <w:spacing w:before="312" w:after="312"/>
      </w:pPr>
      <w:r w:rsidRPr="00EB4168">
        <w:t xml:space="preserve"> radius-server authentication 192.168.4.104 1812 source ip-address 67.0.0.2 weight 80</w:t>
      </w:r>
    </w:p>
    <w:p w14:paraId="6A38092B" w14:textId="77777777" w:rsidR="000D2AE3" w:rsidRPr="00EB4168" w:rsidRDefault="000D2AE3" w:rsidP="00EB4168">
      <w:pPr>
        <w:pStyle w:val="2f2"/>
        <w:spacing w:before="312" w:after="312"/>
      </w:pPr>
      <w:r w:rsidRPr="00EB4168">
        <w:t xml:space="preserve"> radius-server accounting 192.168.4.104 1813 source ip-address 67.0.0.2 weight 80</w:t>
      </w:r>
    </w:p>
    <w:p w14:paraId="02C4A239" w14:textId="77777777" w:rsidR="000D2AE3" w:rsidRPr="00EB4168" w:rsidRDefault="000D2AE3" w:rsidP="00EB4168">
      <w:pPr>
        <w:pStyle w:val="2f2"/>
        <w:spacing w:before="312" w:after="312"/>
      </w:pPr>
      <w:r w:rsidRPr="00EB4168">
        <w:t>#</w:t>
      </w:r>
    </w:p>
    <w:p w14:paraId="4C9011E3" w14:textId="77777777" w:rsidR="000D2AE3" w:rsidRPr="00EB4168" w:rsidRDefault="000D2AE3" w:rsidP="00EB4168">
      <w:pPr>
        <w:pStyle w:val="2f2"/>
        <w:spacing w:before="312" w:after="312"/>
      </w:pPr>
      <w:r w:rsidRPr="00EB4168">
        <w:t>acl number 3005</w:t>
      </w:r>
    </w:p>
    <w:p w14:paraId="4E0B1F9C" w14:textId="77777777" w:rsidR="000D2AE3" w:rsidRPr="00EB4168" w:rsidRDefault="000D2AE3" w:rsidP="00EB4168">
      <w:pPr>
        <w:pStyle w:val="2f2"/>
        <w:spacing w:before="312" w:after="312"/>
      </w:pPr>
      <w:r w:rsidRPr="00EB4168">
        <w:t xml:space="preserve"> rule 1 permit ip</w:t>
      </w:r>
    </w:p>
    <w:p w14:paraId="1BC894F7" w14:textId="77777777" w:rsidR="000D2AE3" w:rsidRPr="00EB4168" w:rsidRDefault="000D2AE3" w:rsidP="00EB4168">
      <w:pPr>
        <w:pStyle w:val="2f2"/>
        <w:spacing w:before="312" w:after="312"/>
      </w:pPr>
      <w:r w:rsidRPr="00EB4168">
        <w:t>#</w:t>
      </w:r>
    </w:p>
    <w:p w14:paraId="790793C8" w14:textId="77777777" w:rsidR="000D2AE3" w:rsidRPr="00EB4168" w:rsidRDefault="000D2AE3" w:rsidP="00EB4168">
      <w:pPr>
        <w:pStyle w:val="2f2"/>
        <w:spacing w:before="312" w:after="312"/>
      </w:pPr>
      <w:r w:rsidRPr="00EB4168">
        <w:t>aaa</w:t>
      </w:r>
    </w:p>
    <w:p w14:paraId="32BD4782" w14:textId="77777777" w:rsidR="000D2AE3" w:rsidRPr="00EB4168" w:rsidRDefault="000D2AE3" w:rsidP="00EB4168">
      <w:pPr>
        <w:pStyle w:val="2f2"/>
        <w:spacing w:before="312" w:after="312"/>
      </w:pPr>
      <w:r w:rsidRPr="00EB4168">
        <w:t xml:space="preserve"> authentication-scheme default</w:t>
      </w:r>
    </w:p>
    <w:p w14:paraId="226D16C7" w14:textId="77777777" w:rsidR="000D2AE3" w:rsidRPr="00EB4168" w:rsidRDefault="000D2AE3" w:rsidP="00EB4168">
      <w:pPr>
        <w:pStyle w:val="2f2"/>
        <w:spacing w:before="312" w:after="312"/>
      </w:pPr>
      <w:r w:rsidRPr="00EB4168">
        <w:t xml:space="preserve">  authentication-mode local</w:t>
      </w:r>
    </w:p>
    <w:p w14:paraId="4E0F8DE2" w14:textId="77777777" w:rsidR="000D2AE3" w:rsidRPr="00EB4168" w:rsidRDefault="000D2AE3" w:rsidP="00EB4168">
      <w:pPr>
        <w:pStyle w:val="2f2"/>
        <w:spacing w:before="312" w:after="312"/>
      </w:pPr>
      <w:r w:rsidRPr="00EB4168">
        <w:t xml:space="preserve"> authentication-scheme radius</w:t>
      </w:r>
    </w:p>
    <w:p w14:paraId="45C2FCC7" w14:textId="77777777" w:rsidR="000D2AE3" w:rsidRPr="00EB4168" w:rsidRDefault="000D2AE3" w:rsidP="00EB4168">
      <w:pPr>
        <w:pStyle w:val="2f2"/>
        <w:spacing w:before="312" w:after="312"/>
      </w:pPr>
      <w:r w:rsidRPr="00EB4168">
        <w:t xml:space="preserve">  authentication-mode radius</w:t>
      </w:r>
    </w:p>
    <w:p w14:paraId="64684ACA" w14:textId="77777777" w:rsidR="000D2AE3" w:rsidRPr="00EB4168" w:rsidRDefault="000D2AE3" w:rsidP="00EB4168">
      <w:pPr>
        <w:pStyle w:val="2f2"/>
        <w:spacing w:before="312" w:after="312"/>
      </w:pPr>
      <w:r w:rsidRPr="00EB4168">
        <w:t xml:space="preserve"> authentication-scheme site2</w:t>
      </w:r>
    </w:p>
    <w:p w14:paraId="100A01D3" w14:textId="77777777" w:rsidR="000D2AE3" w:rsidRPr="00EB4168" w:rsidRDefault="000D2AE3" w:rsidP="00EB4168">
      <w:pPr>
        <w:pStyle w:val="2f2"/>
        <w:spacing w:before="312" w:after="312"/>
      </w:pPr>
      <w:r w:rsidRPr="00EB4168">
        <w:t xml:space="preserve">  authentication-mode radius</w:t>
      </w:r>
    </w:p>
    <w:p w14:paraId="6AF4B858" w14:textId="77777777" w:rsidR="000D2AE3" w:rsidRPr="00EB4168" w:rsidRDefault="000D2AE3" w:rsidP="00EB4168">
      <w:pPr>
        <w:pStyle w:val="2f2"/>
        <w:spacing w:before="312" w:after="312"/>
      </w:pPr>
      <w:r w:rsidRPr="00EB4168">
        <w:t xml:space="preserve"> authorization-scheme default</w:t>
      </w:r>
    </w:p>
    <w:p w14:paraId="4950E6C1" w14:textId="77777777" w:rsidR="000D2AE3" w:rsidRPr="00EB4168" w:rsidRDefault="000D2AE3" w:rsidP="00EB4168">
      <w:pPr>
        <w:pStyle w:val="2f2"/>
        <w:spacing w:before="312" w:after="312"/>
      </w:pPr>
      <w:r w:rsidRPr="00EB4168">
        <w:t xml:space="preserve">  authorization-mode local</w:t>
      </w:r>
    </w:p>
    <w:p w14:paraId="3FB14B69" w14:textId="77777777" w:rsidR="000D2AE3" w:rsidRPr="00EB4168" w:rsidRDefault="000D2AE3" w:rsidP="00EB4168">
      <w:pPr>
        <w:pStyle w:val="2f2"/>
        <w:spacing w:before="312" w:after="312"/>
      </w:pPr>
      <w:r w:rsidRPr="00EB4168">
        <w:t xml:space="preserve"> accounting-scheme default</w:t>
      </w:r>
    </w:p>
    <w:p w14:paraId="0FA6D80F" w14:textId="77777777" w:rsidR="000D2AE3" w:rsidRPr="00EB4168" w:rsidRDefault="000D2AE3" w:rsidP="00EB4168">
      <w:pPr>
        <w:pStyle w:val="2f2"/>
        <w:spacing w:before="312" w:after="312"/>
      </w:pPr>
      <w:r w:rsidRPr="00EB4168">
        <w:t xml:space="preserve">  accounting-mode none</w:t>
      </w:r>
    </w:p>
    <w:p w14:paraId="0EBB73EB" w14:textId="77777777" w:rsidR="000D2AE3" w:rsidRPr="00EB4168" w:rsidRDefault="000D2AE3" w:rsidP="00EB4168">
      <w:pPr>
        <w:pStyle w:val="2f2"/>
        <w:spacing w:before="312" w:after="312"/>
      </w:pPr>
      <w:r w:rsidRPr="00EB4168">
        <w:t xml:space="preserve"> accounting-scheme site2</w:t>
      </w:r>
    </w:p>
    <w:p w14:paraId="485AC840" w14:textId="77777777" w:rsidR="000D2AE3" w:rsidRPr="00EB4168" w:rsidRDefault="000D2AE3" w:rsidP="00EB4168">
      <w:pPr>
        <w:pStyle w:val="2f2"/>
        <w:spacing w:before="312" w:after="312"/>
      </w:pPr>
      <w:r w:rsidRPr="00EB4168">
        <w:t xml:space="preserve">  accounting-mode radius</w:t>
      </w:r>
    </w:p>
    <w:p w14:paraId="5DC11CD5" w14:textId="77777777" w:rsidR="000D2AE3" w:rsidRPr="00EB4168" w:rsidRDefault="000D2AE3" w:rsidP="00EB4168">
      <w:pPr>
        <w:pStyle w:val="2f2"/>
        <w:spacing w:before="312" w:after="312"/>
      </w:pPr>
      <w:r w:rsidRPr="00EB4168">
        <w:t xml:space="preserve">  accounting realtime 5</w:t>
      </w:r>
    </w:p>
    <w:p w14:paraId="547C128F" w14:textId="77777777" w:rsidR="000D2AE3" w:rsidRPr="00EB4168" w:rsidRDefault="000D2AE3" w:rsidP="00EB4168">
      <w:pPr>
        <w:pStyle w:val="2f2"/>
        <w:spacing w:before="312" w:after="312"/>
      </w:pPr>
      <w:r w:rsidRPr="00EB4168">
        <w:t xml:space="preserve"> local-aaa-user password policy administrator</w:t>
      </w:r>
    </w:p>
    <w:p w14:paraId="36E0E977" w14:textId="77777777" w:rsidR="000D2AE3" w:rsidRPr="00EB4168" w:rsidRDefault="000D2AE3" w:rsidP="00EB4168">
      <w:pPr>
        <w:pStyle w:val="2f2"/>
        <w:spacing w:before="312" w:after="312"/>
      </w:pPr>
      <w:r w:rsidRPr="00EB4168">
        <w:t xml:space="preserve"> domain auth</w:t>
      </w:r>
    </w:p>
    <w:p w14:paraId="6D695B2F" w14:textId="77777777" w:rsidR="000D2AE3" w:rsidRPr="00EB4168" w:rsidRDefault="000D2AE3" w:rsidP="00EB4168">
      <w:pPr>
        <w:pStyle w:val="2f2"/>
        <w:spacing w:before="312" w:after="312"/>
      </w:pPr>
      <w:r w:rsidRPr="00EB4168">
        <w:t xml:space="preserve">  authentication-scheme site2</w:t>
      </w:r>
    </w:p>
    <w:p w14:paraId="7DDC1BEC" w14:textId="77777777" w:rsidR="000D2AE3" w:rsidRPr="00EB4168" w:rsidRDefault="000D2AE3" w:rsidP="00EB4168">
      <w:pPr>
        <w:pStyle w:val="2f2"/>
        <w:spacing w:before="312" w:after="312"/>
      </w:pPr>
      <w:r w:rsidRPr="00EB4168">
        <w:t xml:space="preserve">  accounting-scheme site2</w:t>
      </w:r>
    </w:p>
    <w:p w14:paraId="002824B3" w14:textId="77777777" w:rsidR="000D2AE3" w:rsidRPr="00EB4168" w:rsidRDefault="000D2AE3" w:rsidP="00EB4168">
      <w:pPr>
        <w:pStyle w:val="2f2"/>
        <w:spacing w:before="312" w:after="312"/>
      </w:pPr>
      <w:r w:rsidRPr="00EB4168">
        <w:t xml:space="preserve">  radius-server t1</w:t>
      </w:r>
    </w:p>
    <w:p w14:paraId="1F14932A" w14:textId="77777777" w:rsidR="000D2AE3" w:rsidRPr="00EB4168" w:rsidRDefault="000D2AE3" w:rsidP="00EB4168">
      <w:pPr>
        <w:pStyle w:val="2f2"/>
        <w:spacing w:before="312" w:after="312"/>
      </w:pPr>
      <w:r w:rsidRPr="00EB4168">
        <w:t xml:space="preserve"> domain default</w:t>
      </w:r>
    </w:p>
    <w:p w14:paraId="735E6535" w14:textId="77777777" w:rsidR="000D2AE3" w:rsidRPr="00EB4168" w:rsidRDefault="000D2AE3" w:rsidP="00EB4168">
      <w:pPr>
        <w:pStyle w:val="2f2"/>
        <w:spacing w:before="312" w:after="312"/>
      </w:pPr>
      <w:r w:rsidRPr="00EB4168">
        <w:t xml:space="preserve">  authentication-scheme default</w:t>
      </w:r>
    </w:p>
    <w:p w14:paraId="075D9E44" w14:textId="77777777" w:rsidR="000D2AE3" w:rsidRPr="00EB4168" w:rsidRDefault="000D2AE3" w:rsidP="00EB4168">
      <w:pPr>
        <w:pStyle w:val="2f2"/>
        <w:spacing w:before="312" w:after="312"/>
      </w:pPr>
      <w:r w:rsidRPr="00EB4168">
        <w:t xml:space="preserve">  accounting-scheme default</w:t>
      </w:r>
    </w:p>
    <w:p w14:paraId="2D8D3B7F" w14:textId="77777777" w:rsidR="000D2AE3" w:rsidRPr="00EB4168" w:rsidRDefault="000D2AE3" w:rsidP="00EB4168">
      <w:pPr>
        <w:pStyle w:val="2f2"/>
        <w:spacing w:before="312" w:after="312"/>
      </w:pPr>
      <w:r w:rsidRPr="00EB4168">
        <w:t xml:space="preserve"> domain default_admin</w:t>
      </w:r>
    </w:p>
    <w:p w14:paraId="1E3031BC" w14:textId="77777777" w:rsidR="000D2AE3" w:rsidRPr="00EB4168" w:rsidRDefault="000D2AE3" w:rsidP="00EB4168">
      <w:pPr>
        <w:pStyle w:val="2f2"/>
        <w:spacing w:before="312" w:after="312"/>
      </w:pPr>
      <w:r w:rsidRPr="00EB4168">
        <w:t xml:space="preserve">  authentication-scheme default</w:t>
      </w:r>
    </w:p>
    <w:p w14:paraId="39F0AE6C" w14:textId="77777777" w:rsidR="000D2AE3" w:rsidRPr="00EB4168" w:rsidRDefault="000D2AE3" w:rsidP="00EB4168">
      <w:pPr>
        <w:pStyle w:val="2f2"/>
        <w:spacing w:before="312" w:after="312"/>
      </w:pPr>
      <w:r w:rsidRPr="00EB4168">
        <w:t xml:space="preserve">  accounting-scheme default</w:t>
      </w:r>
    </w:p>
    <w:p w14:paraId="616036C1" w14:textId="77777777" w:rsidR="000D2AE3" w:rsidRPr="00EB4168" w:rsidRDefault="000D2AE3" w:rsidP="00EB4168">
      <w:pPr>
        <w:pStyle w:val="2f2"/>
        <w:spacing w:before="312" w:after="312"/>
      </w:pPr>
      <w:r w:rsidRPr="00EB4168">
        <w:t xml:space="preserve"> local-user admin password irreversible-cipher $1a$=H4v-:mGk=$TYo!'m&lt;U]NB7TN4/'o1F256:9H;v~!s0z!*V`D#2$</w:t>
      </w:r>
    </w:p>
    <w:p w14:paraId="43217BEE" w14:textId="77777777" w:rsidR="000D2AE3" w:rsidRPr="00EB4168" w:rsidRDefault="000D2AE3" w:rsidP="00EB4168">
      <w:pPr>
        <w:pStyle w:val="2f2"/>
        <w:spacing w:before="312" w:after="312"/>
      </w:pPr>
      <w:r w:rsidRPr="00EB4168">
        <w:t xml:space="preserve"> local-user admin privilege level 15</w:t>
      </w:r>
    </w:p>
    <w:p w14:paraId="769C2FED" w14:textId="77777777" w:rsidR="000D2AE3" w:rsidRPr="00EB4168" w:rsidRDefault="000D2AE3" w:rsidP="00EB4168">
      <w:pPr>
        <w:pStyle w:val="2f2"/>
        <w:spacing w:before="312" w:after="312"/>
      </w:pPr>
      <w:r w:rsidRPr="00EB4168">
        <w:t xml:space="preserve"> local-user admin service-type terminal ssh http</w:t>
      </w:r>
    </w:p>
    <w:p w14:paraId="60E78876" w14:textId="77777777" w:rsidR="000D2AE3" w:rsidRPr="00EB4168" w:rsidRDefault="000D2AE3" w:rsidP="00EB4168">
      <w:pPr>
        <w:pStyle w:val="2f2"/>
        <w:spacing w:before="312" w:after="312"/>
      </w:pPr>
      <w:r w:rsidRPr="00EB4168">
        <w:t>#</w:t>
      </w:r>
    </w:p>
    <w:p w14:paraId="2D6B1054" w14:textId="77777777" w:rsidR="000D2AE3" w:rsidRPr="00EB4168" w:rsidRDefault="000D2AE3" w:rsidP="00EB4168">
      <w:pPr>
        <w:pStyle w:val="2f2"/>
        <w:spacing w:before="312" w:after="312"/>
      </w:pPr>
      <w:r w:rsidRPr="00EB4168">
        <w:t>interface GigabitEthernet0/0/2</w:t>
      </w:r>
    </w:p>
    <w:p w14:paraId="7F5E2AD9" w14:textId="77777777" w:rsidR="000D2AE3" w:rsidRPr="00EB4168" w:rsidRDefault="000D2AE3" w:rsidP="00EB4168">
      <w:pPr>
        <w:pStyle w:val="2f2"/>
        <w:spacing w:before="312" w:after="312"/>
      </w:pPr>
      <w:r w:rsidRPr="00EB4168">
        <w:t xml:space="preserve"> authentication-profile p3</w:t>
      </w:r>
    </w:p>
    <w:p w14:paraId="5A9EB9D8" w14:textId="77777777" w:rsidR="000D2AE3" w:rsidRPr="00EB4168" w:rsidRDefault="000D2AE3" w:rsidP="00EB4168">
      <w:pPr>
        <w:pStyle w:val="2f2"/>
        <w:spacing w:before="312" w:after="312"/>
      </w:pPr>
      <w:r w:rsidRPr="00EB4168">
        <w:t>#</w:t>
      </w:r>
    </w:p>
    <w:p w14:paraId="164C8CC8" w14:textId="77777777" w:rsidR="000D2AE3" w:rsidRPr="00EB4168" w:rsidRDefault="000D2AE3" w:rsidP="00EB4168">
      <w:pPr>
        <w:pStyle w:val="2f2"/>
        <w:spacing w:before="312" w:after="312"/>
      </w:pPr>
      <w:r w:rsidRPr="00EB4168">
        <w:t>interface GigabitEthernet0/0/8</w:t>
      </w:r>
    </w:p>
    <w:p w14:paraId="11C18B0F" w14:textId="77777777" w:rsidR="000D2AE3" w:rsidRPr="00EB4168" w:rsidRDefault="000D2AE3" w:rsidP="00EB4168">
      <w:pPr>
        <w:pStyle w:val="2f2"/>
        <w:spacing w:before="312" w:after="312"/>
      </w:pPr>
      <w:r w:rsidRPr="00EB4168">
        <w:t xml:space="preserve"> ip address 67.0.0.2 255.255.255.0</w:t>
      </w:r>
    </w:p>
    <w:p w14:paraId="49006CFB" w14:textId="77777777" w:rsidR="000D2AE3" w:rsidRPr="00EB4168" w:rsidRDefault="000D2AE3" w:rsidP="00EB4168">
      <w:pPr>
        <w:pStyle w:val="2f2"/>
        <w:spacing w:before="312" w:after="312"/>
      </w:pPr>
      <w:r w:rsidRPr="00EB4168">
        <w:t>#</w:t>
      </w:r>
    </w:p>
    <w:p w14:paraId="3061AB4E" w14:textId="77777777" w:rsidR="000D2AE3" w:rsidRPr="00EB4168" w:rsidRDefault="000D2AE3" w:rsidP="00EB4168">
      <w:pPr>
        <w:pStyle w:val="2f2"/>
        <w:spacing w:before="312" w:after="312"/>
      </w:pPr>
      <w:r w:rsidRPr="00EB4168">
        <w:t>ip route-static 0.0.0.0 0.0.0.0 67.0.0.254</w:t>
      </w:r>
    </w:p>
    <w:p w14:paraId="2DF5AC2C" w14:textId="77777777" w:rsidR="000D2AE3" w:rsidRPr="00EB4168" w:rsidRDefault="000D2AE3" w:rsidP="00EB4168">
      <w:pPr>
        <w:pStyle w:val="2f2"/>
        <w:spacing w:before="312" w:after="312"/>
      </w:pPr>
      <w:r w:rsidRPr="00EB4168">
        <w:t>#</w:t>
      </w:r>
    </w:p>
    <w:p w14:paraId="44DAEFD9" w14:textId="77777777" w:rsidR="000D2AE3" w:rsidRPr="00EB4168" w:rsidRDefault="000D2AE3" w:rsidP="00EB4168">
      <w:pPr>
        <w:pStyle w:val="2f2"/>
        <w:spacing w:before="312" w:after="312"/>
      </w:pPr>
      <w:r w:rsidRPr="00EB4168">
        <w:t>dot1x-access-profile name d1</w:t>
      </w:r>
    </w:p>
    <w:p w14:paraId="1E3025D6" w14:textId="77777777" w:rsidR="000D2AE3" w:rsidRPr="00EB4168" w:rsidRDefault="000D2AE3" w:rsidP="00EB4168">
      <w:pPr>
        <w:pStyle w:val="2f2"/>
        <w:spacing w:before="312" w:after="312"/>
      </w:pPr>
      <w:r w:rsidRPr="00EB4168">
        <w:t>dot1x-access-profile name dot1x_access_profile</w:t>
      </w:r>
    </w:p>
    <w:p w14:paraId="38283997" w14:textId="77777777" w:rsidR="000D2AE3" w:rsidRPr="00EB4168" w:rsidRDefault="000D2AE3" w:rsidP="00EB4168">
      <w:pPr>
        <w:pStyle w:val="2f2"/>
        <w:spacing w:before="312" w:after="312"/>
      </w:pPr>
      <w:r w:rsidRPr="00EB4168">
        <w:t>#</w:t>
      </w:r>
    </w:p>
    <w:p w14:paraId="7A362E31" w14:textId="77777777" w:rsidR="000D2AE3" w:rsidRPr="00EB4168" w:rsidRDefault="000D2AE3" w:rsidP="00EB4168">
      <w:pPr>
        <w:pStyle w:val="2f2"/>
        <w:spacing w:before="312" w:after="312"/>
      </w:pPr>
      <w:r w:rsidRPr="00EB4168">
        <w:t>mac-access-profile name m1</w:t>
      </w:r>
    </w:p>
    <w:p w14:paraId="0B9713ED" w14:textId="77777777" w:rsidR="000D2AE3" w:rsidRPr="00EB4168" w:rsidRDefault="000D2AE3" w:rsidP="00EB4168">
      <w:pPr>
        <w:pStyle w:val="2f2"/>
        <w:spacing w:before="312" w:after="312"/>
      </w:pPr>
      <w:r w:rsidRPr="00EB4168">
        <w:t xml:space="preserve"> mac-authen username macaddress format with-hyphen</w:t>
      </w:r>
    </w:p>
    <w:p w14:paraId="3DE423F8" w14:textId="77777777" w:rsidR="000D2AE3" w:rsidRPr="00EB4168" w:rsidRDefault="000D2AE3" w:rsidP="00EB4168">
      <w:pPr>
        <w:pStyle w:val="2f2"/>
        <w:spacing w:before="312" w:after="312"/>
      </w:pPr>
      <w:r w:rsidRPr="00EB4168">
        <w:t>mac-access-profile name mac_access_profile</w:t>
      </w:r>
    </w:p>
    <w:p w14:paraId="7444B5C3" w14:textId="77777777" w:rsidR="000D2AE3" w:rsidRPr="00EB4168" w:rsidRDefault="000D2AE3" w:rsidP="00EB4168">
      <w:pPr>
        <w:pStyle w:val="2f2"/>
        <w:spacing w:before="312" w:after="312"/>
      </w:pPr>
      <w:r w:rsidRPr="00EB4168">
        <w:t>#</w:t>
      </w:r>
    </w:p>
    <w:p w14:paraId="0AFDDD6C" w14:textId="3DCD8B29" w:rsidR="000D2AE3" w:rsidRDefault="00D8351D" w:rsidP="00EB4168">
      <w:pPr>
        <w:pStyle w:val="2f2"/>
        <w:spacing w:before="312" w:after="312"/>
      </w:pPr>
      <w:r w:rsidRPr="00EB4168">
        <w:t>R</w:t>
      </w:r>
      <w:r w:rsidR="000D2AE3" w:rsidRPr="00EB4168">
        <w:t>eturn</w:t>
      </w:r>
    </w:p>
    <w:p w14:paraId="49E82EFB" w14:textId="77777777" w:rsidR="00D8351D" w:rsidRDefault="00D8351D" w:rsidP="00EB4168">
      <w:pPr>
        <w:pStyle w:val="2f2"/>
        <w:spacing w:before="312" w:after="312"/>
      </w:pPr>
    </w:p>
    <w:p w14:paraId="116087ED" w14:textId="4A1A249C" w:rsidR="00D8351D" w:rsidRDefault="00D8351D" w:rsidP="00D8351D">
      <w:pPr>
        <w:pStyle w:val="2"/>
        <w:rPr>
          <w:lang w:eastAsia="zh-CN"/>
        </w:rPr>
      </w:pPr>
      <w:bookmarkStart w:id="43" w:name="_Toc62638014"/>
      <w:r>
        <w:rPr>
          <w:rFonts w:hint="eastAsia"/>
          <w:lang w:eastAsia="zh-CN"/>
        </w:rPr>
        <w:t>Q</w:t>
      </w:r>
      <w:r>
        <w:rPr>
          <w:lang w:eastAsia="zh-CN"/>
        </w:rPr>
        <w:t>uiz</w:t>
      </w:r>
      <w:bookmarkEnd w:id="43"/>
    </w:p>
    <w:p w14:paraId="67FB5F71" w14:textId="57AEC903" w:rsidR="00D8351D" w:rsidRPr="00D8351D" w:rsidRDefault="00D2084D" w:rsidP="00D8351D">
      <w:pPr>
        <w:pStyle w:val="1e"/>
      </w:pPr>
      <w:r w:rsidRPr="00D2084D">
        <w:rPr>
          <w:rFonts w:hint="eastAsia"/>
        </w:rPr>
        <w:t xml:space="preserve">Which terminals </w:t>
      </w:r>
      <w:r>
        <w:t xml:space="preserve">are recommended to </w:t>
      </w:r>
      <w:r w:rsidRPr="00D2084D">
        <w:rPr>
          <w:rFonts w:hint="eastAsia"/>
        </w:rPr>
        <w:t>use MAC address authentication for authentication and authorization?</w:t>
      </w:r>
    </w:p>
    <w:p w14:paraId="09FEB084" w14:textId="7A83D24F" w:rsidR="00774E27" w:rsidRDefault="00774E27">
      <w:pPr>
        <w:topLinePunct w:val="0"/>
        <w:adjustRightInd/>
        <w:snapToGrid/>
        <w:spacing w:before="0" w:after="0" w:line="240" w:lineRule="auto"/>
        <w:ind w:left="0"/>
        <w:rPr>
          <w:rFonts w:ascii="Huawei Sans" w:hAnsi="Huawei Sans"/>
          <w:sz w:val="21"/>
        </w:rPr>
      </w:pPr>
      <w:r>
        <w:br w:type="page"/>
      </w:r>
    </w:p>
    <w:p w14:paraId="71BCDBC9" w14:textId="51870CF4" w:rsidR="00C6053B" w:rsidRPr="00141150" w:rsidRDefault="00774E27" w:rsidP="00BF25C8">
      <w:pPr>
        <w:pStyle w:val="1"/>
      </w:pPr>
      <w:bookmarkStart w:id="44" w:name="_Toc60066237"/>
      <w:bookmarkStart w:id="45" w:name="_Toc60607020"/>
      <w:bookmarkStart w:id="46" w:name="_Toc62638015"/>
      <w:r w:rsidRPr="00141150">
        <w:t xml:space="preserve">VXLAN and EVPN </w:t>
      </w:r>
      <w:bookmarkEnd w:id="44"/>
      <w:bookmarkEnd w:id="45"/>
      <w:r w:rsidR="00801997">
        <w:t>Configuration</w:t>
      </w:r>
      <w:bookmarkEnd w:id="46"/>
    </w:p>
    <w:p w14:paraId="33CF30D2" w14:textId="77777777" w:rsidR="00774E27" w:rsidRPr="00774E27" w:rsidRDefault="00774E27" w:rsidP="00774E27">
      <w:pPr>
        <w:pStyle w:val="2"/>
      </w:pPr>
      <w:bookmarkStart w:id="47" w:name="_Toc60066238"/>
      <w:bookmarkStart w:id="48" w:name="_Toc60607021"/>
      <w:bookmarkStart w:id="49" w:name="_Toc62638016"/>
      <w:r w:rsidRPr="00774E27">
        <w:t>Layer 2 Communication Through a Static VXLAN Tunnel</w:t>
      </w:r>
      <w:bookmarkEnd w:id="47"/>
      <w:bookmarkEnd w:id="48"/>
      <w:bookmarkEnd w:id="49"/>
    </w:p>
    <w:p w14:paraId="2E90BF35" w14:textId="77777777" w:rsidR="00774E27" w:rsidRPr="00774E27" w:rsidRDefault="00774E27" w:rsidP="00804F8D">
      <w:pPr>
        <w:pStyle w:val="3"/>
      </w:pPr>
      <w:bookmarkStart w:id="50" w:name="_Toc60066239"/>
      <w:bookmarkStart w:id="51" w:name="_Toc60607022"/>
      <w:bookmarkStart w:id="52" w:name="_Toc62638017"/>
      <w:r w:rsidRPr="00774E27">
        <w:t>Introduction</w:t>
      </w:r>
      <w:bookmarkEnd w:id="50"/>
      <w:bookmarkEnd w:id="51"/>
      <w:bookmarkEnd w:id="52"/>
    </w:p>
    <w:p w14:paraId="020422B5" w14:textId="77777777" w:rsidR="00774E27" w:rsidRPr="00774E27" w:rsidRDefault="00774E27" w:rsidP="00804F8D">
      <w:pPr>
        <w:pStyle w:val="4"/>
        <w:rPr>
          <w:rFonts w:hint="default"/>
        </w:rPr>
      </w:pPr>
      <w:r w:rsidRPr="00774E27">
        <w:t>About This Lab</w:t>
      </w:r>
    </w:p>
    <w:p w14:paraId="73B4340C" w14:textId="77777777" w:rsidR="00774E27" w:rsidRPr="00774E27" w:rsidRDefault="00774E27" w:rsidP="0038023D">
      <w:pPr>
        <w:pStyle w:val="1e"/>
      </w:pPr>
      <w:r w:rsidRPr="00774E27">
        <w:t>This lab guides you through how to configure a static VXLAN tunnel and enable terminals on the same network segment to communicate with each other over the VXLAN network.</w:t>
      </w:r>
    </w:p>
    <w:p w14:paraId="633D9656" w14:textId="77777777" w:rsidR="00774E27" w:rsidRPr="00774E27" w:rsidRDefault="00774E27" w:rsidP="00804F8D">
      <w:pPr>
        <w:pStyle w:val="4"/>
        <w:rPr>
          <w:rFonts w:hint="default"/>
        </w:rPr>
      </w:pPr>
      <w:r w:rsidRPr="00774E27">
        <w:t>Objectives</w:t>
      </w:r>
    </w:p>
    <w:p w14:paraId="4CBD5A40" w14:textId="77777777" w:rsidR="00774E27" w:rsidRPr="00774E27" w:rsidRDefault="00774E27" w:rsidP="0038023D">
      <w:pPr>
        <w:pStyle w:val="1e"/>
      </w:pPr>
      <w:r w:rsidRPr="00774E27">
        <w:t>Upon completion of this lab, you will be able to:</w:t>
      </w:r>
    </w:p>
    <w:p w14:paraId="173C3081" w14:textId="77777777" w:rsidR="00774E27" w:rsidRPr="00774E27" w:rsidRDefault="00774E27" w:rsidP="00774E27">
      <w:pPr>
        <w:pStyle w:val="4a"/>
      </w:pPr>
      <w:r w:rsidRPr="00774E27">
        <w:t>Create a static VXLAN tunnel through the CLI.</w:t>
      </w:r>
    </w:p>
    <w:p w14:paraId="7B1D83E0" w14:textId="77777777" w:rsidR="00774E27" w:rsidRPr="00774E27" w:rsidRDefault="00774E27" w:rsidP="00774E27">
      <w:pPr>
        <w:pStyle w:val="4a"/>
      </w:pPr>
      <w:r w:rsidRPr="00774E27">
        <w:t>Implement Layer 2 communication through a VXLAN tunnel.</w:t>
      </w:r>
    </w:p>
    <w:p w14:paraId="36591F5D" w14:textId="77777777" w:rsidR="00774E27" w:rsidRPr="00774E27" w:rsidRDefault="00774E27" w:rsidP="00774E27">
      <w:pPr>
        <w:pStyle w:val="4a"/>
      </w:pPr>
      <w:r w:rsidRPr="00774E27">
        <w:t>Implement VXLAN service access through VLAN binding.</w:t>
      </w:r>
    </w:p>
    <w:p w14:paraId="1414F759" w14:textId="77777777" w:rsidR="00774E27" w:rsidRPr="00774E27" w:rsidRDefault="00774E27" w:rsidP="00804F8D">
      <w:pPr>
        <w:pStyle w:val="4"/>
        <w:rPr>
          <w:rFonts w:hint="default"/>
        </w:rPr>
      </w:pPr>
      <w:r w:rsidRPr="00774E27">
        <w:t>Networking Topology</w:t>
      </w:r>
    </w:p>
    <w:p w14:paraId="6BAA8123" w14:textId="6F1C0692" w:rsidR="00774E27" w:rsidRDefault="00F420EC" w:rsidP="0038023D">
      <w:pPr>
        <w:pStyle w:val="1e"/>
      </w:pPr>
      <w:r w:rsidRPr="00774E27">
        <w:rPr>
          <w:noProof/>
        </w:rPr>
        <w:drawing>
          <wp:inline distT="0" distB="0" distL="0" distR="0" wp14:anchorId="5F35667D" wp14:editId="20020AD8">
            <wp:extent cx="5454000" cy="3715712"/>
            <wp:effectExtent l="19050" t="19050" r="13970" b="1841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54000" cy="3715712"/>
                    </a:xfrm>
                    <a:prstGeom prst="rect">
                      <a:avLst/>
                    </a:prstGeom>
                    <a:ln w="12700">
                      <a:solidFill>
                        <a:schemeClr val="bg1">
                          <a:lumMod val="85000"/>
                        </a:schemeClr>
                      </a:solidFill>
                    </a:ln>
                  </pic:spPr>
                </pic:pic>
              </a:graphicData>
            </a:graphic>
          </wp:inline>
        </w:drawing>
      </w:r>
    </w:p>
    <w:p w14:paraId="701CA7A6" w14:textId="77777777" w:rsidR="00B91A88" w:rsidRPr="00774E27" w:rsidRDefault="00B91A88" w:rsidP="008E3CFD">
      <w:pPr>
        <w:pStyle w:val="9"/>
      </w:pPr>
      <w:r w:rsidRPr="00774E27">
        <w:t>Topology of Layer 2 communication through a static VXLAN tunnel</w:t>
      </w:r>
    </w:p>
    <w:p w14:paraId="07291088" w14:textId="77777777" w:rsidR="00774E27" w:rsidRPr="00774E27" w:rsidRDefault="00774E27" w:rsidP="0038023D">
      <w:pPr>
        <w:pStyle w:val="1e"/>
      </w:pPr>
      <w:r w:rsidRPr="00774E27">
        <w:t>Loopback0 interfaces are created on SW1, SW2, and SW3, and their IP addresses are in the format of 10.0.</w:t>
      </w:r>
      <w:r w:rsidRPr="00774E27">
        <w:rPr>
          <w:i/>
        </w:rPr>
        <w:t>x</w:t>
      </w:r>
      <w:r w:rsidRPr="00774E27">
        <w:t>.</w:t>
      </w:r>
      <w:r w:rsidRPr="00774E27">
        <w:rPr>
          <w:i/>
        </w:rPr>
        <w:t>x</w:t>
      </w:r>
      <w:r w:rsidRPr="00774E27">
        <w:t xml:space="preserve">, where </w:t>
      </w:r>
      <w:r w:rsidRPr="00774E27">
        <w:rPr>
          <w:i/>
        </w:rPr>
        <w:t>x</w:t>
      </w:r>
      <w:r w:rsidRPr="00774E27">
        <w:t xml:space="preserve"> indicates the device ID.</w:t>
      </w:r>
    </w:p>
    <w:p w14:paraId="4D6BEBC6" w14:textId="77777777" w:rsidR="00774E27" w:rsidRPr="00774E27" w:rsidRDefault="00774E27" w:rsidP="0038023D">
      <w:pPr>
        <w:pStyle w:val="1e"/>
      </w:pPr>
      <w:r w:rsidRPr="00774E27">
        <w:t>A trunk link is established between SW1 and SW2, which allows packets from VLAN 12 to pass through. VLANIF 12 is created on SW1 and SW2 for Layer 3 communication, and its IP address is set to 10.0.12.</w:t>
      </w:r>
      <w:r w:rsidRPr="00774E27">
        <w:rPr>
          <w:i/>
        </w:rPr>
        <w:t>x</w:t>
      </w:r>
      <w:r w:rsidRPr="00774E27">
        <w:t xml:space="preserve">/24, where </w:t>
      </w:r>
      <w:r w:rsidRPr="00774E27">
        <w:rPr>
          <w:i/>
        </w:rPr>
        <w:t>x</w:t>
      </w:r>
      <w:r w:rsidRPr="00774E27">
        <w:t xml:space="preserve"> indicates the device ID.</w:t>
      </w:r>
    </w:p>
    <w:p w14:paraId="4040F7E0" w14:textId="77777777" w:rsidR="00774E27" w:rsidRPr="00774E27" w:rsidRDefault="00774E27" w:rsidP="0038023D">
      <w:pPr>
        <w:pStyle w:val="1e"/>
      </w:pPr>
      <w:r w:rsidRPr="00774E27">
        <w:t>A trunk link is established between SW2 and SW3, which allows packets from VLAN 23 to pass through. VLANIF 23 is created on SW2 and SW3 for Layer 3 communication, and its IP address is set to 10.0.23.</w:t>
      </w:r>
      <w:r w:rsidRPr="00774E27">
        <w:rPr>
          <w:i/>
        </w:rPr>
        <w:t>x</w:t>
      </w:r>
      <w:r w:rsidRPr="00774E27">
        <w:t xml:space="preserve">/24, where </w:t>
      </w:r>
      <w:r w:rsidRPr="00774E27">
        <w:rPr>
          <w:i/>
        </w:rPr>
        <w:t>x</w:t>
      </w:r>
      <w:r w:rsidRPr="00774E27">
        <w:t xml:space="preserve"> indicates the device ID.</w:t>
      </w:r>
    </w:p>
    <w:p w14:paraId="17722A43" w14:textId="77777777" w:rsidR="00774E27" w:rsidRPr="00774E27" w:rsidRDefault="00774E27" w:rsidP="0038023D">
      <w:pPr>
        <w:pStyle w:val="1e"/>
      </w:pPr>
      <w:r w:rsidRPr="00774E27">
        <w:t>OSPF runs on SW1, SW2, and SW3, the IP address of Loopback0 is used as the router ID, and OSPF is enabled on loopback and interconnection interfaces.</w:t>
      </w:r>
    </w:p>
    <w:p w14:paraId="11CC16AC" w14:textId="77777777" w:rsidR="00774E27" w:rsidRPr="00774E27" w:rsidRDefault="00774E27" w:rsidP="0038023D">
      <w:pPr>
        <w:pStyle w:val="1e"/>
      </w:pPr>
      <w:r w:rsidRPr="00774E27">
        <w:t>SW1 and SW3 use the IP address of Loopback0 as the source IP address of the VXLAN NVE interface to establish a static VXLAN tunnel.</w:t>
      </w:r>
    </w:p>
    <w:p w14:paraId="5D8E7F27" w14:textId="175C3850" w:rsidR="00774E27" w:rsidRDefault="00774E27" w:rsidP="0038023D">
      <w:pPr>
        <w:pStyle w:val="1e"/>
      </w:pPr>
      <w:r w:rsidRPr="00774E27">
        <w:t>ACC-1 and ACC-2 function as access switches and connect to PC1 and PC2 through access interfaces. SW1 and SW3 connect to</w:t>
      </w:r>
      <w:r w:rsidR="00406BA5">
        <w:t xml:space="preserve"> ACC-1 and ACC-2 through Layer 2</w:t>
      </w:r>
      <w:r w:rsidRPr="00774E27">
        <w:t xml:space="preserve"> sub-interfaces, allow packets from VLAN 100 to pass through, and are bound with BD 20. Doing so allows packets from terminals to </w:t>
      </w:r>
      <w:r w:rsidR="00406BA5">
        <w:rPr>
          <w:rFonts w:hint="eastAsia"/>
        </w:rPr>
        <w:t>access</w:t>
      </w:r>
      <w:r w:rsidR="00406BA5">
        <w:t xml:space="preserve"> </w:t>
      </w:r>
      <w:r w:rsidRPr="00774E27">
        <w:t>a VXLAN network through Layer 2 sub-interfaces.</w:t>
      </w:r>
    </w:p>
    <w:p w14:paraId="325A5637" w14:textId="435C8BBE" w:rsidR="004B6CA8" w:rsidRDefault="004B6CA8" w:rsidP="004B6CA8">
      <w:pPr>
        <w:pStyle w:val="4"/>
        <w:rPr>
          <w:rFonts w:hint="default"/>
        </w:rPr>
      </w:pPr>
      <w:r>
        <w:rPr>
          <w:rFonts w:hint="default"/>
        </w:rPr>
        <w:t>Notice</w:t>
      </w:r>
    </w:p>
    <w:p w14:paraId="5ACC6047" w14:textId="42413702" w:rsidR="006A745A" w:rsidRDefault="004B6CA8" w:rsidP="006A745A">
      <w:pPr>
        <w:pStyle w:val="1e"/>
      </w:pPr>
      <w:r>
        <w:rPr>
          <w:rFonts w:hint="eastAsia"/>
        </w:rPr>
        <w:t xml:space="preserve">The three experiments in VXLAN and EVPN use some devices in the HCIP-Datacom-Campus lab environment. To facilitate device identification, the names of the three switches in the VXLAN domain are changed to SW1, SW2, and SW3 instead of CORE1, AGG1, and AGG2, be careful not to be </w:t>
      </w:r>
      <w:r w:rsidR="006A745A">
        <w:rPr>
          <w:rFonts w:hint="eastAsia"/>
        </w:rPr>
        <w:t>confused with SW1 in other labs,they</w:t>
      </w:r>
      <w:r w:rsidR="006A745A">
        <w:t xml:space="preserve"> are not</w:t>
      </w:r>
      <w:r w:rsidR="006A745A">
        <w:rPr>
          <w:rFonts w:hint="eastAsia"/>
        </w:rPr>
        <w:t xml:space="preserve"> the</w:t>
      </w:r>
      <w:r w:rsidR="006A745A">
        <w:t xml:space="preserve"> same SW1.</w:t>
      </w:r>
    </w:p>
    <w:p w14:paraId="746FF8B3" w14:textId="6F8A4D4D" w:rsidR="004B6CA8" w:rsidRPr="004B6CA8" w:rsidRDefault="004B6CA8" w:rsidP="006A745A">
      <w:pPr>
        <w:pStyle w:val="1e"/>
      </w:pPr>
      <w:r>
        <w:rPr>
          <w:rFonts w:hint="eastAsia"/>
        </w:rPr>
        <w:t>The details are not described in the following documents: Centralized VXLAN Gateway and Distributed VXLAN Gateway.</w:t>
      </w:r>
    </w:p>
    <w:p w14:paraId="3EB0DDA0" w14:textId="6AA936C6" w:rsidR="00774E27" w:rsidRPr="00774E27" w:rsidRDefault="00774E27" w:rsidP="00804F8D">
      <w:pPr>
        <w:pStyle w:val="3"/>
      </w:pPr>
      <w:bookmarkStart w:id="53" w:name="_Toc60066240"/>
      <w:bookmarkStart w:id="54" w:name="_Toc60607023"/>
      <w:bookmarkStart w:id="55" w:name="_Toc62638018"/>
      <w:r w:rsidRPr="00774E27">
        <w:t>Lab Configuration</w:t>
      </w:r>
      <w:bookmarkEnd w:id="53"/>
      <w:bookmarkEnd w:id="54"/>
      <w:bookmarkEnd w:id="55"/>
    </w:p>
    <w:p w14:paraId="22331087" w14:textId="77777777" w:rsidR="00774E27" w:rsidRPr="00774E27" w:rsidRDefault="00774E27" w:rsidP="00804F8D">
      <w:pPr>
        <w:pStyle w:val="4"/>
        <w:rPr>
          <w:rFonts w:hint="default"/>
        </w:rPr>
      </w:pPr>
      <w:r w:rsidRPr="00774E27">
        <w:t>Configuration Roadmap</w:t>
      </w:r>
    </w:p>
    <w:p w14:paraId="1C0DD6DF" w14:textId="77777777" w:rsidR="00774E27" w:rsidRPr="00774E27" w:rsidRDefault="00774E27" w:rsidP="00A53338">
      <w:pPr>
        <w:pStyle w:val="1e"/>
        <w:numPr>
          <w:ilvl w:val="0"/>
          <w:numId w:val="22"/>
        </w:numPr>
      </w:pPr>
      <w:r w:rsidRPr="00774E27">
        <w:t>Complete connectivity configuration.</w:t>
      </w:r>
    </w:p>
    <w:p w14:paraId="59F8FBF5" w14:textId="77777777" w:rsidR="00774E27" w:rsidRPr="00774E27" w:rsidRDefault="00774E27" w:rsidP="00A53338">
      <w:pPr>
        <w:pStyle w:val="1e"/>
        <w:numPr>
          <w:ilvl w:val="0"/>
          <w:numId w:val="22"/>
        </w:numPr>
      </w:pPr>
      <w:r w:rsidRPr="00774E27">
        <w:t>Configure a service access point.</w:t>
      </w:r>
    </w:p>
    <w:p w14:paraId="3FE6C2C4" w14:textId="77777777" w:rsidR="00774E27" w:rsidRPr="00774E27" w:rsidRDefault="00774E27" w:rsidP="00A53338">
      <w:pPr>
        <w:pStyle w:val="1e"/>
        <w:numPr>
          <w:ilvl w:val="0"/>
          <w:numId w:val="22"/>
        </w:numPr>
      </w:pPr>
      <w:r w:rsidRPr="00774E27">
        <w:t>Configure a static VXLAN tunnel.</w:t>
      </w:r>
    </w:p>
    <w:p w14:paraId="12CAAE1A" w14:textId="77777777" w:rsidR="00774E27" w:rsidRPr="00774E27" w:rsidRDefault="00774E27" w:rsidP="001E37ED">
      <w:pPr>
        <w:pStyle w:val="4"/>
        <w:rPr>
          <w:rFonts w:hint="default"/>
        </w:rPr>
      </w:pPr>
      <w:r w:rsidRPr="00774E27">
        <w:t>Configuration Procedure</w:t>
      </w:r>
    </w:p>
    <w:p w14:paraId="0485C735" w14:textId="77777777" w:rsidR="00774E27" w:rsidRPr="00774E27" w:rsidRDefault="00774E27" w:rsidP="00D152A7">
      <w:pPr>
        <w:pStyle w:val="30"/>
      </w:pPr>
      <w:r w:rsidRPr="00774E27">
        <w:t>Complete connectivity configuration.</w:t>
      </w:r>
    </w:p>
    <w:p w14:paraId="1B37F2BB" w14:textId="77777777" w:rsidR="00774E27" w:rsidRPr="00774E27" w:rsidRDefault="00774E27" w:rsidP="0038023D">
      <w:pPr>
        <w:pStyle w:val="1e"/>
      </w:pPr>
      <w:r w:rsidRPr="00774E27">
        <w:t>Configure interconnection interfaces and OSPF on SW1, SW2, and SW3.</w:t>
      </w:r>
    </w:p>
    <w:p w14:paraId="4C67A56F" w14:textId="77777777" w:rsidR="00774E27" w:rsidRPr="00774E27" w:rsidRDefault="00774E27" w:rsidP="0038023D">
      <w:pPr>
        <w:pStyle w:val="1e"/>
      </w:pPr>
      <w:r w:rsidRPr="00774E27">
        <w:t># Name the devices.</w:t>
      </w:r>
    </w:p>
    <w:p w14:paraId="3F426153" w14:textId="77777777" w:rsidR="00774E27" w:rsidRPr="00774E27" w:rsidRDefault="00774E27" w:rsidP="0038023D">
      <w:pPr>
        <w:pStyle w:val="1e"/>
      </w:pPr>
      <w:r w:rsidRPr="00774E27">
        <w:t>The configuration details are not provided.</w:t>
      </w:r>
    </w:p>
    <w:p w14:paraId="709C8A5C" w14:textId="77777777" w:rsidR="00774E27" w:rsidRPr="00774E27" w:rsidRDefault="00774E27" w:rsidP="0038023D">
      <w:pPr>
        <w:pStyle w:val="1e"/>
      </w:pPr>
      <w:r w:rsidRPr="00774E27">
        <w:t># On SW1, configure VLANs and interfaces.</w:t>
      </w:r>
    </w:p>
    <w:p w14:paraId="4074EA20" w14:textId="77777777" w:rsidR="00774E27" w:rsidRPr="00EB4168" w:rsidRDefault="00774E27" w:rsidP="00EB4168">
      <w:pPr>
        <w:pStyle w:val="2f2"/>
        <w:spacing w:before="312" w:after="312"/>
      </w:pPr>
      <w:r w:rsidRPr="00EB4168">
        <w:t>[SW1]vlan batch 12 100</w:t>
      </w:r>
    </w:p>
    <w:p w14:paraId="6046AD75" w14:textId="77777777" w:rsidR="00774E27" w:rsidRPr="00EB4168" w:rsidRDefault="00774E27" w:rsidP="00EB4168">
      <w:pPr>
        <w:pStyle w:val="2f2"/>
        <w:spacing w:before="312" w:after="312"/>
      </w:pPr>
    </w:p>
    <w:p w14:paraId="1279478F" w14:textId="77777777" w:rsidR="00774E27" w:rsidRPr="00EB4168" w:rsidRDefault="00774E27" w:rsidP="00EB4168">
      <w:pPr>
        <w:pStyle w:val="2f2"/>
        <w:spacing w:before="312" w:after="312"/>
      </w:pPr>
      <w:r w:rsidRPr="00EB4168">
        <w:t>[SW1]interface GigabitEthernet0/0/1</w:t>
      </w:r>
    </w:p>
    <w:p w14:paraId="51BAFB8F" w14:textId="77777777" w:rsidR="00774E27" w:rsidRPr="00EB4168" w:rsidRDefault="00774E27" w:rsidP="00EB4168">
      <w:pPr>
        <w:pStyle w:val="2f2"/>
        <w:spacing w:before="312" w:after="312"/>
      </w:pPr>
      <w:r w:rsidRPr="00EB4168">
        <w:t>[SW1-GigabitEthernet0/0/1] port link-type trunk</w:t>
      </w:r>
    </w:p>
    <w:p w14:paraId="0D518926" w14:textId="77777777" w:rsidR="00774E27" w:rsidRPr="00EB4168" w:rsidRDefault="00774E27" w:rsidP="00EB4168">
      <w:pPr>
        <w:pStyle w:val="2f2"/>
        <w:spacing w:before="312" w:after="312"/>
      </w:pPr>
      <w:r w:rsidRPr="00EB4168">
        <w:t>[SW1-GigabitEthernet0/0/1] port trunk allow-pass vlan 12</w:t>
      </w:r>
    </w:p>
    <w:p w14:paraId="0C073560" w14:textId="77777777" w:rsidR="00774E27" w:rsidRPr="00EB4168" w:rsidRDefault="00774E27" w:rsidP="00EB4168">
      <w:pPr>
        <w:pStyle w:val="2f2"/>
        <w:spacing w:before="312" w:after="312"/>
      </w:pPr>
      <w:r w:rsidRPr="00EB4168">
        <w:t>[SW1-GigabitEthernet0/0/1] quit</w:t>
      </w:r>
    </w:p>
    <w:p w14:paraId="0B974AB1" w14:textId="77777777" w:rsidR="00774E27" w:rsidRPr="00EB4168" w:rsidRDefault="00774E27" w:rsidP="00EB4168">
      <w:pPr>
        <w:pStyle w:val="2f2"/>
        <w:spacing w:before="312" w:after="312"/>
      </w:pPr>
    </w:p>
    <w:p w14:paraId="46191F39" w14:textId="77777777" w:rsidR="00774E27" w:rsidRPr="00EB4168" w:rsidRDefault="00774E27" w:rsidP="00EB4168">
      <w:pPr>
        <w:pStyle w:val="2f2"/>
        <w:spacing w:before="312" w:after="312"/>
      </w:pPr>
      <w:r w:rsidRPr="00EB4168">
        <w:t>[SW1]interface Vlanif12</w:t>
      </w:r>
    </w:p>
    <w:p w14:paraId="4CCFAD04" w14:textId="77777777" w:rsidR="00774E27" w:rsidRPr="00EB4168" w:rsidRDefault="00774E27" w:rsidP="00EB4168">
      <w:pPr>
        <w:pStyle w:val="2f2"/>
        <w:spacing w:before="312" w:after="312"/>
      </w:pPr>
      <w:r w:rsidRPr="00EB4168">
        <w:t>[SW1-Vlanif12] ip address 10.0.12.1 255.255.255.0</w:t>
      </w:r>
    </w:p>
    <w:p w14:paraId="562D4E17" w14:textId="77777777" w:rsidR="00774E27" w:rsidRPr="00EB4168" w:rsidRDefault="00774E27" w:rsidP="00EB4168">
      <w:pPr>
        <w:pStyle w:val="2f2"/>
        <w:spacing w:before="312" w:after="312"/>
      </w:pPr>
      <w:r w:rsidRPr="00EB4168">
        <w:t>[SW1-Vlanif12] quit</w:t>
      </w:r>
    </w:p>
    <w:p w14:paraId="2319A7D1" w14:textId="77777777" w:rsidR="00774E27" w:rsidRPr="00EB4168" w:rsidRDefault="00774E27" w:rsidP="00EB4168">
      <w:pPr>
        <w:pStyle w:val="2f2"/>
        <w:spacing w:before="312" w:after="312"/>
      </w:pPr>
    </w:p>
    <w:p w14:paraId="2A47C023" w14:textId="77777777" w:rsidR="00774E27" w:rsidRPr="00EB4168" w:rsidRDefault="00774E27" w:rsidP="00EB4168">
      <w:pPr>
        <w:pStyle w:val="2f2"/>
        <w:spacing w:before="312" w:after="312"/>
      </w:pPr>
      <w:r w:rsidRPr="00EB4168">
        <w:t>[SW1]interface LoopBack 0</w:t>
      </w:r>
    </w:p>
    <w:p w14:paraId="1DA2D5EF" w14:textId="77777777" w:rsidR="00774E27" w:rsidRPr="00EB4168" w:rsidRDefault="00774E27" w:rsidP="00EB4168">
      <w:pPr>
        <w:pStyle w:val="2f2"/>
        <w:spacing w:before="312" w:after="312"/>
      </w:pPr>
      <w:r w:rsidRPr="00EB4168">
        <w:t>[SW1-LoopBack0] ip address 10.0.1.1 32</w:t>
      </w:r>
    </w:p>
    <w:p w14:paraId="0AF5F5CA" w14:textId="77777777" w:rsidR="00774E27" w:rsidRPr="00EB4168" w:rsidRDefault="00774E27" w:rsidP="00EB4168">
      <w:pPr>
        <w:pStyle w:val="2f2"/>
        <w:spacing w:before="312" w:after="312"/>
      </w:pPr>
      <w:r w:rsidRPr="00EB4168">
        <w:t>[SW1-LoopBack0] quit</w:t>
      </w:r>
    </w:p>
    <w:p w14:paraId="18E2F032" w14:textId="77777777" w:rsidR="00774E27" w:rsidRPr="00774E27" w:rsidRDefault="00774E27" w:rsidP="0038023D">
      <w:pPr>
        <w:pStyle w:val="1e"/>
      </w:pPr>
      <w:r w:rsidRPr="00774E27">
        <w:t># On SW2, configure VLANs and interfaces.</w:t>
      </w:r>
    </w:p>
    <w:p w14:paraId="55256F47" w14:textId="77777777" w:rsidR="00774E27" w:rsidRPr="00EB4168" w:rsidRDefault="00774E27" w:rsidP="00EB4168">
      <w:pPr>
        <w:pStyle w:val="2f2"/>
        <w:spacing w:before="312" w:after="312"/>
      </w:pPr>
      <w:r w:rsidRPr="00EB4168">
        <w:t>[SW2]vlan batch 12 23</w:t>
      </w:r>
    </w:p>
    <w:p w14:paraId="182ACAB7" w14:textId="77777777" w:rsidR="00774E27" w:rsidRPr="00EB4168" w:rsidRDefault="00774E27" w:rsidP="00EB4168">
      <w:pPr>
        <w:pStyle w:val="2f2"/>
        <w:spacing w:before="312" w:after="312"/>
      </w:pPr>
    </w:p>
    <w:p w14:paraId="3CAF92BE" w14:textId="77777777" w:rsidR="00774E27" w:rsidRPr="00EB4168" w:rsidRDefault="00774E27" w:rsidP="00EB4168">
      <w:pPr>
        <w:pStyle w:val="2f2"/>
        <w:spacing w:before="312" w:after="312"/>
      </w:pPr>
      <w:r w:rsidRPr="00EB4168">
        <w:t>[SW2]interface GigabitEthernet0/0/2</w:t>
      </w:r>
    </w:p>
    <w:p w14:paraId="369D48B5" w14:textId="77777777" w:rsidR="00774E27" w:rsidRPr="00EB4168" w:rsidRDefault="00774E27" w:rsidP="00EB4168">
      <w:pPr>
        <w:pStyle w:val="2f2"/>
        <w:spacing w:before="312" w:after="312"/>
      </w:pPr>
      <w:r w:rsidRPr="00EB4168">
        <w:t>[SW2-GigabitEthernet0/0/2] port link-type trunk</w:t>
      </w:r>
    </w:p>
    <w:p w14:paraId="4AFB1EBF" w14:textId="77777777" w:rsidR="00774E27" w:rsidRPr="00EB4168" w:rsidRDefault="00774E27" w:rsidP="00EB4168">
      <w:pPr>
        <w:pStyle w:val="2f2"/>
        <w:spacing w:before="312" w:after="312"/>
      </w:pPr>
      <w:r w:rsidRPr="00EB4168">
        <w:t>[SW2-GigabitEthernet0/0/2] port trunk allow-pass vlan 12</w:t>
      </w:r>
    </w:p>
    <w:p w14:paraId="1ED75ACF" w14:textId="77777777" w:rsidR="00774E27" w:rsidRPr="00EB4168" w:rsidRDefault="00774E27" w:rsidP="00EB4168">
      <w:pPr>
        <w:pStyle w:val="2f2"/>
        <w:spacing w:before="312" w:after="312"/>
      </w:pPr>
      <w:r w:rsidRPr="00EB4168">
        <w:t>[SW2-GigabitEthernet0/0/2] quit</w:t>
      </w:r>
    </w:p>
    <w:p w14:paraId="46C36D5F" w14:textId="77777777" w:rsidR="00774E27" w:rsidRPr="00EB4168" w:rsidRDefault="00774E27" w:rsidP="00EB4168">
      <w:pPr>
        <w:pStyle w:val="2f2"/>
        <w:spacing w:before="312" w:after="312"/>
      </w:pPr>
      <w:r w:rsidRPr="00EB4168">
        <w:t>[SW2]interface GigabitEthernet0/0/3</w:t>
      </w:r>
    </w:p>
    <w:p w14:paraId="5247BBDD" w14:textId="77777777" w:rsidR="00774E27" w:rsidRPr="00EB4168" w:rsidRDefault="00774E27" w:rsidP="00EB4168">
      <w:pPr>
        <w:pStyle w:val="2f2"/>
        <w:spacing w:before="312" w:after="312"/>
      </w:pPr>
      <w:r w:rsidRPr="00EB4168">
        <w:t>[SW2-GigabitEthernet0/0/3] port link-type trunk</w:t>
      </w:r>
    </w:p>
    <w:p w14:paraId="24FEEBC6" w14:textId="77777777" w:rsidR="00774E27" w:rsidRPr="00EB4168" w:rsidRDefault="00774E27" w:rsidP="00EB4168">
      <w:pPr>
        <w:pStyle w:val="2f2"/>
        <w:spacing w:before="312" w:after="312"/>
      </w:pPr>
      <w:r w:rsidRPr="00EB4168">
        <w:t>[SW2-GigabitEthernet0/0/3] port trunk allow-pass vlan 23</w:t>
      </w:r>
    </w:p>
    <w:p w14:paraId="62A7C047" w14:textId="77777777" w:rsidR="00774E27" w:rsidRPr="00EB4168" w:rsidRDefault="00774E27" w:rsidP="00EB4168">
      <w:pPr>
        <w:pStyle w:val="2f2"/>
        <w:spacing w:before="312" w:after="312"/>
      </w:pPr>
      <w:r w:rsidRPr="00EB4168">
        <w:t>[SW2-GigabitEthernet0/0/3] quit</w:t>
      </w:r>
    </w:p>
    <w:p w14:paraId="58884A38" w14:textId="77777777" w:rsidR="00774E27" w:rsidRPr="00EB4168" w:rsidRDefault="00774E27" w:rsidP="00EB4168">
      <w:pPr>
        <w:pStyle w:val="2f2"/>
        <w:spacing w:before="312" w:after="312"/>
      </w:pPr>
    </w:p>
    <w:p w14:paraId="7F942BCB" w14:textId="77777777" w:rsidR="00774E27" w:rsidRPr="00EB4168" w:rsidRDefault="00774E27" w:rsidP="00EB4168">
      <w:pPr>
        <w:pStyle w:val="2f2"/>
        <w:spacing w:before="312" w:after="312"/>
      </w:pPr>
      <w:r w:rsidRPr="00EB4168">
        <w:t>[SW2]interface Vlanif12</w:t>
      </w:r>
    </w:p>
    <w:p w14:paraId="726108B3" w14:textId="77777777" w:rsidR="00774E27" w:rsidRPr="00EB4168" w:rsidRDefault="00774E27" w:rsidP="00EB4168">
      <w:pPr>
        <w:pStyle w:val="2f2"/>
        <w:spacing w:before="312" w:after="312"/>
      </w:pPr>
      <w:r w:rsidRPr="00EB4168">
        <w:t>[SW2-Vlanif12] ip address 10.0.12.2 255.255.255.0</w:t>
      </w:r>
    </w:p>
    <w:p w14:paraId="0F97A1E8" w14:textId="77777777" w:rsidR="00774E27" w:rsidRPr="00EB4168" w:rsidRDefault="00774E27" w:rsidP="00EB4168">
      <w:pPr>
        <w:pStyle w:val="2f2"/>
        <w:spacing w:before="312" w:after="312"/>
      </w:pPr>
      <w:r w:rsidRPr="00EB4168">
        <w:t>[SW2-Vlanif12] quit</w:t>
      </w:r>
    </w:p>
    <w:p w14:paraId="472B03E4" w14:textId="77777777" w:rsidR="00774E27" w:rsidRPr="00EB4168" w:rsidRDefault="00774E27" w:rsidP="00EB4168">
      <w:pPr>
        <w:pStyle w:val="2f2"/>
        <w:spacing w:before="312" w:after="312"/>
      </w:pPr>
      <w:r w:rsidRPr="00EB4168">
        <w:t>[SW2]interface Vlanif23</w:t>
      </w:r>
    </w:p>
    <w:p w14:paraId="58412E06" w14:textId="77777777" w:rsidR="00774E27" w:rsidRPr="00EB4168" w:rsidRDefault="00774E27" w:rsidP="00EB4168">
      <w:pPr>
        <w:pStyle w:val="2f2"/>
        <w:spacing w:before="312" w:after="312"/>
      </w:pPr>
      <w:r w:rsidRPr="00EB4168">
        <w:t>[SW2-Vlanif23] ip address 10.0.23.2 255.255.255.0</w:t>
      </w:r>
    </w:p>
    <w:p w14:paraId="578F811B" w14:textId="77777777" w:rsidR="00774E27" w:rsidRPr="00EB4168" w:rsidRDefault="00774E27" w:rsidP="00EB4168">
      <w:pPr>
        <w:pStyle w:val="2f2"/>
        <w:spacing w:before="312" w:after="312"/>
      </w:pPr>
      <w:r w:rsidRPr="00EB4168">
        <w:t>[SW2-Vlanif23] quit</w:t>
      </w:r>
    </w:p>
    <w:p w14:paraId="3758DC59" w14:textId="77777777" w:rsidR="00774E27" w:rsidRPr="00EB4168" w:rsidRDefault="00774E27" w:rsidP="00EB4168">
      <w:pPr>
        <w:pStyle w:val="2f2"/>
        <w:spacing w:before="312" w:after="312"/>
      </w:pPr>
    </w:p>
    <w:p w14:paraId="670A1F9E" w14:textId="77777777" w:rsidR="00774E27" w:rsidRPr="00EB4168" w:rsidRDefault="00774E27" w:rsidP="00EB4168">
      <w:pPr>
        <w:pStyle w:val="2f2"/>
        <w:spacing w:before="312" w:after="312"/>
      </w:pPr>
      <w:r w:rsidRPr="00EB4168">
        <w:t>[SW2]interface LoopBack 0</w:t>
      </w:r>
    </w:p>
    <w:p w14:paraId="0A6BCFB6" w14:textId="77777777" w:rsidR="00774E27" w:rsidRPr="00EB4168" w:rsidRDefault="00774E27" w:rsidP="00EB4168">
      <w:pPr>
        <w:pStyle w:val="2f2"/>
        <w:spacing w:before="312" w:after="312"/>
      </w:pPr>
      <w:r w:rsidRPr="00EB4168">
        <w:t>[SW2-LoopBack0] ip address 10.0.2.2 32</w:t>
      </w:r>
    </w:p>
    <w:p w14:paraId="650C2E64" w14:textId="77777777" w:rsidR="00774E27" w:rsidRPr="00EB4168" w:rsidRDefault="00774E27" w:rsidP="00EB4168">
      <w:pPr>
        <w:pStyle w:val="2f2"/>
        <w:spacing w:before="312" w:after="312"/>
      </w:pPr>
      <w:r w:rsidRPr="00EB4168">
        <w:t>[SW2-LoopBack0] quit</w:t>
      </w:r>
    </w:p>
    <w:p w14:paraId="1F5C91CA" w14:textId="77777777" w:rsidR="00774E27" w:rsidRPr="00774E27" w:rsidRDefault="00774E27" w:rsidP="0038023D">
      <w:pPr>
        <w:pStyle w:val="1e"/>
      </w:pPr>
      <w:r w:rsidRPr="00774E27">
        <w:t># On SW3, configure VLANs and interfaces.</w:t>
      </w:r>
    </w:p>
    <w:p w14:paraId="3D51B598" w14:textId="77777777" w:rsidR="00774E27" w:rsidRPr="00EB4168" w:rsidRDefault="00774E27" w:rsidP="00EB4168">
      <w:pPr>
        <w:pStyle w:val="2f2"/>
        <w:spacing w:before="312" w:after="312"/>
      </w:pPr>
      <w:r w:rsidRPr="00EB4168">
        <w:t>[SW3]vlan batch 23 100</w:t>
      </w:r>
    </w:p>
    <w:p w14:paraId="02B05F70" w14:textId="77777777" w:rsidR="00774E27" w:rsidRPr="00EB4168" w:rsidRDefault="00774E27" w:rsidP="00EB4168">
      <w:pPr>
        <w:pStyle w:val="2f2"/>
        <w:spacing w:before="312" w:after="312"/>
      </w:pPr>
    </w:p>
    <w:p w14:paraId="434A0FA6" w14:textId="77777777" w:rsidR="00774E27" w:rsidRPr="00EB4168" w:rsidRDefault="00774E27" w:rsidP="00EB4168">
      <w:pPr>
        <w:pStyle w:val="2f2"/>
        <w:spacing w:before="312" w:after="312"/>
      </w:pPr>
      <w:r w:rsidRPr="00EB4168">
        <w:t>[SW3]interface GigabitEthernet0/0/1</w:t>
      </w:r>
    </w:p>
    <w:p w14:paraId="0B47237C" w14:textId="77777777" w:rsidR="00774E27" w:rsidRPr="00EB4168" w:rsidRDefault="00774E27" w:rsidP="00EB4168">
      <w:pPr>
        <w:pStyle w:val="2f2"/>
        <w:spacing w:before="312" w:after="312"/>
      </w:pPr>
      <w:r w:rsidRPr="00EB4168">
        <w:t>[SW3-GigabitEthernet0/0/1] port link-type trunk</w:t>
      </w:r>
    </w:p>
    <w:p w14:paraId="4328FDCD" w14:textId="77777777" w:rsidR="00774E27" w:rsidRPr="00EB4168" w:rsidRDefault="00774E27" w:rsidP="00EB4168">
      <w:pPr>
        <w:pStyle w:val="2f2"/>
        <w:spacing w:before="312" w:after="312"/>
      </w:pPr>
      <w:r w:rsidRPr="00EB4168">
        <w:t>[SW3-GigabitEthernet0/0/1] port trunk allow-pass vlan 23</w:t>
      </w:r>
    </w:p>
    <w:p w14:paraId="169D6C54" w14:textId="77777777" w:rsidR="00774E27" w:rsidRPr="00EB4168" w:rsidRDefault="00774E27" w:rsidP="00EB4168">
      <w:pPr>
        <w:pStyle w:val="2f2"/>
        <w:spacing w:before="312" w:after="312"/>
      </w:pPr>
      <w:r w:rsidRPr="00EB4168">
        <w:t>[SW3-GigabitEthernet0/0/1] quit</w:t>
      </w:r>
    </w:p>
    <w:p w14:paraId="3051979A" w14:textId="77777777" w:rsidR="00774E27" w:rsidRPr="00EB4168" w:rsidRDefault="00774E27" w:rsidP="00EB4168">
      <w:pPr>
        <w:pStyle w:val="2f2"/>
        <w:spacing w:before="312" w:after="312"/>
      </w:pPr>
    </w:p>
    <w:p w14:paraId="4531B48E" w14:textId="77777777" w:rsidR="00774E27" w:rsidRPr="00EB4168" w:rsidRDefault="00774E27" w:rsidP="00EB4168">
      <w:pPr>
        <w:pStyle w:val="2f2"/>
        <w:spacing w:before="312" w:after="312"/>
      </w:pPr>
      <w:r w:rsidRPr="00EB4168">
        <w:t>[SW3]interface Vlanif 23</w:t>
      </w:r>
    </w:p>
    <w:p w14:paraId="1EE87B9D" w14:textId="77777777" w:rsidR="00774E27" w:rsidRPr="00EB4168" w:rsidRDefault="00774E27" w:rsidP="00EB4168">
      <w:pPr>
        <w:pStyle w:val="2f2"/>
        <w:spacing w:before="312" w:after="312"/>
      </w:pPr>
      <w:r w:rsidRPr="00EB4168">
        <w:t>[SW3-Vlanif23] ip address 10.0.23.3 255.255.255.0</w:t>
      </w:r>
    </w:p>
    <w:p w14:paraId="57DAE936" w14:textId="77777777" w:rsidR="00774E27" w:rsidRPr="00EB4168" w:rsidRDefault="00774E27" w:rsidP="00EB4168">
      <w:pPr>
        <w:pStyle w:val="2f2"/>
        <w:spacing w:before="312" w:after="312"/>
      </w:pPr>
      <w:r w:rsidRPr="00EB4168">
        <w:t>[SW3-Vlanif23] quit</w:t>
      </w:r>
    </w:p>
    <w:p w14:paraId="043198C8" w14:textId="77777777" w:rsidR="00774E27" w:rsidRPr="00EB4168" w:rsidRDefault="00774E27" w:rsidP="00EB4168">
      <w:pPr>
        <w:pStyle w:val="2f2"/>
        <w:spacing w:before="312" w:after="312"/>
      </w:pPr>
    </w:p>
    <w:p w14:paraId="7DBEF42A" w14:textId="77777777" w:rsidR="00774E27" w:rsidRPr="00EB4168" w:rsidRDefault="00774E27" w:rsidP="00EB4168">
      <w:pPr>
        <w:pStyle w:val="2f2"/>
        <w:spacing w:before="312" w:after="312"/>
      </w:pPr>
      <w:r w:rsidRPr="00EB4168">
        <w:t>[SW3]interface LoopBack 0</w:t>
      </w:r>
    </w:p>
    <w:p w14:paraId="21A9E25A" w14:textId="77777777" w:rsidR="00774E27" w:rsidRPr="00EB4168" w:rsidRDefault="00774E27" w:rsidP="00EB4168">
      <w:pPr>
        <w:pStyle w:val="2f2"/>
        <w:spacing w:before="312" w:after="312"/>
      </w:pPr>
      <w:r w:rsidRPr="00EB4168">
        <w:t>[SW3-LoopBack0] ip address 10.0.3.3 32</w:t>
      </w:r>
    </w:p>
    <w:p w14:paraId="0D5D4A2D" w14:textId="77777777" w:rsidR="00774E27" w:rsidRPr="00EB4168" w:rsidRDefault="00774E27" w:rsidP="00EB4168">
      <w:pPr>
        <w:pStyle w:val="2f2"/>
        <w:spacing w:before="312" w:after="312"/>
      </w:pPr>
      <w:r w:rsidRPr="00EB4168">
        <w:t>[SW3-LoopBack0] quit</w:t>
      </w:r>
    </w:p>
    <w:p w14:paraId="4EF34BA8" w14:textId="77777777" w:rsidR="00774E27" w:rsidRPr="00774E27" w:rsidRDefault="00774E27" w:rsidP="0038023D">
      <w:pPr>
        <w:pStyle w:val="1e"/>
      </w:pPr>
      <w:r w:rsidRPr="00774E27">
        <w:t># Test the connectivity of interconnection interfaces.</w:t>
      </w:r>
    </w:p>
    <w:p w14:paraId="66AA456B" w14:textId="77777777" w:rsidR="00774E27" w:rsidRPr="00EB4168" w:rsidRDefault="00774E27" w:rsidP="00EB4168">
      <w:pPr>
        <w:pStyle w:val="2f2"/>
        <w:spacing w:before="312" w:after="312"/>
      </w:pPr>
      <w:r w:rsidRPr="00EB4168">
        <w:t>&lt;SW2&gt;ping 10.0.12.1</w:t>
      </w:r>
    </w:p>
    <w:p w14:paraId="2D360E76" w14:textId="77777777" w:rsidR="00774E27" w:rsidRPr="00EB4168" w:rsidRDefault="00774E27" w:rsidP="00EB4168">
      <w:pPr>
        <w:pStyle w:val="2f2"/>
        <w:spacing w:before="312" w:after="312"/>
      </w:pPr>
      <w:r w:rsidRPr="00EB4168">
        <w:t xml:space="preserve">  PING 10.0.12.1: 56  data bytes, press CTRL_C to break</w:t>
      </w:r>
    </w:p>
    <w:p w14:paraId="0DD590A0" w14:textId="77777777" w:rsidR="00774E27" w:rsidRPr="00EB4168" w:rsidRDefault="00774E27" w:rsidP="00EB4168">
      <w:pPr>
        <w:pStyle w:val="2f2"/>
        <w:spacing w:before="312" w:after="312"/>
      </w:pPr>
      <w:r w:rsidRPr="00EB4168">
        <w:t xml:space="preserve">    Reply from 10.0.12.1: bytes=56 Sequence=1 ttl=255 time=50 ms</w:t>
      </w:r>
    </w:p>
    <w:p w14:paraId="5519EFBD" w14:textId="77777777" w:rsidR="00774E27" w:rsidRPr="00EB4168" w:rsidRDefault="00774E27" w:rsidP="00EB4168">
      <w:pPr>
        <w:pStyle w:val="2f2"/>
        <w:spacing w:before="312" w:after="312"/>
      </w:pPr>
      <w:r w:rsidRPr="00EB4168">
        <w:t xml:space="preserve">    Reply from 10.0.12.1: bytes=56 Sequence=2 ttl=255 time=40 ms</w:t>
      </w:r>
    </w:p>
    <w:p w14:paraId="5F0F068A" w14:textId="77777777" w:rsidR="00774E27" w:rsidRPr="00EB4168" w:rsidRDefault="00774E27" w:rsidP="00EB4168">
      <w:pPr>
        <w:pStyle w:val="2f2"/>
        <w:spacing w:before="312" w:after="312"/>
      </w:pPr>
      <w:r w:rsidRPr="00EB4168">
        <w:t xml:space="preserve">    Reply from 10.0.12.1: bytes=56 Sequence=3 ttl=255 time=50 ms</w:t>
      </w:r>
    </w:p>
    <w:p w14:paraId="5E7AD704" w14:textId="77777777" w:rsidR="00774E27" w:rsidRPr="00EB4168" w:rsidRDefault="00774E27" w:rsidP="00EB4168">
      <w:pPr>
        <w:pStyle w:val="2f2"/>
        <w:spacing w:before="312" w:after="312"/>
      </w:pPr>
      <w:r w:rsidRPr="00EB4168">
        <w:t xml:space="preserve">    Reply from 10.0.12.1: bytes=56 Sequence=4 ttl=255 time=40 ms</w:t>
      </w:r>
    </w:p>
    <w:p w14:paraId="29978A19" w14:textId="77777777" w:rsidR="00774E27" w:rsidRPr="00EB4168" w:rsidRDefault="00774E27" w:rsidP="00EB4168">
      <w:pPr>
        <w:pStyle w:val="2f2"/>
        <w:spacing w:before="312" w:after="312"/>
      </w:pPr>
      <w:r w:rsidRPr="00EB4168">
        <w:t xml:space="preserve">    Reply from 10.0.12.1: bytes=56 Sequence=5 ttl=255 time=30 ms</w:t>
      </w:r>
    </w:p>
    <w:p w14:paraId="3599AC29" w14:textId="77777777" w:rsidR="00774E27" w:rsidRPr="00EB4168" w:rsidRDefault="00774E27" w:rsidP="00EB4168">
      <w:pPr>
        <w:pStyle w:val="2f2"/>
        <w:spacing w:before="312" w:after="312"/>
      </w:pPr>
      <w:r w:rsidRPr="00EB4168">
        <w:t xml:space="preserve">  --- 10.0.12.1 ping statistics ---</w:t>
      </w:r>
    </w:p>
    <w:p w14:paraId="636E7AE2" w14:textId="77777777" w:rsidR="00774E27" w:rsidRPr="00EB4168" w:rsidRDefault="00774E27" w:rsidP="00EB4168">
      <w:pPr>
        <w:pStyle w:val="2f2"/>
        <w:spacing w:before="312" w:after="312"/>
      </w:pPr>
      <w:r w:rsidRPr="00EB4168">
        <w:t xml:space="preserve">    5 packet(s) transmitted</w:t>
      </w:r>
    </w:p>
    <w:p w14:paraId="206D0FB6" w14:textId="77777777" w:rsidR="00774E27" w:rsidRPr="00EB4168" w:rsidRDefault="00774E27" w:rsidP="00EB4168">
      <w:pPr>
        <w:pStyle w:val="2f2"/>
        <w:spacing w:before="312" w:after="312"/>
      </w:pPr>
      <w:r w:rsidRPr="00EB4168">
        <w:t xml:space="preserve">    5 packet(s) received</w:t>
      </w:r>
    </w:p>
    <w:p w14:paraId="13008A45" w14:textId="77777777" w:rsidR="00774E27" w:rsidRPr="00EB4168" w:rsidRDefault="00774E27" w:rsidP="00EB4168">
      <w:pPr>
        <w:pStyle w:val="2f2"/>
        <w:spacing w:before="312" w:after="312"/>
      </w:pPr>
      <w:r w:rsidRPr="00EB4168">
        <w:t xml:space="preserve">    0.00% packet loss</w:t>
      </w:r>
    </w:p>
    <w:p w14:paraId="16C521AE" w14:textId="77777777" w:rsidR="00774E27" w:rsidRPr="00EB4168" w:rsidRDefault="00774E27" w:rsidP="00EB4168">
      <w:pPr>
        <w:pStyle w:val="2f2"/>
        <w:spacing w:before="312" w:after="312"/>
      </w:pPr>
      <w:r w:rsidRPr="00EB4168">
        <w:t>round-trip min/avg/max = 30/42/50 ms</w:t>
      </w:r>
    </w:p>
    <w:p w14:paraId="23A9D4EC" w14:textId="77777777" w:rsidR="00774E27" w:rsidRPr="00EB4168" w:rsidRDefault="00774E27" w:rsidP="00EB4168">
      <w:pPr>
        <w:pStyle w:val="2f2"/>
        <w:spacing w:before="312" w:after="312"/>
      </w:pPr>
      <w:r w:rsidRPr="00EB4168">
        <w:t>&lt;SW2&gt;ping 10.0.23.3</w:t>
      </w:r>
    </w:p>
    <w:p w14:paraId="455A2ADD" w14:textId="77777777" w:rsidR="00774E27" w:rsidRPr="00EB4168" w:rsidRDefault="00774E27" w:rsidP="00EB4168">
      <w:pPr>
        <w:pStyle w:val="2f2"/>
        <w:spacing w:before="312" w:after="312"/>
      </w:pPr>
      <w:r w:rsidRPr="00EB4168">
        <w:t xml:space="preserve">  PING 10.0.23.3: 56  data bytes, press CTRL_C to break</w:t>
      </w:r>
    </w:p>
    <w:p w14:paraId="2F2B44EA" w14:textId="77777777" w:rsidR="00774E27" w:rsidRPr="00EB4168" w:rsidRDefault="00774E27" w:rsidP="00EB4168">
      <w:pPr>
        <w:pStyle w:val="2f2"/>
        <w:spacing w:before="312" w:after="312"/>
      </w:pPr>
      <w:r w:rsidRPr="00EB4168">
        <w:t xml:space="preserve">    Reply from 10.0.23.3: bytes=56 Sequence=1 ttl=255 time=60 ms</w:t>
      </w:r>
    </w:p>
    <w:p w14:paraId="29FF9CAD" w14:textId="77777777" w:rsidR="00774E27" w:rsidRPr="00EB4168" w:rsidRDefault="00774E27" w:rsidP="00EB4168">
      <w:pPr>
        <w:pStyle w:val="2f2"/>
        <w:spacing w:before="312" w:after="312"/>
      </w:pPr>
      <w:r w:rsidRPr="00EB4168">
        <w:t xml:space="preserve">    Reply from 10.0.23.3: bytes=56 Sequence=2 ttl=255 time=30 ms</w:t>
      </w:r>
    </w:p>
    <w:p w14:paraId="4E2A6041" w14:textId="77777777" w:rsidR="00774E27" w:rsidRPr="00EB4168" w:rsidRDefault="00774E27" w:rsidP="00EB4168">
      <w:pPr>
        <w:pStyle w:val="2f2"/>
        <w:spacing w:before="312" w:after="312"/>
      </w:pPr>
      <w:r w:rsidRPr="00EB4168">
        <w:t xml:space="preserve">    Reply from 10.0.23.3: bytes=56 Sequence=3 ttl=255 time=40 ms</w:t>
      </w:r>
    </w:p>
    <w:p w14:paraId="4ABB7B6C" w14:textId="77777777" w:rsidR="00774E27" w:rsidRPr="00EB4168" w:rsidRDefault="00774E27" w:rsidP="00EB4168">
      <w:pPr>
        <w:pStyle w:val="2f2"/>
        <w:spacing w:before="312" w:after="312"/>
      </w:pPr>
      <w:r w:rsidRPr="00EB4168">
        <w:t xml:space="preserve">    Reply from 10.0.23.3: bytes=56 Sequence=4 ttl=255 time=30 ms</w:t>
      </w:r>
    </w:p>
    <w:p w14:paraId="157AC7F6" w14:textId="77777777" w:rsidR="00774E27" w:rsidRPr="00EB4168" w:rsidRDefault="00774E27" w:rsidP="00EB4168">
      <w:pPr>
        <w:pStyle w:val="2f2"/>
        <w:spacing w:before="312" w:after="312"/>
      </w:pPr>
      <w:r w:rsidRPr="00EB4168">
        <w:t xml:space="preserve">    Reply from 10.0.23.3: bytes=56 Sequence=5 ttl=255 time=50 ms</w:t>
      </w:r>
    </w:p>
    <w:p w14:paraId="2255E729" w14:textId="77777777" w:rsidR="00774E27" w:rsidRPr="00EB4168" w:rsidRDefault="00774E27" w:rsidP="00EB4168">
      <w:pPr>
        <w:pStyle w:val="2f2"/>
        <w:spacing w:before="312" w:after="312"/>
      </w:pPr>
      <w:r w:rsidRPr="00EB4168">
        <w:t xml:space="preserve">  --- 10.0.23.3 ping statistics ---</w:t>
      </w:r>
    </w:p>
    <w:p w14:paraId="5491CB9D" w14:textId="77777777" w:rsidR="00774E27" w:rsidRPr="00EB4168" w:rsidRDefault="00774E27" w:rsidP="00EB4168">
      <w:pPr>
        <w:pStyle w:val="2f2"/>
        <w:spacing w:before="312" w:after="312"/>
      </w:pPr>
      <w:r w:rsidRPr="00EB4168">
        <w:t xml:space="preserve">    5 packet(s) transmitted</w:t>
      </w:r>
    </w:p>
    <w:p w14:paraId="783D16F4" w14:textId="77777777" w:rsidR="00774E27" w:rsidRPr="00EB4168" w:rsidRDefault="00774E27" w:rsidP="00EB4168">
      <w:pPr>
        <w:pStyle w:val="2f2"/>
        <w:spacing w:before="312" w:after="312"/>
      </w:pPr>
      <w:r w:rsidRPr="00EB4168">
        <w:t xml:space="preserve">    5 packet(s) received</w:t>
      </w:r>
    </w:p>
    <w:p w14:paraId="5AA6956F" w14:textId="77777777" w:rsidR="00774E27" w:rsidRPr="00EB4168" w:rsidRDefault="00774E27" w:rsidP="00EB4168">
      <w:pPr>
        <w:pStyle w:val="2f2"/>
        <w:spacing w:before="312" w:after="312"/>
      </w:pPr>
      <w:r w:rsidRPr="00EB4168">
        <w:t xml:space="preserve">    0.00% packet loss</w:t>
      </w:r>
    </w:p>
    <w:p w14:paraId="43BFBAD6" w14:textId="77777777" w:rsidR="00774E27" w:rsidRPr="00EB4168" w:rsidRDefault="00774E27" w:rsidP="00EB4168">
      <w:pPr>
        <w:pStyle w:val="2f2"/>
        <w:spacing w:before="312" w:after="312"/>
      </w:pPr>
      <w:r w:rsidRPr="00EB4168">
        <w:t xml:space="preserve">    round-trip min/avg/max = 30/42/60 ms</w:t>
      </w:r>
    </w:p>
    <w:p w14:paraId="2D6F72B8" w14:textId="77777777" w:rsidR="00774E27" w:rsidRPr="00774E27" w:rsidRDefault="00774E27" w:rsidP="0038023D">
      <w:pPr>
        <w:pStyle w:val="1e"/>
      </w:pPr>
      <w:r w:rsidRPr="00774E27">
        <w:t>On SW2, test the connectivity with VLANIF interfaces on SW1 and SW3.</w:t>
      </w:r>
    </w:p>
    <w:p w14:paraId="2790C18E" w14:textId="77777777" w:rsidR="00774E27" w:rsidRPr="00774E27" w:rsidRDefault="00774E27" w:rsidP="0038023D">
      <w:pPr>
        <w:pStyle w:val="1e"/>
      </w:pPr>
      <w:r w:rsidRPr="00774E27">
        <w:t># On SW1, configure OSPF.</w:t>
      </w:r>
    </w:p>
    <w:p w14:paraId="775E2DB7" w14:textId="77777777" w:rsidR="00774E27" w:rsidRPr="00EB4168" w:rsidRDefault="00774E27" w:rsidP="00EB4168">
      <w:pPr>
        <w:pStyle w:val="2f2"/>
        <w:spacing w:before="312" w:after="312"/>
      </w:pPr>
      <w:r w:rsidRPr="00EB4168">
        <w:t>[SW1]ospf 1 router-id 10.0.1.1</w:t>
      </w:r>
    </w:p>
    <w:p w14:paraId="730CAA1B" w14:textId="77777777" w:rsidR="00774E27" w:rsidRPr="00EB4168" w:rsidRDefault="00774E27" w:rsidP="00EB4168">
      <w:pPr>
        <w:pStyle w:val="2f2"/>
        <w:spacing w:before="312" w:after="312"/>
      </w:pPr>
      <w:r w:rsidRPr="00EB4168">
        <w:t>[SW1-ospf-1] area 0.0.0.0</w:t>
      </w:r>
    </w:p>
    <w:p w14:paraId="47E6CBEA" w14:textId="77777777" w:rsidR="00774E27" w:rsidRPr="00EB4168" w:rsidRDefault="00774E27" w:rsidP="00EB4168">
      <w:pPr>
        <w:pStyle w:val="2f2"/>
        <w:spacing w:before="312" w:after="312"/>
      </w:pPr>
      <w:r w:rsidRPr="00EB4168">
        <w:t>[SW1-ospf-1-area-0.0.0.0] network 10.0.1.1 0.0.0.0</w:t>
      </w:r>
    </w:p>
    <w:p w14:paraId="7C299E74" w14:textId="77777777" w:rsidR="00774E27" w:rsidRPr="00EB4168" w:rsidRDefault="00774E27" w:rsidP="00EB4168">
      <w:pPr>
        <w:pStyle w:val="2f2"/>
        <w:spacing w:before="312" w:after="312"/>
      </w:pPr>
      <w:r w:rsidRPr="00EB4168">
        <w:t>[SW1-ospf-1-area-0.0.0.0] network 10.0.12.0 0.0.0.255</w:t>
      </w:r>
    </w:p>
    <w:p w14:paraId="63B0CF29" w14:textId="77777777" w:rsidR="00774E27" w:rsidRPr="00EB4168" w:rsidRDefault="00774E27" w:rsidP="00EB4168">
      <w:pPr>
        <w:pStyle w:val="2f2"/>
        <w:spacing w:before="312" w:after="312"/>
      </w:pPr>
      <w:r w:rsidRPr="00EB4168">
        <w:t>[SW1-ospf-1-area-0.0.0.0] quit</w:t>
      </w:r>
    </w:p>
    <w:p w14:paraId="11083E06" w14:textId="77777777" w:rsidR="00774E27" w:rsidRPr="00774E27" w:rsidRDefault="00774E27" w:rsidP="0038023D">
      <w:pPr>
        <w:pStyle w:val="1e"/>
      </w:pPr>
      <w:r w:rsidRPr="00774E27">
        <w:t>Use the IP address of Loopback0 as the router ID, and enable OSPF on Loopback0 and VLANIF 12.</w:t>
      </w:r>
    </w:p>
    <w:p w14:paraId="044035C3" w14:textId="77777777" w:rsidR="00774E27" w:rsidRPr="00774E27" w:rsidRDefault="00774E27" w:rsidP="0038023D">
      <w:pPr>
        <w:pStyle w:val="1e"/>
      </w:pPr>
      <w:r w:rsidRPr="00774E27">
        <w:t># On SW2, configure OSPF.</w:t>
      </w:r>
    </w:p>
    <w:p w14:paraId="2E5B3B8E" w14:textId="77777777" w:rsidR="00774E27" w:rsidRPr="00EB4168" w:rsidRDefault="00774E27" w:rsidP="00EB4168">
      <w:pPr>
        <w:pStyle w:val="2f2"/>
        <w:spacing w:before="312" w:after="312"/>
      </w:pPr>
      <w:r w:rsidRPr="00EB4168">
        <w:t>[SW2]ospf 1 router-id 10.0.2.2</w:t>
      </w:r>
    </w:p>
    <w:p w14:paraId="7D087586" w14:textId="77777777" w:rsidR="00774E27" w:rsidRPr="00EB4168" w:rsidRDefault="00774E27" w:rsidP="00EB4168">
      <w:pPr>
        <w:pStyle w:val="2f2"/>
        <w:spacing w:before="312" w:after="312"/>
      </w:pPr>
      <w:r w:rsidRPr="00EB4168">
        <w:t>[SW2-ospf-1] area 0.0.0.0</w:t>
      </w:r>
    </w:p>
    <w:p w14:paraId="489185B3" w14:textId="77777777" w:rsidR="00774E27" w:rsidRPr="00EB4168" w:rsidRDefault="00774E27" w:rsidP="00EB4168">
      <w:pPr>
        <w:pStyle w:val="2f2"/>
        <w:spacing w:before="312" w:after="312"/>
      </w:pPr>
      <w:r w:rsidRPr="00EB4168">
        <w:t>[SW2-ospf-1-area-0.0.0.0] network 10.0.2.2 0.0.0.0</w:t>
      </w:r>
    </w:p>
    <w:p w14:paraId="11C2ECC9" w14:textId="77777777" w:rsidR="00774E27" w:rsidRPr="00EB4168" w:rsidRDefault="00774E27" w:rsidP="00EB4168">
      <w:pPr>
        <w:pStyle w:val="2f2"/>
        <w:spacing w:before="312" w:after="312"/>
      </w:pPr>
      <w:r w:rsidRPr="00EB4168">
        <w:t>[SW2-ospf-1-area-0.0.0.0] network 10.0.12.0 0.0.0.255</w:t>
      </w:r>
    </w:p>
    <w:p w14:paraId="7E029CCE" w14:textId="77777777" w:rsidR="00774E27" w:rsidRPr="00EB4168" w:rsidRDefault="00774E27" w:rsidP="00EB4168">
      <w:pPr>
        <w:pStyle w:val="2f2"/>
        <w:spacing w:before="312" w:after="312"/>
      </w:pPr>
      <w:r w:rsidRPr="00EB4168">
        <w:t>[SW2-ospf-1-area-0.0.0.0] network 10.0.23.0 0.0.0.255</w:t>
      </w:r>
    </w:p>
    <w:p w14:paraId="4546771B" w14:textId="77777777" w:rsidR="00774E27" w:rsidRPr="00EB4168" w:rsidRDefault="00774E27" w:rsidP="00EB4168">
      <w:pPr>
        <w:pStyle w:val="2f2"/>
        <w:spacing w:before="312" w:after="312"/>
      </w:pPr>
      <w:r w:rsidRPr="00EB4168">
        <w:t>[SW2-ospf-1-area-0.0.0.0] quit</w:t>
      </w:r>
    </w:p>
    <w:p w14:paraId="3B5432C8" w14:textId="77777777" w:rsidR="00774E27" w:rsidRPr="00774E27" w:rsidRDefault="00774E27" w:rsidP="0038023D">
      <w:pPr>
        <w:pStyle w:val="1e"/>
      </w:pPr>
      <w:r w:rsidRPr="00774E27">
        <w:t>Use the IP address of Loopback0 as the router ID, and enable OSPF on Loopback0, VLANIF 12, and VLANIF 23.</w:t>
      </w:r>
    </w:p>
    <w:p w14:paraId="282CF2AE" w14:textId="77777777" w:rsidR="00774E27" w:rsidRPr="00774E27" w:rsidRDefault="00774E27" w:rsidP="0038023D">
      <w:pPr>
        <w:pStyle w:val="1e"/>
      </w:pPr>
      <w:r w:rsidRPr="00774E27">
        <w:t># On SW3, configure OSPF.</w:t>
      </w:r>
    </w:p>
    <w:p w14:paraId="5F66D6C0" w14:textId="77777777" w:rsidR="00774E27" w:rsidRPr="00EB4168" w:rsidRDefault="00774E27" w:rsidP="00EB4168">
      <w:pPr>
        <w:pStyle w:val="2f2"/>
        <w:spacing w:before="312" w:after="312"/>
      </w:pPr>
      <w:r w:rsidRPr="00EB4168">
        <w:t>[SW3]ospf 1 router-id 10.0.3.3</w:t>
      </w:r>
    </w:p>
    <w:p w14:paraId="07495FEA" w14:textId="77777777" w:rsidR="00774E27" w:rsidRPr="00EB4168" w:rsidRDefault="00774E27" w:rsidP="00EB4168">
      <w:pPr>
        <w:pStyle w:val="2f2"/>
        <w:spacing w:before="312" w:after="312"/>
      </w:pPr>
      <w:r w:rsidRPr="00EB4168">
        <w:t>[SW3-ospf-1] area 0.0.0.0</w:t>
      </w:r>
    </w:p>
    <w:p w14:paraId="24F15785" w14:textId="77777777" w:rsidR="00774E27" w:rsidRPr="00EB4168" w:rsidRDefault="00774E27" w:rsidP="00EB4168">
      <w:pPr>
        <w:pStyle w:val="2f2"/>
        <w:spacing w:before="312" w:after="312"/>
      </w:pPr>
      <w:r w:rsidRPr="00EB4168">
        <w:t>[SW3-ospf-1-area-0.0.0.0] network 10.0.3.3 0.0.0.0</w:t>
      </w:r>
    </w:p>
    <w:p w14:paraId="59B7560B" w14:textId="77777777" w:rsidR="00774E27" w:rsidRPr="00EB4168" w:rsidRDefault="00774E27" w:rsidP="00EB4168">
      <w:pPr>
        <w:pStyle w:val="2f2"/>
        <w:spacing w:before="312" w:after="312"/>
      </w:pPr>
      <w:r w:rsidRPr="00EB4168">
        <w:t>[SW3-ospf-1-area-0.0.0.0] network 10.0.23.0 0.0.0.255</w:t>
      </w:r>
    </w:p>
    <w:p w14:paraId="696CBDD5" w14:textId="77777777" w:rsidR="00774E27" w:rsidRPr="00EB4168" w:rsidRDefault="00774E27" w:rsidP="00EB4168">
      <w:pPr>
        <w:pStyle w:val="2f2"/>
        <w:spacing w:before="312" w:after="312"/>
      </w:pPr>
      <w:r w:rsidRPr="00EB4168">
        <w:t>[SW3-ospf-1-area-0.0.0.0] quit</w:t>
      </w:r>
    </w:p>
    <w:p w14:paraId="0BBB8C6B" w14:textId="77777777" w:rsidR="00774E27" w:rsidRPr="00774E27" w:rsidRDefault="00774E27" w:rsidP="0038023D">
      <w:pPr>
        <w:pStyle w:val="1e"/>
      </w:pPr>
      <w:r w:rsidRPr="00774E27">
        <w:t>Use the IP address of Loopback0 as the router ID, and enable OSPF on Loopback0 and VLANIF 23.</w:t>
      </w:r>
    </w:p>
    <w:p w14:paraId="350697E6" w14:textId="77777777" w:rsidR="00774E27" w:rsidRPr="00774E27" w:rsidRDefault="00774E27" w:rsidP="0038023D">
      <w:pPr>
        <w:pStyle w:val="1e"/>
      </w:pPr>
      <w:r w:rsidRPr="00774E27">
        <w:t># On SW2, check the OSPF neighbor relationship and OSPF routing table.</w:t>
      </w:r>
    </w:p>
    <w:p w14:paraId="58FE20C7" w14:textId="77777777" w:rsidR="00774E27" w:rsidRPr="00EB4168" w:rsidRDefault="00774E27" w:rsidP="00EB4168">
      <w:pPr>
        <w:pStyle w:val="2f2"/>
        <w:spacing w:before="312" w:after="312"/>
      </w:pPr>
      <w:r w:rsidRPr="00EB4168">
        <w:t>&lt;SW2&gt;display ospf peer</w:t>
      </w:r>
    </w:p>
    <w:p w14:paraId="283C6469" w14:textId="77777777" w:rsidR="00774E27" w:rsidRPr="00EB4168" w:rsidRDefault="00774E27" w:rsidP="00EB4168">
      <w:pPr>
        <w:pStyle w:val="2f2"/>
        <w:spacing w:before="312" w:after="312"/>
      </w:pPr>
      <w:r w:rsidRPr="00EB4168">
        <w:t xml:space="preserve">  OSPF Process 1 with Router ID 10.0.2.2</w:t>
      </w:r>
    </w:p>
    <w:p w14:paraId="2FE4DC20" w14:textId="77777777" w:rsidR="00774E27" w:rsidRPr="00EB4168" w:rsidRDefault="00774E27" w:rsidP="00EB4168">
      <w:pPr>
        <w:pStyle w:val="2f2"/>
        <w:spacing w:before="312" w:after="312"/>
      </w:pPr>
      <w:r w:rsidRPr="00EB4168">
        <w:t xml:space="preserve">   Neighbors </w:t>
      </w:r>
    </w:p>
    <w:p w14:paraId="79DD7224" w14:textId="77777777" w:rsidR="00774E27" w:rsidRPr="00EB4168" w:rsidRDefault="00774E27" w:rsidP="00EB4168">
      <w:pPr>
        <w:pStyle w:val="2f2"/>
        <w:spacing w:before="312" w:after="312"/>
      </w:pPr>
      <w:r w:rsidRPr="00EB4168">
        <w:t xml:space="preserve"> Area 0.0.0.0 interface 10.0.23.2(Vlanif23)'s neighbors</w:t>
      </w:r>
    </w:p>
    <w:p w14:paraId="3F70C9F6" w14:textId="77777777" w:rsidR="00774E27" w:rsidRPr="00EB4168" w:rsidRDefault="00774E27" w:rsidP="00EB4168">
      <w:pPr>
        <w:pStyle w:val="2f2"/>
        <w:spacing w:before="312" w:after="312"/>
      </w:pPr>
      <w:r w:rsidRPr="00EB4168">
        <w:t xml:space="preserve"> Router ID: 10.0.3.3         Address: 10.0.23.3       </w:t>
      </w:r>
    </w:p>
    <w:p w14:paraId="6500B802" w14:textId="77777777" w:rsidR="00774E27" w:rsidRPr="00EB4168" w:rsidRDefault="00774E27" w:rsidP="00EB4168">
      <w:pPr>
        <w:pStyle w:val="2f2"/>
        <w:spacing w:before="312" w:after="312"/>
      </w:pPr>
      <w:r w:rsidRPr="00EB4168">
        <w:t xml:space="preserve">   State: Full  Mode:Nbr is  Master  Priority: 1</w:t>
      </w:r>
    </w:p>
    <w:p w14:paraId="67A0162A" w14:textId="77777777" w:rsidR="00774E27" w:rsidRPr="00EB4168" w:rsidRDefault="00774E27" w:rsidP="00EB4168">
      <w:pPr>
        <w:pStyle w:val="2f2"/>
        <w:spacing w:before="312" w:after="312"/>
      </w:pPr>
      <w:r w:rsidRPr="00EB4168">
        <w:t xml:space="preserve">   DR: 10.0.23.3  BDR: 10.0.23.2  MTU: 0    </w:t>
      </w:r>
    </w:p>
    <w:p w14:paraId="037F499D" w14:textId="77777777" w:rsidR="00774E27" w:rsidRPr="00EB4168" w:rsidRDefault="00774E27" w:rsidP="00EB4168">
      <w:pPr>
        <w:pStyle w:val="2f2"/>
        <w:spacing w:before="312" w:after="312"/>
      </w:pPr>
      <w:r w:rsidRPr="00EB4168">
        <w:t xml:space="preserve">   Dead timer due in 32  sec </w:t>
      </w:r>
    </w:p>
    <w:p w14:paraId="4537C548" w14:textId="77777777" w:rsidR="00774E27" w:rsidRPr="00EB4168" w:rsidRDefault="00774E27" w:rsidP="00EB4168">
      <w:pPr>
        <w:pStyle w:val="2f2"/>
        <w:spacing w:before="312" w:after="312"/>
      </w:pPr>
      <w:r w:rsidRPr="00EB4168">
        <w:t xml:space="preserve">   Retrans timer interval: 4 </w:t>
      </w:r>
    </w:p>
    <w:p w14:paraId="07982C4F" w14:textId="77777777" w:rsidR="00774E27" w:rsidRPr="00EB4168" w:rsidRDefault="00774E27" w:rsidP="00EB4168">
      <w:pPr>
        <w:pStyle w:val="2f2"/>
        <w:spacing w:before="312" w:after="312"/>
      </w:pPr>
      <w:r w:rsidRPr="00EB4168">
        <w:t xml:space="preserve">   Neighbor is up for 00:04:52     </w:t>
      </w:r>
    </w:p>
    <w:p w14:paraId="73E87B4F" w14:textId="77777777" w:rsidR="00774E27" w:rsidRPr="00EB4168" w:rsidRDefault="00774E27" w:rsidP="00EB4168">
      <w:pPr>
        <w:pStyle w:val="2f2"/>
        <w:spacing w:before="312" w:after="312"/>
      </w:pPr>
      <w:r w:rsidRPr="00EB4168">
        <w:t xml:space="preserve">   Authentication Sequence: [ 0 ] </w:t>
      </w:r>
    </w:p>
    <w:p w14:paraId="38CF70C6" w14:textId="77777777" w:rsidR="00774E27" w:rsidRPr="00EB4168" w:rsidRDefault="00774E27" w:rsidP="00EB4168">
      <w:pPr>
        <w:pStyle w:val="2f2"/>
        <w:spacing w:before="312" w:after="312"/>
      </w:pPr>
      <w:r w:rsidRPr="00EB4168">
        <w:t xml:space="preserve">   Neighbors </w:t>
      </w:r>
    </w:p>
    <w:p w14:paraId="09262523" w14:textId="77777777" w:rsidR="00774E27" w:rsidRPr="00EB4168" w:rsidRDefault="00774E27" w:rsidP="00EB4168">
      <w:pPr>
        <w:pStyle w:val="2f2"/>
        <w:spacing w:before="312" w:after="312"/>
      </w:pPr>
      <w:r w:rsidRPr="00EB4168">
        <w:t xml:space="preserve"> Area 0.0.0.0 interface 10.0.12.2(Vlanif12)'s neighbors</w:t>
      </w:r>
    </w:p>
    <w:p w14:paraId="176B74F4" w14:textId="77777777" w:rsidR="00774E27" w:rsidRPr="00EB4168" w:rsidRDefault="00774E27" w:rsidP="00EB4168">
      <w:pPr>
        <w:pStyle w:val="2f2"/>
        <w:spacing w:before="312" w:after="312"/>
      </w:pPr>
      <w:r w:rsidRPr="00EB4168">
        <w:t xml:space="preserve"> Router ID: 10.0.1.1         Address: 10.0.12.1       </w:t>
      </w:r>
    </w:p>
    <w:p w14:paraId="107261D3" w14:textId="77777777" w:rsidR="00774E27" w:rsidRPr="00EB4168" w:rsidRDefault="00774E27" w:rsidP="00EB4168">
      <w:pPr>
        <w:pStyle w:val="2f2"/>
        <w:spacing w:before="312" w:after="312"/>
      </w:pPr>
      <w:r w:rsidRPr="00EB4168">
        <w:t xml:space="preserve">   State: Full  Mode:Nbr is  Slave  Priority: 1</w:t>
      </w:r>
    </w:p>
    <w:p w14:paraId="0F1FA370" w14:textId="77777777" w:rsidR="00774E27" w:rsidRPr="00EB4168" w:rsidRDefault="00774E27" w:rsidP="00EB4168">
      <w:pPr>
        <w:pStyle w:val="2f2"/>
        <w:spacing w:before="312" w:after="312"/>
      </w:pPr>
      <w:r w:rsidRPr="00EB4168">
        <w:t xml:space="preserve">   DR: 10.0.12.1  BDR: 10.0.12.2  MTU: 0    </w:t>
      </w:r>
    </w:p>
    <w:p w14:paraId="4BCDB39D" w14:textId="77777777" w:rsidR="00774E27" w:rsidRPr="00EB4168" w:rsidRDefault="00774E27" w:rsidP="00EB4168">
      <w:pPr>
        <w:pStyle w:val="2f2"/>
        <w:spacing w:before="312" w:after="312"/>
      </w:pPr>
      <w:r w:rsidRPr="00EB4168">
        <w:t xml:space="preserve">   Dead timer due in 39  sec </w:t>
      </w:r>
    </w:p>
    <w:p w14:paraId="2D706328" w14:textId="77777777" w:rsidR="00774E27" w:rsidRPr="00EB4168" w:rsidRDefault="00774E27" w:rsidP="00EB4168">
      <w:pPr>
        <w:pStyle w:val="2f2"/>
        <w:spacing w:before="312" w:after="312"/>
      </w:pPr>
      <w:r w:rsidRPr="00EB4168">
        <w:t xml:space="preserve">   Retrans timer interval: 6 </w:t>
      </w:r>
    </w:p>
    <w:p w14:paraId="4B98B632" w14:textId="77777777" w:rsidR="00774E27" w:rsidRPr="00EB4168" w:rsidRDefault="00774E27" w:rsidP="00EB4168">
      <w:pPr>
        <w:pStyle w:val="2f2"/>
        <w:spacing w:before="312" w:after="312"/>
      </w:pPr>
      <w:r w:rsidRPr="00EB4168">
        <w:t xml:space="preserve">   Neighbor is up for 00:01:39     </w:t>
      </w:r>
    </w:p>
    <w:p w14:paraId="3C926CA3" w14:textId="77777777" w:rsidR="00774E27" w:rsidRPr="00EB4168" w:rsidRDefault="00774E27" w:rsidP="00EB4168">
      <w:pPr>
        <w:pStyle w:val="2f2"/>
        <w:spacing w:before="312" w:after="312"/>
      </w:pPr>
      <w:r w:rsidRPr="00EB4168">
        <w:t xml:space="preserve">   Authentication Sequence: [ 0 ] </w:t>
      </w:r>
    </w:p>
    <w:p w14:paraId="585E8633" w14:textId="77777777" w:rsidR="00774E27" w:rsidRPr="00774E27" w:rsidRDefault="00774E27" w:rsidP="0038023D">
      <w:pPr>
        <w:pStyle w:val="1e"/>
      </w:pPr>
      <w:r w:rsidRPr="00774E27">
        <w:t>OSPF neighbor relationships have been established between SW1 and SW2 as well as between SW3 and SW2.</w:t>
      </w:r>
    </w:p>
    <w:p w14:paraId="3D4F3C54" w14:textId="77777777" w:rsidR="00774E27" w:rsidRPr="00EB4168" w:rsidRDefault="00774E27" w:rsidP="00EB4168">
      <w:pPr>
        <w:pStyle w:val="2f2"/>
        <w:spacing w:before="312" w:after="312"/>
      </w:pPr>
      <w:r w:rsidRPr="00EB4168">
        <w:t xml:space="preserve">&lt;SW2&gt;display ospf routing </w:t>
      </w:r>
    </w:p>
    <w:p w14:paraId="23CA2847" w14:textId="77777777" w:rsidR="00774E27" w:rsidRPr="00EB4168" w:rsidRDefault="00774E27" w:rsidP="00EB4168">
      <w:pPr>
        <w:pStyle w:val="2f2"/>
        <w:spacing w:before="312" w:after="312"/>
      </w:pPr>
      <w:r w:rsidRPr="00EB4168">
        <w:t xml:space="preserve">  OSPF Process 1 with Router ID 10.0.2.2</w:t>
      </w:r>
    </w:p>
    <w:p w14:paraId="1D77E364" w14:textId="77777777" w:rsidR="00774E27" w:rsidRPr="00EB4168" w:rsidRDefault="00774E27" w:rsidP="00EB4168">
      <w:pPr>
        <w:pStyle w:val="2f2"/>
        <w:spacing w:before="312" w:after="312"/>
      </w:pPr>
      <w:r w:rsidRPr="00EB4168">
        <w:t xml:space="preserve">    Routing Tables </w:t>
      </w:r>
    </w:p>
    <w:p w14:paraId="1B5B44A1" w14:textId="77777777" w:rsidR="00774E27" w:rsidRPr="00EB4168" w:rsidRDefault="00774E27" w:rsidP="00EB4168">
      <w:pPr>
        <w:pStyle w:val="2f2"/>
        <w:spacing w:before="312" w:after="312"/>
      </w:pPr>
      <w:r w:rsidRPr="00EB4168">
        <w:t xml:space="preserve"> Routing for Network </w:t>
      </w:r>
    </w:p>
    <w:p w14:paraId="17648B0A" w14:textId="77777777" w:rsidR="00774E27" w:rsidRPr="00EB4168" w:rsidRDefault="00774E27" w:rsidP="00EB4168">
      <w:pPr>
        <w:pStyle w:val="2f2"/>
        <w:spacing w:before="312" w:after="312"/>
      </w:pPr>
      <w:r w:rsidRPr="00EB4168">
        <w:t xml:space="preserve"> Destination        Cost   Type      NextHop       AdvRouter       Area</w:t>
      </w:r>
    </w:p>
    <w:p w14:paraId="0736BB1B" w14:textId="0B7F38A8" w:rsidR="00774E27" w:rsidRPr="00EB4168" w:rsidRDefault="00774E27" w:rsidP="00EB4168">
      <w:pPr>
        <w:pStyle w:val="2f2"/>
        <w:spacing w:before="312" w:after="312"/>
      </w:pPr>
      <w:r w:rsidRPr="00EB4168">
        <w:t xml:space="preserve"> 10.0.2.2/32         0 </w:t>
      </w:r>
      <w:r w:rsidR="00F420EC" w:rsidRPr="00EB4168">
        <w:t xml:space="preserve">    Stub       10.0.2.2        </w:t>
      </w:r>
      <w:r w:rsidRPr="00EB4168">
        <w:t>10.0.2.2        0.0.0.0</w:t>
      </w:r>
    </w:p>
    <w:p w14:paraId="59B49E53" w14:textId="22E65DEE" w:rsidR="00774E27" w:rsidRPr="00EB4168" w:rsidRDefault="00774E27" w:rsidP="00EB4168">
      <w:pPr>
        <w:pStyle w:val="2f2"/>
        <w:spacing w:before="312" w:after="312"/>
      </w:pPr>
      <w:r w:rsidRPr="00EB4168">
        <w:t xml:space="preserve"> 10.0.12.0/24       </w:t>
      </w:r>
      <w:r w:rsidR="00F420EC" w:rsidRPr="00EB4168">
        <w:tab/>
      </w:r>
      <w:r w:rsidRPr="00EB4168">
        <w:t>1     Transit     10.0.12.2       10.0.2.2        0.0.0.0</w:t>
      </w:r>
    </w:p>
    <w:p w14:paraId="012AB3BE" w14:textId="77A0B575" w:rsidR="00774E27" w:rsidRPr="00EB4168" w:rsidRDefault="00774E27" w:rsidP="00EB4168">
      <w:pPr>
        <w:pStyle w:val="2f2"/>
        <w:spacing w:before="312" w:after="312"/>
      </w:pPr>
      <w:r w:rsidRPr="00EB4168">
        <w:t xml:space="preserve"> 10.0.23.0/24       </w:t>
      </w:r>
      <w:r w:rsidR="00F420EC" w:rsidRPr="00EB4168">
        <w:tab/>
      </w:r>
      <w:r w:rsidRPr="00EB4168">
        <w:t>1     Transit     10.0.23.2       10.0.2.2        0.0.0.0</w:t>
      </w:r>
    </w:p>
    <w:p w14:paraId="5E3E2E7A" w14:textId="12A7BB04" w:rsidR="00774E27" w:rsidRPr="00EB4168" w:rsidRDefault="00774E27" w:rsidP="00EB4168">
      <w:pPr>
        <w:pStyle w:val="2f2"/>
        <w:spacing w:before="312" w:after="312"/>
      </w:pPr>
      <w:r w:rsidRPr="00EB4168">
        <w:t xml:space="preserve"> 10.0.1.1/32 </w:t>
      </w:r>
      <w:r w:rsidR="00F420EC" w:rsidRPr="00EB4168">
        <w:t xml:space="preserve">        </w:t>
      </w:r>
      <w:r w:rsidRPr="00EB4168">
        <w:t>1     Stub       10.0.12.1       10.0.1.1        0.0.0.0</w:t>
      </w:r>
    </w:p>
    <w:p w14:paraId="1289EFD7" w14:textId="61179A03" w:rsidR="00774E27" w:rsidRPr="00EB4168" w:rsidRDefault="00774E27" w:rsidP="00EB4168">
      <w:pPr>
        <w:pStyle w:val="2f2"/>
        <w:spacing w:before="312" w:after="312"/>
      </w:pPr>
      <w:r w:rsidRPr="00EB4168">
        <w:t xml:space="preserve"> 10.0.3.3/32 </w:t>
      </w:r>
      <w:r w:rsidR="00F420EC" w:rsidRPr="00EB4168">
        <w:t xml:space="preserve">       </w:t>
      </w:r>
      <w:r w:rsidR="00F420EC" w:rsidRPr="00EB4168">
        <w:tab/>
      </w:r>
      <w:r w:rsidRPr="00EB4168">
        <w:t>1     Stub       10.0.23.3       10.0.3.3        0.0.0.0</w:t>
      </w:r>
    </w:p>
    <w:p w14:paraId="50C2D12A" w14:textId="77777777" w:rsidR="00774E27" w:rsidRPr="00EB4168" w:rsidRDefault="00774E27" w:rsidP="00EB4168">
      <w:pPr>
        <w:pStyle w:val="2f2"/>
        <w:spacing w:before="312" w:after="312"/>
      </w:pPr>
      <w:r w:rsidRPr="00EB4168">
        <w:t xml:space="preserve"> Total Nets: 5  </w:t>
      </w:r>
    </w:p>
    <w:p w14:paraId="5CDF0BBA" w14:textId="77777777" w:rsidR="00774E27" w:rsidRPr="00EB4168" w:rsidRDefault="00774E27" w:rsidP="00EB4168">
      <w:pPr>
        <w:pStyle w:val="2f2"/>
        <w:spacing w:before="312" w:after="312"/>
      </w:pPr>
      <w:r w:rsidRPr="00EB4168">
        <w:t xml:space="preserve"> Intra Area: 5  Inter Area: 0  ASE: 0  NSSA: 0 </w:t>
      </w:r>
    </w:p>
    <w:p w14:paraId="73D1C5BE" w14:textId="77777777" w:rsidR="00774E27" w:rsidRPr="00774E27" w:rsidRDefault="00774E27" w:rsidP="0038023D">
      <w:pPr>
        <w:pStyle w:val="1e"/>
      </w:pPr>
      <w:r w:rsidRPr="00774E27">
        <w:t>SW2 has learned the routes generated by Loopback0 interfaces on SW1 and SW3.</w:t>
      </w:r>
    </w:p>
    <w:p w14:paraId="519C0ECC" w14:textId="77777777" w:rsidR="00774E27" w:rsidRPr="00774E27" w:rsidRDefault="00774E27" w:rsidP="0038023D">
      <w:pPr>
        <w:pStyle w:val="1e"/>
      </w:pPr>
      <w:r w:rsidRPr="00774E27">
        <w:t># Test the connectivity of Loopback0 interfaces between SW1 and SW3.</w:t>
      </w:r>
    </w:p>
    <w:p w14:paraId="6AF07CDA" w14:textId="77777777" w:rsidR="00774E27" w:rsidRPr="00EB4168" w:rsidRDefault="00774E27" w:rsidP="00EB4168">
      <w:pPr>
        <w:pStyle w:val="2f2"/>
        <w:spacing w:before="312" w:after="312"/>
      </w:pPr>
      <w:r w:rsidRPr="00EB4168">
        <w:t>&lt;SW1&gt;ping -a 10.0.1.1 10.0.3.3</w:t>
      </w:r>
    </w:p>
    <w:p w14:paraId="26F2A1BF" w14:textId="77777777" w:rsidR="00774E27" w:rsidRPr="00EB4168" w:rsidRDefault="00774E27" w:rsidP="00EB4168">
      <w:pPr>
        <w:pStyle w:val="2f2"/>
        <w:spacing w:before="312" w:after="312"/>
      </w:pPr>
      <w:r w:rsidRPr="00EB4168">
        <w:t xml:space="preserve">  PING 10.0.3.3: 56  data bytes, press CTRL_C to break</w:t>
      </w:r>
    </w:p>
    <w:p w14:paraId="4533DB40" w14:textId="77777777" w:rsidR="00774E27" w:rsidRPr="00EB4168" w:rsidRDefault="00774E27" w:rsidP="00EB4168">
      <w:pPr>
        <w:pStyle w:val="2f2"/>
        <w:spacing w:before="312" w:after="312"/>
      </w:pPr>
      <w:r w:rsidRPr="00EB4168">
        <w:t xml:space="preserve">    Reply from 10.0.3.3: bytes=56 Sequence=1 ttl=254 time=36 ms</w:t>
      </w:r>
    </w:p>
    <w:p w14:paraId="716F0F4C" w14:textId="77777777" w:rsidR="00774E27" w:rsidRPr="00EB4168" w:rsidRDefault="00774E27" w:rsidP="00EB4168">
      <w:pPr>
        <w:pStyle w:val="2f2"/>
        <w:spacing w:before="312" w:after="312"/>
      </w:pPr>
      <w:r w:rsidRPr="00EB4168">
        <w:t xml:space="preserve">    Reply from 10.0.3.3: bytes=56 Sequence=2 ttl=254 time=34 ms</w:t>
      </w:r>
    </w:p>
    <w:p w14:paraId="4CAAC9C6" w14:textId="77777777" w:rsidR="00774E27" w:rsidRPr="00EB4168" w:rsidRDefault="00774E27" w:rsidP="00EB4168">
      <w:pPr>
        <w:pStyle w:val="2f2"/>
        <w:spacing w:before="312" w:after="312"/>
      </w:pPr>
      <w:r w:rsidRPr="00EB4168">
        <w:t xml:space="preserve">    Reply from 10.0.3.3: bytes=56 Sequence=3 ttl=254 time=37 ms</w:t>
      </w:r>
    </w:p>
    <w:p w14:paraId="4F0B91D0" w14:textId="77777777" w:rsidR="00774E27" w:rsidRPr="00EB4168" w:rsidRDefault="00774E27" w:rsidP="00EB4168">
      <w:pPr>
        <w:pStyle w:val="2f2"/>
        <w:spacing w:before="312" w:after="312"/>
      </w:pPr>
      <w:r w:rsidRPr="00EB4168">
        <w:t xml:space="preserve">    Reply from 10.0.3.3: bytes=56 Sequence=4 ttl=254 time=38 ms</w:t>
      </w:r>
    </w:p>
    <w:p w14:paraId="09E5AD16" w14:textId="77777777" w:rsidR="00774E27" w:rsidRPr="00EB4168" w:rsidRDefault="00774E27" w:rsidP="00EB4168">
      <w:pPr>
        <w:pStyle w:val="2f2"/>
        <w:spacing w:before="312" w:after="312"/>
      </w:pPr>
      <w:r w:rsidRPr="00EB4168">
        <w:t xml:space="preserve">    Reply from 10.0.3.3: bytes=56 Sequence=5 ttl=254 time=31 ms</w:t>
      </w:r>
    </w:p>
    <w:p w14:paraId="4B2DD446" w14:textId="77777777" w:rsidR="00774E27" w:rsidRPr="00EB4168" w:rsidRDefault="00774E27" w:rsidP="00EB4168">
      <w:pPr>
        <w:pStyle w:val="2f2"/>
        <w:spacing w:before="312" w:after="312"/>
      </w:pPr>
      <w:r w:rsidRPr="00EB4168">
        <w:t xml:space="preserve">  --- 10.0.3.3 ping statistics ---</w:t>
      </w:r>
    </w:p>
    <w:p w14:paraId="38354C82" w14:textId="77777777" w:rsidR="00774E27" w:rsidRPr="00EB4168" w:rsidRDefault="00774E27" w:rsidP="00EB4168">
      <w:pPr>
        <w:pStyle w:val="2f2"/>
        <w:spacing w:before="312" w:after="312"/>
      </w:pPr>
      <w:r w:rsidRPr="00EB4168">
        <w:t xml:space="preserve">    5 packet(s) transmitted</w:t>
      </w:r>
    </w:p>
    <w:p w14:paraId="6FC4F136" w14:textId="77777777" w:rsidR="00774E27" w:rsidRPr="00EB4168" w:rsidRDefault="00774E27" w:rsidP="00EB4168">
      <w:pPr>
        <w:pStyle w:val="2f2"/>
        <w:spacing w:before="312" w:after="312"/>
      </w:pPr>
      <w:r w:rsidRPr="00EB4168">
        <w:t xml:space="preserve">    5 packet(s) received</w:t>
      </w:r>
    </w:p>
    <w:p w14:paraId="7166AA96" w14:textId="77777777" w:rsidR="00774E27" w:rsidRPr="00EB4168" w:rsidRDefault="00774E27" w:rsidP="00EB4168">
      <w:pPr>
        <w:pStyle w:val="2f2"/>
        <w:spacing w:before="312" w:after="312"/>
      </w:pPr>
      <w:r w:rsidRPr="00EB4168">
        <w:t xml:space="preserve">    0.00% packet loss</w:t>
      </w:r>
    </w:p>
    <w:p w14:paraId="0AAB3402" w14:textId="77777777" w:rsidR="00774E27" w:rsidRPr="00EB4168" w:rsidRDefault="00774E27" w:rsidP="00EB4168">
      <w:pPr>
        <w:pStyle w:val="2f2"/>
        <w:spacing w:before="312" w:after="312"/>
      </w:pPr>
      <w:r w:rsidRPr="00EB4168">
        <w:t xml:space="preserve">    round-trip min/avg/max = 31/35/38 ms</w:t>
      </w:r>
    </w:p>
    <w:p w14:paraId="64F6D969" w14:textId="77777777" w:rsidR="00774E27" w:rsidRPr="00774E27" w:rsidRDefault="00774E27" w:rsidP="0038023D">
      <w:pPr>
        <w:pStyle w:val="1e"/>
      </w:pPr>
      <w:r w:rsidRPr="00774E27">
        <w:t>Loopback0 interfaces on SW1 and SW3 can communicate with each other.</w:t>
      </w:r>
    </w:p>
    <w:p w14:paraId="6CFF832F" w14:textId="77777777" w:rsidR="00774E27" w:rsidRPr="00774E27" w:rsidRDefault="00774E27" w:rsidP="00D152A7">
      <w:pPr>
        <w:pStyle w:val="30"/>
      </w:pPr>
      <w:r w:rsidRPr="00774E27">
        <w:t>Configure a service access point.</w:t>
      </w:r>
    </w:p>
    <w:p w14:paraId="21588D73" w14:textId="77777777" w:rsidR="00774E27" w:rsidRPr="00774E27" w:rsidRDefault="00774E27" w:rsidP="0038023D">
      <w:pPr>
        <w:pStyle w:val="1e"/>
      </w:pPr>
      <w:r w:rsidRPr="00774E27">
        <w:t>Configure a service access point on SW1 and SW3, create sub-interfaces to communicate with ACC-1 and ACC-2 and terminate packets from VLAN 100, and bind the sub-interfaces to BD 20.</w:t>
      </w:r>
    </w:p>
    <w:p w14:paraId="5D37337E" w14:textId="77777777" w:rsidR="00774E27" w:rsidRPr="00774E27" w:rsidRDefault="00774E27" w:rsidP="0038023D">
      <w:pPr>
        <w:pStyle w:val="1e"/>
      </w:pPr>
      <w:r w:rsidRPr="00774E27">
        <w:t>Configure the interfaces connecting ACC-1 and ACC-2 to PCs as access interfaces and set PVID to 100. Configure the interfaces connecting ACC-1 and ACC-2 to SW1 and SW3 as trunk interfaces, and allow packets from VLAN 100 to pass through.</w:t>
      </w:r>
    </w:p>
    <w:p w14:paraId="29BF43E3" w14:textId="77777777" w:rsidR="00774E27" w:rsidRPr="00774E27" w:rsidRDefault="00774E27" w:rsidP="0038023D">
      <w:pPr>
        <w:pStyle w:val="1e"/>
      </w:pPr>
      <w:r w:rsidRPr="00774E27">
        <w:t># Configure SW1.</w:t>
      </w:r>
    </w:p>
    <w:p w14:paraId="299C3083" w14:textId="77777777" w:rsidR="00774E27" w:rsidRPr="00EB4168" w:rsidRDefault="00774E27" w:rsidP="00EB4168">
      <w:pPr>
        <w:pStyle w:val="2f2"/>
        <w:spacing w:before="312" w:after="312"/>
      </w:pPr>
      <w:r w:rsidRPr="00EB4168">
        <w:t>[SW3]bridge-domain 20</w:t>
      </w:r>
    </w:p>
    <w:p w14:paraId="67FDCB48" w14:textId="77777777" w:rsidR="00774E27" w:rsidRPr="00EB4168" w:rsidRDefault="00774E27" w:rsidP="00EB4168">
      <w:pPr>
        <w:pStyle w:val="2f2"/>
        <w:spacing w:before="312" w:after="312"/>
      </w:pPr>
      <w:r w:rsidRPr="00EB4168">
        <w:t>[SW3-bd20] vxlan vni 1000</w:t>
      </w:r>
    </w:p>
    <w:p w14:paraId="0E6C841E" w14:textId="77777777" w:rsidR="00774E27" w:rsidRPr="00EB4168" w:rsidRDefault="00774E27" w:rsidP="00EB4168">
      <w:pPr>
        <w:pStyle w:val="2f2"/>
        <w:spacing w:before="312" w:after="312"/>
      </w:pPr>
      <w:r w:rsidRPr="00EB4168">
        <w:t>[SW3-bd20] quit</w:t>
      </w:r>
    </w:p>
    <w:p w14:paraId="74152925" w14:textId="77777777" w:rsidR="00774E27" w:rsidRPr="00EB4168" w:rsidRDefault="00774E27" w:rsidP="00EB4168">
      <w:pPr>
        <w:pStyle w:val="2f2"/>
        <w:spacing w:before="312" w:after="312"/>
      </w:pPr>
    </w:p>
    <w:p w14:paraId="6AD85DC2" w14:textId="77777777" w:rsidR="00774E27" w:rsidRPr="00EB4168" w:rsidRDefault="00774E27" w:rsidP="00EB4168">
      <w:pPr>
        <w:pStyle w:val="2f2"/>
        <w:spacing w:before="312" w:after="312"/>
      </w:pPr>
      <w:r w:rsidRPr="00EB4168">
        <w:t>[SW3]interface GigabitEthernet0/0/2.100 mode l2</w:t>
      </w:r>
    </w:p>
    <w:p w14:paraId="0991DC48" w14:textId="77777777" w:rsidR="00774E27" w:rsidRPr="00EB4168" w:rsidRDefault="00774E27" w:rsidP="00EB4168">
      <w:pPr>
        <w:pStyle w:val="2f2"/>
        <w:spacing w:before="312" w:after="312"/>
      </w:pPr>
      <w:r w:rsidRPr="00EB4168">
        <w:t>[SW3-GigabitEthernet0/0/2.100] encapsulation dot1q vid 100</w:t>
      </w:r>
    </w:p>
    <w:p w14:paraId="3BBC72EC" w14:textId="77777777" w:rsidR="00774E27" w:rsidRPr="00EB4168" w:rsidRDefault="00774E27" w:rsidP="00EB4168">
      <w:pPr>
        <w:pStyle w:val="2f2"/>
        <w:spacing w:before="312" w:after="312"/>
      </w:pPr>
      <w:r w:rsidRPr="00EB4168">
        <w:t>[SW3-GigabitEthernet0/0/2.100] bridge-domain 20</w:t>
      </w:r>
    </w:p>
    <w:p w14:paraId="4791AD7D" w14:textId="77777777" w:rsidR="00774E27" w:rsidRPr="00EB4168" w:rsidRDefault="00774E27" w:rsidP="00EB4168">
      <w:pPr>
        <w:pStyle w:val="2f2"/>
        <w:spacing w:before="312" w:after="312"/>
      </w:pPr>
      <w:r w:rsidRPr="00EB4168">
        <w:t>[SW3-GigabitEthernet0/0/2.100] quit</w:t>
      </w:r>
    </w:p>
    <w:p w14:paraId="3AB96183" w14:textId="77777777" w:rsidR="00774E27" w:rsidRPr="00774E27" w:rsidRDefault="00774E27" w:rsidP="0038023D">
      <w:pPr>
        <w:pStyle w:val="1e"/>
      </w:pPr>
      <w:r w:rsidRPr="00774E27">
        <w:t># Configure SW3.</w:t>
      </w:r>
    </w:p>
    <w:p w14:paraId="74DEB4E8" w14:textId="77777777" w:rsidR="00774E27" w:rsidRPr="00EB4168" w:rsidRDefault="00774E27" w:rsidP="00EB4168">
      <w:pPr>
        <w:pStyle w:val="2f2"/>
        <w:spacing w:before="312" w:after="312"/>
      </w:pPr>
      <w:r w:rsidRPr="00EB4168">
        <w:t>[SW3]bridge-domain 20</w:t>
      </w:r>
    </w:p>
    <w:p w14:paraId="1ECF0BB7" w14:textId="77777777" w:rsidR="00774E27" w:rsidRPr="00EB4168" w:rsidRDefault="00774E27" w:rsidP="00EB4168">
      <w:pPr>
        <w:pStyle w:val="2f2"/>
        <w:spacing w:before="312" w:after="312"/>
      </w:pPr>
      <w:r w:rsidRPr="00EB4168">
        <w:t>[SW3-bd20] vxlan vni 1000</w:t>
      </w:r>
    </w:p>
    <w:p w14:paraId="08012075" w14:textId="77777777" w:rsidR="00774E27" w:rsidRPr="00EB4168" w:rsidRDefault="00774E27" w:rsidP="00EB4168">
      <w:pPr>
        <w:pStyle w:val="2f2"/>
        <w:spacing w:before="312" w:after="312"/>
      </w:pPr>
      <w:r w:rsidRPr="00EB4168">
        <w:t>[SW3-bd20] quit</w:t>
      </w:r>
    </w:p>
    <w:p w14:paraId="2E46EC17" w14:textId="77777777" w:rsidR="00774E27" w:rsidRPr="00EB4168" w:rsidRDefault="00774E27" w:rsidP="00EB4168">
      <w:pPr>
        <w:pStyle w:val="2f2"/>
        <w:spacing w:before="312" w:after="312"/>
      </w:pPr>
    </w:p>
    <w:p w14:paraId="71DC020C" w14:textId="77777777" w:rsidR="00774E27" w:rsidRPr="00EB4168" w:rsidRDefault="00774E27" w:rsidP="00EB4168">
      <w:pPr>
        <w:pStyle w:val="2f2"/>
        <w:spacing w:before="312" w:after="312"/>
      </w:pPr>
      <w:r w:rsidRPr="00EB4168">
        <w:t>[SW3]interface GigabitEthernet0/0/2.100 mode l2</w:t>
      </w:r>
    </w:p>
    <w:p w14:paraId="20478271" w14:textId="77777777" w:rsidR="00774E27" w:rsidRPr="00EB4168" w:rsidRDefault="00774E27" w:rsidP="00EB4168">
      <w:pPr>
        <w:pStyle w:val="2f2"/>
        <w:spacing w:before="312" w:after="312"/>
      </w:pPr>
      <w:r w:rsidRPr="00EB4168">
        <w:t>[SW3-GigabitEthernet0/0/2.100] encapsulation dot1q vid 100</w:t>
      </w:r>
    </w:p>
    <w:p w14:paraId="7263FB18" w14:textId="77777777" w:rsidR="00774E27" w:rsidRPr="00EB4168" w:rsidRDefault="00774E27" w:rsidP="00EB4168">
      <w:pPr>
        <w:pStyle w:val="2f2"/>
        <w:spacing w:before="312" w:after="312"/>
      </w:pPr>
      <w:r w:rsidRPr="00EB4168">
        <w:t>[SW3-GigabitEthernet0/0/2.100] bridge-domain 20</w:t>
      </w:r>
    </w:p>
    <w:p w14:paraId="00A4C3F4" w14:textId="77777777" w:rsidR="00774E27" w:rsidRPr="00EB4168" w:rsidRDefault="00774E27" w:rsidP="00EB4168">
      <w:pPr>
        <w:pStyle w:val="2f2"/>
        <w:spacing w:before="312" w:after="312"/>
      </w:pPr>
      <w:r w:rsidRPr="00EB4168">
        <w:t>[SW3-GigabitEthernet0/0/2.100] quit</w:t>
      </w:r>
    </w:p>
    <w:p w14:paraId="4BFE2169" w14:textId="77777777" w:rsidR="00774E27" w:rsidRPr="00774E27" w:rsidRDefault="00774E27" w:rsidP="00774E27">
      <w:pPr>
        <w:topLinePunct w:val="0"/>
        <w:adjustRightInd/>
        <w:spacing w:before="0" w:after="0"/>
        <w:ind w:left="1701"/>
        <w:rPr>
          <w:rFonts w:ascii="Huawei Sans" w:hAnsi="Huawei Sans" w:cs="Courier New"/>
          <w:snapToGrid w:val="0"/>
          <w:spacing w:val="-1"/>
          <w:sz w:val="16"/>
          <w:szCs w:val="16"/>
        </w:rPr>
      </w:pPr>
    </w:p>
    <w:p w14:paraId="6F5494B5" w14:textId="77777777" w:rsidR="00774E27" w:rsidRPr="00774E27" w:rsidRDefault="00774E27" w:rsidP="0038023D">
      <w:pPr>
        <w:pStyle w:val="1e"/>
      </w:pPr>
      <w:r w:rsidRPr="00774E27">
        <w:t># Configure ACC-1.</w:t>
      </w:r>
    </w:p>
    <w:p w14:paraId="1AD9C7B6" w14:textId="77777777" w:rsidR="00774E27" w:rsidRPr="00EB4168" w:rsidRDefault="00774E27" w:rsidP="00EB4168">
      <w:pPr>
        <w:pStyle w:val="2f2"/>
        <w:spacing w:before="312" w:after="312"/>
      </w:pPr>
      <w:r w:rsidRPr="00EB4168">
        <w:t>[ACC-1]vlan 100</w:t>
      </w:r>
    </w:p>
    <w:p w14:paraId="2FCF5095" w14:textId="77777777" w:rsidR="00774E27" w:rsidRPr="00EB4168" w:rsidRDefault="00774E27" w:rsidP="00EB4168">
      <w:pPr>
        <w:pStyle w:val="2f2"/>
        <w:spacing w:before="312" w:after="312"/>
      </w:pPr>
    </w:p>
    <w:p w14:paraId="3F533833" w14:textId="77777777" w:rsidR="00774E27" w:rsidRPr="00EB4168" w:rsidRDefault="00774E27" w:rsidP="00EB4168">
      <w:pPr>
        <w:pStyle w:val="2f2"/>
        <w:spacing w:before="312" w:after="312"/>
      </w:pPr>
      <w:r w:rsidRPr="00EB4168">
        <w:t>[ACC-1]interface GigabitEthernet0/0/24</w:t>
      </w:r>
    </w:p>
    <w:p w14:paraId="769FCEB8" w14:textId="77777777" w:rsidR="00774E27" w:rsidRPr="00EB4168" w:rsidRDefault="00774E27" w:rsidP="00EB4168">
      <w:pPr>
        <w:pStyle w:val="2f2"/>
        <w:spacing w:before="312" w:after="312"/>
      </w:pPr>
      <w:r w:rsidRPr="00EB4168">
        <w:t>[ACC-1-GigabitEthernet0/0/24] port link-type access</w:t>
      </w:r>
    </w:p>
    <w:p w14:paraId="6BCA7302" w14:textId="77777777" w:rsidR="00774E27" w:rsidRPr="00EB4168" w:rsidRDefault="00774E27" w:rsidP="00EB4168">
      <w:pPr>
        <w:pStyle w:val="2f2"/>
        <w:spacing w:before="312" w:after="312"/>
      </w:pPr>
      <w:r w:rsidRPr="00EB4168">
        <w:t>[ACC-1-GigabitEthernet0/0/24] port default vlan 100</w:t>
      </w:r>
    </w:p>
    <w:p w14:paraId="50AB11D5" w14:textId="77777777" w:rsidR="00774E27" w:rsidRPr="00EB4168" w:rsidRDefault="00774E27" w:rsidP="00EB4168">
      <w:pPr>
        <w:pStyle w:val="2f2"/>
        <w:spacing w:before="312" w:after="312"/>
      </w:pPr>
      <w:r w:rsidRPr="00EB4168">
        <w:t>[ACC-1-GigabitEthernet0/0/24] quit</w:t>
      </w:r>
    </w:p>
    <w:p w14:paraId="4DD7E6D4" w14:textId="77777777" w:rsidR="00774E27" w:rsidRPr="00EB4168" w:rsidRDefault="00774E27" w:rsidP="00EB4168">
      <w:pPr>
        <w:pStyle w:val="2f2"/>
        <w:spacing w:before="312" w:after="312"/>
      </w:pPr>
    </w:p>
    <w:p w14:paraId="6EBF33AC" w14:textId="77777777" w:rsidR="00774E27" w:rsidRPr="00EB4168" w:rsidRDefault="00774E27" w:rsidP="00EB4168">
      <w:pPr>
        <w:pStyle w:val="2f2"/>
        <w:spacing w:before="312" w:after="312"/>
      </w:pPr>
      <w:r w:rsidRPr="00EB4168">
        <w:t>[ACC-1]interface GigabitEthernet0/0/1</w:t>
      </w:r>
    </w:p>
    <w:p w14:paraId="382E3376" w14:textId="77777777" w:rsidR="00774E27" w:rsidRPr="00EB4168" w:rsidRDefault="00774E27" w:rsidP="00EB4168">
      <w:pPr>
        <w:pStyle w:val="2f2"/>
        <w:spacing w:before="312" w:after="312"/>
      </w:pPr>
      <w:r w:rsidRPr="00EB4168">
        <w:t>[ACC-1-GigabitEthernet0/0/1 port link-type trunk</w:t>
      </w:r>
    </w:p>
    <w:p w14:paraId="5F7917F2" w14:textId="77777777" w:rsidR="00774E27" w:rsidRPr="00EB4168" w:rsidRDefault="00774E27" w:rsidP="00EB4168">
      <w:pPr>
        <w:pStyle w:val="2f2"/>
        <w:spacing w:before="312" w:after="312"/>
      </w:pPr>
      <w:r w:rsidRPr="00EB4168">
        <w:t>[ACC-1-GigabitEthernet0/0/1] port trunk allow-pass vlan 100</w:t>
      </w:r>
    </w:p>
    <w:p w14:paraId="43989633" w14:textId="77777777" w:rsidR="00774E27" w:rsidRPr="00EB4168" w:rsidRDefault="00774E27" w:rsidP="00EB4168">
      <w:pPr>
        <w:pStyle w:val="2f2"/>
        <w:spacing w:before="312" w:after="312"/>
      </w:pPr>
      <w:r w:rsidRPr="00EB4168">
        <w:t>[ACC-1-GigabitEthernet0/0/1] quit</w:t>
      </w:r>
    </w:p>
    <w:p w14:paraId="4FC702F6" w14:textId="77777777" w:rsidR="00774E27" w:rsidRPr="00774E27" w:rsidRDefault="00774E27" w:rsidP="0038023D">
      <w:pPr>
        <w:pStyle w:val="1e"/>
      </w:pPr>
      <w:r w:rsidRPr="00774E27">
        <w:t># Configure ACC-2.</w:t>
      </w:r>
    </w:p>
    <w:p w14:paraId="20C96871" w14:textId="77777777" w:rsidR="00774E27" w:rsidRPr="00EB4168" w:rsidRDefault="00774E27" w:rsidP="00EB4168">
      <w:pPr>
        <w:pStyle w:val="2f2"/>
        <w:spacing w:before="312" w:after="312"/>
      </w:pPr>
      <w:r w:rsidRPr="00EB4168">
        <w:t>[ACC-2]vlan 100</w:t>
      </w:r>
    </w:p>
    <w:p w14:paraId="69B87F0E" w14:textId="77777777" w:rsidR="00774E27" w:rsidRPr="00EB4168" w:rsidRDefault="00774E27" w:rsidP="00EB4168">
      <w:pPr>
        <w:pStyle w:val="2f2"/>
        <w:spacing w:before="312" w:after="312"/>
      </w:pPr>
    </w:p>
    <w:p w14:paraId="65EF2B47" w14:textId="77777777" w:rsidR="00774E27" w:rsidRPr="00EB4168" w:rsidRDefault="00774E27" w:rsidP="00EB4168">
      <w:pPr>
        <w:pStyle w:val="2f2"/>
        <w:spacing w:before="312" w:after="312"/>
      </w:pPr>
      <w:r w:rsidRPr="00EB4168">
        <w:t>[ACC-2]interface GigabitEthernet0/0/24</w:t>
      </w:r>
    </w:p>
    <w:p w14:paraId="235C31EA" w14:textId="77777777" w:rsidR="00774E27" w:rsidRPr="00EB4168" w:rsidRDefault="00774E27" w:rsidP="00EB4168">
      <w:pPr>
        <w:pStyle w:val="2f2"/>
        <w:spacing w:before="312" w:after="312"/>
      </w:pPr>
      <w:r w:rsidRPr="00EB4168">
        <w:t>[ACC-2-GigabitEthernet0/0/24] port link-type access</w:t>
      </w:r>
    </w:p>
    <w:p w14:paraId="22F39FCC" w14:textId="77777777" w:rsidR="00774E27" w:rsidRPr="00EB4168" w:rsidRDefault="00774E27" w:rsidP="00EB4168">
      <w:pPr>
        <w:pStyle w:val="2f2"/>
        <w:spacing w:before="312" w:after="312"/>
      </w:pPr>
      <w:r w:rsidRPr="00EB4168">
        <w:t>[ACC-2-GigabitEthernet0/0/24] port default vlan 100</w:t>
      </w:r>
    </w:p>
    <w:p w14:paraId="77461B04" w14:textId="77777777" w:rsidR="00774E27" w:rsidRPr="00EB4168" w:rsidRDefault="00774E27" w:rsidP="00EB4168">
      <w:pPr>
        <w:pStyle w:val="2f2"/>
        <w:spacing w:before="312" w:after="312"/>
      </w:pPr>
      <w:r w:rsidRPr="00EB4168">
        <w:t>[ACC-2-GigabitEthernet0/0/24] quit</w:t>
      </w:r>
    </w:p>
    <w:p w14:paraId="57875459" w14:textId="77777777" w:rsidR="00774E27" w:rsidRPr="00EB4168" w:rsidRDefault="00774E27" w:rsidP="00EB4168">
      <w:pPr>
        <w:pStyle w:val="2f2"/>
        <w:spacing w:before="312" w:after="312"/>
      </w:pPr>
    </w:p>
    <w:p w14:paraId="7DBBC9BF" w14:textId="77777777" w:rsidR="00774E27" w:rsidRPr="00EB4168" w:rsidRDefault="00774E27" w:rsidP="00EB4168">
      <w:pPr>
        <w:pStyle w:val="2f2"/>
        <w:spacing w:before="312" w:after="312"/>
      </w:pPr>
      <w:r w:rsidRPr="00EB4168">
        <w:t>[ACC-2]interface GigabitEthernet0/0/1</w:t>
      </w:r>
    </w:p>
    <w:p w14:paraId="2837A86A" w14:textId="77777777" w:rsidR="00774E27" w:rsidRPr="00EB4168" w:rsidRDefault="00774E27" w:rsidP="00EB4168">
      <w:pPr>
        <w:pStyle w:val="2f2"/>
        <w:spacing w:before="312" w:after="312"/>
      </w:pPr>
      <w:r w:rsidRPr="00EB4168">
        <w:t>[ACC-2-GigabitEthernet0/0/1] port link-type trunk</w:t>
      </w:r>
    </w:p>
    <w:p w14:paraId="7A44A014" w14:textId="77777777" w:rsidR="00774E27" w:rsidRPr="00EB4168" w:rsidRDefault="00774E27" w:rsidP="00EB4168">
      <w:pPr>
        <w:pStyle w:val="2f2"/>
        <w:spacing w:before="312" w:after="312"/>
      </w:pPr>
      <w:r w:rsidRPr="00EB4168">
        <w:t>[ACC-2-GigabitEthernet0/0/1] port trunk allow-pass vlan 100</w:t>
      </w:r>
    </w:p>
    <w:p w14:paraId="35BE1A99" w14:textId="77777777" w:rsidR="00774E27" w:rsidRPr="00EB4168" w:rsidRDefault="00774E27" w:rsidP="00EB4168">
      <w:pPr>
        <w:pStyle w:val="2f2"/>
        <w:spacing w:before="312" w:after="312"/>
      </w:pPr>
      <w:r w:rsidRPr="00EB4168">
        <w:t>[ACC-2-GigabitEthernet0/0/1] quit</w:t>
      </w:r>
    </w:p>
    <w:p w14:paraId="590F38D2" w14:textId="77777777" w:rsidR="00774E27" w:rsidRPr="00774E27" w:rsidRDefault="00774E27" w:rsidP="00D152A7">
      <w:pPr>
        <w:pStyle w:val="30"/>
      </w:pPr>
      <w:r w:rsidRPr="00774E27">
        <w:t>Configure a static VXLAN tunnel.</w:t>
      </w:r>
    </w:p>
    <w:p w14:paraId="3803B6F1" w14:textId="77777777" w:rsidR="00774E27" w:rsidRPr="00774E27" w:rsidRDefault="00774E27" w:rsidP="0038023D">
      <w:pPr>
        <w:pStyle w:val="1e"/>
      </w:pPr>
      <w:r w:rsidRPr="00774E27">
        <w:t>On SW1 and SW3, use the IP address of Loopback0 as the source address of the NVE interface to establish a static VXLAN tunnel, achieving communication between PC1 and PC2.</w:t>
      </w:r>
    </w:p>
    <w:p w14:paraId="018E0F8D" w14:textId="77777777" w:rsidR="00774E27" w:rsidRPr="00774E27" w:rsidRDefault="00774E27" w:rsidP="0038023D">
      <w:pPr>
        <w:pStyle w:val="1e"/>
      </w:pPr>
      <w:r w:rsidRPr="00774E27">
        <w:t># Create an NVE interface on SW1.</w:t>
      </w:r>
    </w:p>
    <w:p w14:paraId="41F73916" w14:textId="77777777" w:rsidR="00774E27" w:rsidRPr="00EB4168" w:rsidRDefault="00774E27" w:rsidP="00EB4168">
      <w:pPr>
        <w:pStyle w:val="2f2"/>
        <w:spacing w:before="312" w:after="312"/>
      </w:pPr>
      <w:r w:rsidRPr="00EB4168">
        <w:t>[SW1]interface Nve1</w:t>
      </w:r>
    </w:p>
    <w:p w14:paraId="4455E8EB" w14:textId="77777777" w:rsidR="00774E27" w:rsidRPr="00EB4168" w:rsidRDefault="00774E27" w:rsidP="00EB4168">
      <w:pPr>
        <w:pStyle w:val="2f2"/>
        <w:spacing w:before="312" w:after="312"/>
      </w:pPr>
      <w:r w:rsidRPr="00EB4168">
        <w:t>[SW1-Nve1] source 10.0.1.1</w:t>
      </w:r>
    </w:p>
    <w:p w14:paraId="2ED56234" w14:textId="77777777" w:rsidR="00774E27" w:rsidRPr="00EB4168" w:rsidRDefault="00774E27" w:rsidP="00EB4168">
      <w:pPr>
        <w:pStyle w:val="2f2"/>
        <w:spacing w:before="312" w:after="312"/>
      </w:pPr>
      <w:r w:rsidRPr="00EB4168">
        <w:t>[SW1-Nve1] vni 1000 head-end peer-list 10.0.3.3</w:t>
      </w:r>
    </w:p>
    <w:p w14:paraId="4B252EC5" w14:textId="77777777" w:rsidR="00774E27" w:rsidRPr="00EB4168" w:rsidRDefault="00774E27" w:rsidP="00EB4168">
      <w:pPr>
        <w:pStyle w:val="2f2"/>
        <w:spacing w:before="312" w:after="312"/>
      </w:pPr>
      <w:r w:rsidRPr="00EB4168">
        <w:t>[SW1-Nve1] quit</w:t>
      </w:r>
    </w:p>
    <w:p w14:paraId="6C801926" w14:textId="77777777" w:rsidR="00774E27" w:rsidRPr="00774E27" w:rsidRDefault="00774E27" w:rsidP="0038023D">
      <w:pPr>
        <w:pStyle w:val="1e"/>
      </w:pPr>
      <w:r w:rsidRPr="00774E27">
        <w:t># Create an NVE interface on SW3.</w:t>
      </w:r>
    </w:p>
    <w:p w14:paraId="0951C1FE" w14:textId="77777777" w:rsidR="00774E27" w:rsidRPr="00EB4168" w:rsidRDefault="00774E27" w:rsidP="00EB4168">
      <w:pPr>
        <w:pStyle w:val="2f2"/>
        <w:spacing w:before="312" w:after="312"/>
      </w:pPr>
      <w:r w:rsidRPr="00EB4168">
        <w:t>[SW3]interface Nve1</w:t>
      </w:r>
    </w:p>
    <w:p w14:paraId="208BD211" w14:textId="77777777" w:rsidR="00774E27" w:rsidRPr="00EB4168" w:rsidRDefault="00774E27" w:rsidP="00EB4168">
      <w:pPr>
        <w:pStyle w:val="2f2"/>
        <w:spacing w:before="312" w:after="312"/>
      </w:pPr>
      <w:r w:rsidRPr="00EB4168">
        <w:t>[SW3-Nve1] source 10.0.3.3</w:t>
      </w:r>
    </w:p>
    <w:p w14:paraId="2F0690C5" w14:textId="77777777" w:rsidR="00774E27" w:rsidRPr="00EB4168" w:rsidRDefault="00774E27" w:rsidP="00EB4168">
      <w:pPr>
        <w:pStyle w:val="2f2"/>
        <w:spacing w:before="312" w:after="312"/>
      </w:pPr>
      <w:r w:rsidRPr="00EB4168">
        <w:t>[SW3-Nve1] vni 1000 head-end peer-list 10.0.1.1</w:t>
      </w:r>
    </w:p>
    <w:p w14:paraId="29ECB10E" w14:textId="77777777" w:rsidR="00774E27" w:rsidRPr="00EB4168" w:rsidRDefault="00774E27" w:rsidP="00EB4168">
      <w:pPr>
        <w:pStyle w:val="2f2"/>
        <w:spacing w:before="312" w:after="312"/>
      </w:pPr>
      <w:r w:rsidRPr="00EB4168">
        <w:t>[SW3-Nve1] quit</w:t>
      </w:r>
    </w:p>
    <w:p w14:paraId="7851379B" w14:textId="77777777" w:rsidR="00774E27" w:rsidRPr="00774E27" w:rsidRDefault="00774E27" w:rsidP="0038023D">
      <w:pPr>
        <w:pStyle w:val="1e"/>
      </w:pPr>
      <w:r w:rsidRPr="00774E27">
        <w:t># Check the VXLAN tunnel information of SW1 and SW3.</w:t>
      </w:r>
    </w:p>
    <w:p w14:paraId="5ECF2720" w14:textId="77777777" w:rsidR="00774E27" w:rsidRPr="00EB4168" w:rsidRDefault="00774E27" w:rsidP="00EB4168">
      <w:pPr>
        <w:pStyle w:val="2f2"/>
        <w:spacing w:before="312" w:after="312"/>
      </w:pPr>
      <w:r w:rsidRPr="00EB4168">
        <w:t xml:space="preserve">[SW1]display vxlan tunnel </w:t>
      </w:r>
    </w:p>
    <w:p w14:paraId="4C1CCD2B" w14:textId="77777777" w:rsidR="00774E27" w:rsidRPr="00EB4168" w:rsidRDefault="00774E27" w:rsidP="00EB4168">
      <w:pPr>
        <w:pStyle w:val="2f2"/>
        <w:spacing w:before="312" w:after="312"/>
      </w:pPr>
      <w:r w:rsidRPr="00EB4168">
        <w:t>Number of vxlan tunnel : 1</w:t>
      </w:r>
    </w:p>
    <w:p w14:paraId="07F7BC99" w14:textId="77777777" w:rsidR="00774E27" w:rsidRPr="00EB4168" w:rsidRDefault="00774E27" w:rsidP="00EB4168">
      <w:pPr>
        <w:pStyle w:val="2f2"/>
        <w:spacing w:before="312" w:after="312"/>
      </w:pPr>
      <w:r w:rsidRPr="00EB4168">
        <w:t xml:space="preserve">Tunnel ID   Source               Destination           State    Type     </w:t>
      </w:r>
    </w:p>
    <w:p w14:paraId="460AE21E" w14:textId="7AFAA6AC" w:rsidR="00774E27" w:rsidRPr="00EB4168" w:rsidRDefault="00774E27" w:rsidP="00EB4168">
      <w:pPr>
        <w:pStyle w:val="2f2"/>
        <w:spacing w:before="312" w:after="312"/>
      </w:pPr>
      <w:r w:rsidRPr="00EB4168">
        <w:t>--------------------------------------------------------------------------------------------------</w:t>
      </w:r>
      <w:r w:rsidR="00F420EC" w:rsidRPr="00EB4168">
        <w:t>--------------------</w:t>
      </w:r>
    </w:p>
    <w:p w14:paraId="2A917D01" w14:textId="77777777" w:rsidR="00774E27" w:rsidRPr="00EB4168" w:rsidRDefault="00774E27" w:rsidP="00EB4168">
      <w:pPr>
        <w:pStyle w:val="2f2"/>
        <w:spacing w:before="312" w:after="312"/>
      </w:pPr>
      <w:r w:rsidRPr="00EB4168">
        <w:t xml:space="preserve">4026531841  10.0.1.1              10.0.3.3               up      static     </w:t>
      </w:r>
    </w:p>
    <w:p w14:paraId="2A755C9E" w14:textId="77777777" w:rsidR="00774E27" w:rsidRPr="00EB4168" w:rsidRDefault="00774E27" w:rsidP="00EB4168">
      <w:pPr>
        <w:pStyle w:val="2f2"/>
        <w:spacing w:before="312" w:after="312"/>
      </w:pPr>
    </w:p>
    <w:p w14:paraId="736ED749" w14:textId="77777777" w:rsidR="00774E27" w:rsidRPr="00EB4168" w:rsidRDefault="00774E27" w:rsidP="00EB4168">
      <w:pPr>
        <w:pStyle w:val="2f2"/>
        <w:spacing w:before="312" w:after="312"/>
      </w:pPr>
      <w:r w:rsidRPr="00EB4168">
        <w:t xml:space="preserve">[SW3]display vxlan tunnel </w:t>
      </w:r>
    </w:p>
    <w:p w14:paraId="7E460D11" w14:textId="77777777" w:rsidR="00774E27" w:rsidRPr="00EB4168" w:rsidRDefault="00774E27" w:rsidP="00EB4168">
      <w:pPr>
        <w:pStyle w:val="2f2"/>
        <w:spacing w:before="312" w:after="312"/>
      </w:pPr>
      <w:r w:rsidRPr="00EB4168">
        <w:t>Number of vxlan tunnel : 1</w:t>
      </w:r>
    </w:p>
    <w:p w14:paraId="607047A0" w14:textId="77777777" w:rsidR="00774E27" w:rsidRPr="00EB4168" w:rsidRDefault="00774E27" w:rsidP="00EB4168">
      <w:pPr>
        <w:pStyle w:val="2f2"/>
        <w:spacing w:before="312" w:after="312"/>
      </w:pPr>
      <w:r w:rsidRPr="00EB4168">
        <w:t xml:space="preserve">Tunnel ID   Source                Destination          State    Type    </w:t>
      </w:r>
    </w:p>
    <w:p w14:paraId="4E78A81B" w14:textId="10E6E9A4" w:rsidR="00774E27" w:rsidRPr="00EB4168" w:rsidRDefault="00774E27" w:rsidP="00EB4168">
      <w:pPr>
        <w:pStyle w:val="2f2"/>
        <w:spacing w:before="312" w:after="312"/>
      </w:pPr>
      <w:r w:rsidRPr="00EB4168">
        <w:t>----------------------------------------------------------------------------------------</w:t>
      </w:r>
      <w:r w:rsidR="00F420EC" w:rsidRPr="00EB4168">
        <w:t>------------------------------</w:t>
      </w:r>
    </w:p>
    <w:p w14:paraId="05D5EBA1" w14:textId="77777777" w:rsidR="00774E27" w:rsidRPr="00EB4168" w:rsidRDefault="00774E27" w:rsidP="00EB4168">
      <w:pPr>
        <w:pStyle w:val="2f2"/>
        <w:spacing w:before="312" w:after="312"/>
      </w:pPr>
      <w:r w:rsidRPr="00EB4168">
        <w:t xml:space="preserve">4026531841  10.0.3.3               10.0.1.1              up      static   </w:t>
      </w:r>
    </w:p>
    <w:p w14:paraId="7ABD2E77" w14:textId="77777777" w:rsidR="00774E27" w:rsidRPr="00774E27" w:rsidRDefault="00774E27" w:rsidP="0038023D">
      <w:pPr>
        <w:pStyle w:val="1e"/>
      </w:pPr>
      <w:r w:rsidRPr="00774E27">
        <w:t>The command output shows that a static VXLAN tunnel has been established on SW1 and SW3.</w:t>
      </w:r>
    </w:p>
    <w:p w14:paraId="46AC8729" w14:textId="77777777" w:rsidR="00774E27" w:rsidRPr="00774E27" w:rsidRDefault="00774E27" w:rsidP="00D152A7">
      <w:pPr>
        <w:pStyle w:val="30"/>
      </w:pPr>
      <w:r w:rsidRPr="00774E27">
        <w:t>Verify the configuration.</w:t>
      </w:r>
    </w:p>
    <w:p w14:paraId="63CA1A84" w14:textId="77777777" w:rsidR="00774E27" w:rsidRPr="00774E27" w:rsidRDefault="00774E27" w:rsidP="0038023D">
      <w:pPr>
        <w:pStyle w:val="1e"/>
      </w:pPr>
      <w:r w:rsidRPr="00774E27">
        <w:t>Ping PC2 from PC1 and check VXLAN-related forwarding entries.</w:t>
      </w:r>
    </w:p>
    <w:p w14:paraId="5B682600" w14:textId="77777777" w:rsidR="00774E27" w:rsidRPr="00774E27" w:rsidRDefault="00774E27" w:rsidP="0038023D">
      <w:pPr>
        <w:pStyle w:val="1e"/>
      </w:pPr>
      <w:r w:rsidRPr="00774E27">
        <w:t># Ping PC2 from PC1.</w:t>
      </w:r>
    </w:p>
    <w:p w14:paraId="4586A4FE" w14:textId="77777777" w:rsidR="00774E27" w:rsidRPr="00EB4168" w:rsidRDefault="00774E27" w:rsidP="00EB4168">
      <w:pPr>
        <w:pStyle w:val="2f2"/>
        <w:spacing w:before="312" w:after="312"/>
      </w:pPr>
      <w:r w:rsidRPr="00EB4168">
        <w:t>PC1&gt;ping 172.16.1.2</w:t>
      </w:r>
    </w:p>
    <w:p w14:paraId="597479B1" w14:textId="77777777" w:rsidR="00774E27" w:rsidRPr="00EB4168" w:rsidRDefault="00774E27" w:rsidP="00EB4168">
      <w:pPr>
        <w:pStyle w:val="2f2"/>
        <w:spacing w:before="312" w:after="312"/>
      </w:pPr>
      <w:r w:rsidRPr="00EB4168">
        <w:t>Ping 172.16.1.2: 32 data bytes, Press Ctrl_C to break</w:t>
      </w:r>
    </w:p>
    <w:p w14:paraId="646D57D6" w14:textId="77777777" w:rsidR="00774E27" w:rsidRPr="00EB4168" w:rsidRDefault="00774E27" w:rsidP="00EB4168">
      <w:pPr>
        <w:pStyle w:val="2f2"/>
        <w:spacing w:before="312" w:after="312"/>
      </w:pPr>
      <w:r w:rsidRPr="00EB4168">
        <w:t>From 172.16.1.2: bytes=32 seq=1 ttl=128 time=78 ms</w:t>
      </w:r>
    </w:p>
    <w:p w14:paraId="51CF9318" w14:textId="77777777" w:rsidR="00774E27" w:rsidRPr="00EB4168" w:rsidRDefault="00774E27" w:rsidP="00EB4168">
      <w:pPr>
        <w:pStyle w:val="2f2"/>
        <w:spacing w:before="312" w:after="312"/>
      </w:pPr>
      <w:r w:rsidRPr="00EB4168">
        <w:t>From 172.16.1.2: bytes=32 seq=2 ttl=128 time=94 ms</w:t>
      </w:r>
    </w:p>
    <w:p w14:paraId="234ADE35" w14:textId="77777777" w:rsidR="00774E27" w:rsidRPr="00EB4168" w:rsidRDefault="00774E27" w:rsidP="00EB4168">
      <w:pPr>
        <w:pStyle w:val="2f2"/>
        <w:spacing w:before="312" w:after="312"/>
      </w:pPr>
      <w:r w:rsidRPr="00EB4168">
        <w:t>From 172.16.1.2: bytes=32 seq=3 ttl=128 time=94 ms</w:t>
      </w:r>
    </w:p>
    <w:p w14:paraId="0A3B4C9B" w14:textId="77777777" w:rsidR="00774E27" w:rsidRPr="00EB4168" w:rsidRDefault="00774E27" w:rsidP="00EB4168">
      <w:pPr>
        <w:pStyle w:val="2f2"/>
        <w:spacing w:before="312" w:after="312"/>
      </w:pPr>
      <w:r w:rsidRPr="00EB4168">
        <w:t>From 172.16.1.2: bytes=32 seq=4 ttl=128 time=125 ms</w:t>
      </w:r>
    </w:p>
    <w:p w14:paraId="1FF69660" w14:textId="77777777" w:rsidR="00774E27" w:rsidRPr="00EB4168" w:rsidRDefault="00774E27" w:rsidP="00EB4168">
      <w:pPr>
        <w:pStyle w:val="2f2"/>
        <w:spacing w:before="312" w:after="312"/>
      </w:pPr>
      <w:r w:rsidRPr="00EB4168">
        <w:t>From 172.16.1.2: bytes=32 seq=5 ttl=128 time=93 ms</w:t>
      </w:r>
    </w:p>
    <w:p w14:paraId="51F39FF7" w14:textId="77777777" w:rsidR="00774E27" w:rsidRPr="00EB4168" w:rsidRDefault="00774E27" w:rsidP="00EB4168">
      <w:pPr>
        <w:pStyle w:val="2f2"/>
        <w:spacing w:before="312" w:after="312"/>
      </w:pPr>
      <w:r w:rsidRPr="00EB4168">
        <w:t>--- 172.16.1.2 ping statistics ---</w:t>
      </w:r>
    </w:p>
    <w:p w14:paraId="0A4C9E53" w14:textId="77777777" w:rsidR="00774E27" w:rsidRPr="00EB4168" w:rsidRDefault="00774E27" w:rsidP="00EB4168">
      <w:pPr>
        <w:pStyle w:val="2f2"/>
        <w:spacing w:before="312" w:after="312"/>
      </w:pPr>
      <w:r w:rsidRPr="00EB4168">
        <w:t xml:space="preserve">  5 packet(s) transmitted</w:t>
      </w:r>
    </w:p>
    <w:p w14:paraId="38629697" w14:textId="77777777" w:rsidR="00774E27" w:rsidRPr="00EB4168" w:rsidRDefault="00774E27" w:rsidP="00EB4168">
      <w:pPr>
        <w:pStyle w:val="2f2"/>
        <w:spacing w:before="312" w:after="312"/>
      </w:pPr>
      <w:r w:rsidRPr="00EB4168">
        <w:t xml:space="preserve">  5 packet(s) received</w:t>
      </w:r>
    </w:p>
    <w:p w14:paraId="393800CA" w14:textId="77777777" w:rsidR="00774E27" w:rsidRPr="00EB4168" w:rsidRDefault="00774E27" w:rsidP="00EB4168">
      <w:pPr>
        <w:pStyle w:val="2f2"/>
        <w:spacing w:before="312" w:after="312"/>
      </w:pPr>
      <w:r w:rsidRPr="00EB4168">
        <w:t xml:space="preserve">  0.00% packet loss</w:t>
      </w:r>
    </w:p>
    <w:p w14:paraId="3483085F" w14:textId="77777777" w:rsidR="00774E27" w:rsidRPr="00EB4168" w:rsidRDefault="00774E27" w:rsidP="00EB4168">
      <w:pPr>
        <w:pStyle w:val="2f2"/>
        <w:spacing w:before="312" w:after="312"/>
      </w:pPr>
      <w:r w:rsidRPr="00EB4168">
        <w:t xml:space="preserve">  round-trip min/avg/max = 78/96/125 ms</w:t>
      </w:r>
    </w:p>
    <w:p w14:paraId="21E4E6D3" w14:textId="77777777" w:rsidR="00774E27" w:rsidRPr="00774E27" w:rsidRDefault="00774E27" w:rsidP="0038023D">
      <w:pPr>
        <w:pStyle w:val="1e"/>
      </w:pPr>
      <w:r w:rsidRPr="00774E27">
        <w:t>The command output shows that PC1 can communicate with PC2.</w:t>
      </w:r>
    </w:p>
    <w:p w14:paraId="6577FCF9" w14:textId="77777777" w:rsidR="00774E27" w:rsidRPr="00774E27" w:rsidRDefault="00774E27" w:rsidP="0038023D">
      <w:pPr>
        <w:pStyle w:val="1e"/>
      </w:pPr>
      <w:r w:rsidRPr="00774E27">
        <w:t># Check the MAC address entries on SW1 and SW3.</w:t>
      </w:r>
    </w:p>
    <w:p w14:paraId="4730D1DF" w14:textId="77777777" w:rsidR="00774E27" w:rsidRPr="00EB4168" w:rsidRDefault="00774E27" w:rsidP="00EB4168">
      <w:pPr>
        <w:pStyle w:val="2f2"/>
        <w:spacing w:before="312" w:after="312"/>
      </w:pPr>
      <w:r w:rsidRPr="00EB4168">
        <w:t>&lt;SW1&gt;display</w:t>
      </w:r>
      <w:r w:rsidRPr="00EB4168">
        <w:tab/>
        <w:t>mac-address</w:t>
      </w:r>
      <w:r w:rsidRPr="00EB4168">
        <w:tab/>
      </w:r>
    </w:p>
    <w:p w14:paraId="36F023B1" w14:textId="77777777" w:rsidR="00774E27" w:rsidRPr="00EB4168" w:rsidRDefault="00774E27" w:rsidP="00EB4168">
      <w:pPr>
        <w:pStyle w:val="2f2"/>
        <w:spacing w:before="312" w:after="312"/>
      </w:pPr>
      <w:r w:rsidRPr="00EB4168">
        <w:t>-------------------------------------------------------------------------------</w:t>
      </w:r>
    </w:p>
    <w:p w14:paraId="35960250" w14:textId="77777777" w:rsidR="00774E27" w:rsidRPr="00EB4168" w:rsidRDefault="00774E27" w:rsidP="00EB4168">
      <w:pPr>
        <w:pStyle w:val="2f2"/>
        <w:spacing w:before="312" w:after="312"/>
      </w:pPr>
      <w:r w:rsidRPr="00EB4168">
        <w:t>MAC</w:t>
      </w:r>
      <w:r w:rsidRPr="00EB4168">
        <w:tab/>
        <w:t>Address</w:t>
      </w:r>
      <w:r w:rsidRPr="00EB4168">
        <w:tab/>
      </w:r>
      <w:r w:rsidRPr="00EB4168">
        <w:tab/>
      </w:r>
      <w:r w:rsidRPr="00EB4168">
        <w:tab/>
      </w:r>
      <w:r w:rsidRPr="00EB4168">
        <w:tab/>
      </w:r>
      <w:r w:rsidRPr="00EB4168">
        <w:tab/>
      </w:r>
      <w:r w:rsidRPr="00EB4168">
        <w:tab/>
      </w:r>
      <w:r w:rsidRPr="00EB4168">
        <w:tab/>
        <w:t>VLAN/VSI/BD</w:t>
      </w:r>
      <w:r w:rsidRPr="00EB4168">
        <w:tab/>
      </w:r>
      <w:r w:rsidRPr="00EB4168">
        <w:tab/>
      </w:r>
      <w:r w:rsidRPr="00EB4168">
        <w:tab/>
        <w:t>Learned-From</w:t>
      </w:r>
      <w:r w:rsidRPr="00EB4168">
        <w:tab/>
      </w:r>
      <w:r w:rsidRPr="00EB4168">
        <w:tab/>
      </w:r>
      <w:r w:rsidRPr="00EB4168">
        <w:tab/>
      </w:r>
      <w:r w:rsidRPr="00EB4168">
        <w:tab/>
      </w:r>
      <w:r w:rsidRPr="00EB4168">
        <w:tab/>
      </w:r>
      <w:r w:rsidRPr="00EB4168">
        <w:tab/>
      </w:r>
      <w:r w:rsidRPr="00EB4168">
        <w:tab/>
      </w:r>
      <w:r w:rsidRPr="00EB4168">
        <w:tab/>
        <w:t>Type</w:t>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p>
    <w:p w14:paraId="56E375B4" w14:textId="77777777" w:rsidR="00774E27" w:rsidRPr="00EB4168" w:rsidRDefault="00774E27" w:rsidP="00EB4168">
      <w:pPr>
        <w:pStyle w:val="2f2"/>
        <w:spacing w:before="312" w:after="312"/>
      </w:pPr>
      <w:r w:rsidRPr="00EB4168">
        <w:t>-------------------------------------------------------------------------------</w:t>
      </w:r>
    </w:p>
    <w:p w14:paraId="6F274E88" w14:textId="6C3B40F6" w:rsidR="00774E27" w:rsidRPr="00EB4168" w:rsidRDefault="00774E27" w:rsidP="00EB4168">
      <w:pPr>
        <w:pStyle w:val="2f2"/>
        <w:spacing w:before="312" w:after="312"/>
      </w:pPr>
      <w:r w:rsidRPr="00EB4168">
        <w:t>4c1f-cc3d-01c6</w:t>
      </w:r>
      <w:r w:rsidRPr="00EB4168">
        <w:tab/>
      </w:r>
      <w:r w:rsidRPr="00EB4168">
        <w:tab/>
      </w:r>
      <w:r w:rsidRPr="00EB4168">
        <w:tab/>
      </w:r>
      <w:r w:rsidRPr="00EB4168">
        <w:tab/>
      </w:r>
      <w:r w:rsidRPr="00EB4168">
        <w:tab/>
      </w:r>
      <w:r w:rsidRPr="00EB4168">
        <w:tab/>
        <w:t>12/-/-</w:t>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t>GE0/0/1</w:t>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00F420EC" w:rsidRPr="00EB4168">
        <w:tab/>
      </w:r>
      <w:r w:rsidR="00F420EC" w:rsidRPr="00EB4168">
        <w:tab/>
      </w:r>
      <w:r w:rsidRPr="00EB4168">
        <w:t>dynamic</w:t>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p>
    <w:p w14:paraId="51FCB6EF" w14:textId="2E96DA23" w:rsidR="00774E27" w:rsidRPr="00EB4168" w:rsidRDefault="00774E27" w:rsidP="00EB4168">
      <w:pPr>
        <w:pStyle w:val="2f2"/>
        <w:spacing w:before="312" w:after="312"/>
      </w:pPr>
      <w:r w:rsidRPr="00EB4168">
        <w:t>5489-98d4-80d7</w:t>
      </w:r>
      <w:r w:rsidRPr="00EB4168">
        <w:tab/>
      </w:r>
      <w:r w:rsidRPr="00EB4168">
        <w:tab/>
      </w:r>
      <w:r w:rsidRPr="00EB4168">
        <w:tab/>
      </w:r>
      <w:r w:rsidRPr="00EB4168">
        <w:tab/>
      </w:r>
      <w:r w:rsidRPr="00EB4168">
        <w:tab/>
        <w:t>-/-/20</w:t>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t>10.0.3.3</w:t>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00F420EC" w:rsidRPr="00EB4168">
        <w:tab/>
      </w:r>
      <w:r w:rsidRPr="00EB4168">
        <w:t>dynamic</w:t>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p>
    <w:p w14:paraId="6702CEA8" w14:textId="77777777" w:rsidR="00774E27" w:rsidRPr="00EB4168" w:rsidRDefault="00774E27" w:rsidP="00EB4168">
      <w:pPr>
        <w:pStyle w:val="2f2"/>
        <w:spacing w:before="312" w:after="312"/>
      </w:pPr>
      <w:r w:rsidRPr="00EB4168">
        <w:t>5489-985e-4597</w:t>
      </w:r>
      <w:r w:rsidRPr="00EB4168">
        <w:tab/>
      </w:r>
      <w:r w:rsidRPr="00EB4168">
        <w:tab/>
      </w:r>
      <w:r w:rsidRPr="00EB4168">
        <w:tab/>
      </w:r>
      <w:r w:rsidRPr="00EB4168">
        <w:tab/>
      </w:r>
      <w:r w:rsidRPr="00EB4168">
        <w:tab/>
        <w:t>-/-/20</w:t>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t>GE0/0/2.100</w:t>
      </w:r>
      <w:r w:rsidRPr="00EB4168">
        <w:tab/>
      </w:r>
      <w:r w:rsidRPr="00EB4168">
        <w:tab/>
      </w:r>
      <w:r w:rsidRPr="00EB4168">
        <w:tab/>
      </w:r>
      <w:r w:rsidRPr="00EB4168">
        <w:tab/>
      </w:r>
      <w:r w:rsidRPr="00EB4168">
        <w:tab/>
      </w:r>
      <w:r w:rsidRPr="00EB4168">
        <w:tab/>
      </w:r>
      <w:r w:rsidRPr="00EB4168">
        <w:tab/>
      </w:r>
      <w:r w:rsidRPr="00EB4168">
        <w:tab/>
      </w:r>
      <w:r w:rsidRPr="00EB4168">
        <w:tab/>
        <w:t>dynamic</w:t>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p>
    <w:p w14:paraId="71BEE915" w14:textId="77777777" w:rsidR="00774E27" w:rsidRPr="00EB4168" w:rsidRDefault="00774E27" w:rsidP="00EB4168">
      <w:pPr>
        <w:pStyle w:val="2f2"/>
        <w:spacing w:before="312" w:after="312"/>
      </w:pPr>
      <w:r w:rsidRPr="00EB4168">
        <w:t>-------------------------------------------------------------------------------</w:t>
      </w:r>
    </w:p>
    <w:p w14:paraId="4400B39B" w14:textId="24AF854D" w:rsidR="00774E27" w:rsidRPr="00774E27" w:rsidRDefault="00774E27" w:rsidP="0038023D">
      <w:pPr>
        <w:pStyle w:val="1e"/>
      </w:pPr>
      <w:r w:rsidRPr="00774E27">
        <w:t>On SW1, you can find that one MAC address is learned from both</w:t>
      </w:r>
      <w:r w:rsidR="001B6259">
        <w:t xml:space="preserve"> the local sub-interface GE1/0/2</w:t>
      </w:r>
      <w:r w:rsidRPr="00774E27">
        <w:t>.100 and the remote VTEP (10.0.3.3). The learned MAC addresses correspond to the MAC addresses of PC1 and PC2 respectively. One MAC address is learned when the local sub-interface is receiving data frames, and one MAC address is learned when the remote VTEP is sending a terminal response packet.</w:t>
      </w:r>
    </w:p>
    <w:p w14:paraId="69F70737" w14:textId="77777777" w:rsidR="00774E27" w:rsidRPr="00EB4168" w:rsidRDefault="00774E27" w:rsidP="00EB4168">
      <w:pPr>
        <w:pStyle w:val="2f2"/>
        <w:spacing w:before="312" w:after="312"/>
      </w:pPr>
      <w:r w:rsidRPr="00EB4168">
        <w:t>&lt;SW3&gt;display</w:t>
      </w:r>
      <w:r w:rsidRPr="00EB4168">
        <w:tab/>
        <w:t xml:space="preserve"> mac-address</w:t>
      </w:r>
      <w:r w:rsidRPr="00EB4168">
        <w:tab/>
      </w:r>
    </w:p>
    <w:p w14:paraId="44DCB4E1" w14:textId="77777777" w:rsidR="00774E27" w:rsidRPr="00EB4168" w:rsidRDefault="00774E27" w:rsidP="00EB4168">
      <w:pPr>
        <w:pStyle w:val="2f2"/>
        <w:spacing w:before="312" w:after="312"/>
      </w:pPr>
      <w:r w:rsidRPr="00EB4168">
        <w:t>-------------------------------------------------------------------------------</w:t>
      </w:r>
    </w:p>
    <w:p w14:paraId="6213E4CB" w14:textId="77777777" w:rsidR="00774E27" w:rsidRPr="00EB4168" w:rsidRDefault="00774E27" w:rsidP="00EB4168">
      <w:pPr>
        <w:pStyle w:val="2f2"/>
        <w:spacing w:before="312" w:after="312"/>
      </w:pPr>
      <w:r w:rsidRPr="00EB4168">
        <w:t>MAC</w:t>
      </w:r>
      <w:r w:rsidRPr="00EB4168">
        <w:tab/>
        <w:t>Address</w:t>
      </w:r>
      <w:r w:rsidRPr="00EB4168">
        <w:tab/>
      </w:r>
      <w:r w:rsidRPr="00EB4168">
        <w:tab/>
      </w:r>
      <w:r w:rsidRPr="00EB4168">
        <w:tab/>
      </w:r>
      <w:r w:rsidRPr="00EB4168">
        <w:tab/>
      </w:r>
      <w:r w:rsidRPr="00EB4168">
        <w:tab/>
      </w:r>
      <w:r w:rsidRPr="00EB4168">
        <w:tab/>
        <w:t>VLAN/VSI/BD</w:t>
      </w:r>
      <w:r w:rsidRPr="00EB4168">
        <w:tab/>
      </w:r>
      <w:r w:rsidRPr="00EB4168">
        <w:tab/>
      </w:r>
      <w:r w:rsidRPr="00EB4168">
        <w:tab/>
      </w:r>
      <w:r w:rsidRPr="00EB4168">
        <w:tab/>
        <w:t>Learned-From</w:t>
      </w:r>
      <w:r w:rsidRPr="00EB4168">
        <w:tab/>
      </w:r>
      <w:r w:rsidRPr="00EB4168">
        <w:tab/>
      </w:r>
      <w:r w:rsidRPr="00EB4168">
        <w:tab/>
      </w:r>
      <w:r w:rsidRPr="00EB4168">
        <w:tab/>
      </w:r>
      <w:r w:rsidRPr="00EB4168">
        <w:tab/>
      </w:r>
      <w:r w:rsidRPr="00EB4168">
        <w:tab/>
      </w:r>
      <w:r w:rsidRPr="00EB4168">
        <w:tab/>
      </w:r>
      <w:r w:rsidRPr="00EB4168">
        <w:tab/>
      </w:r>
      <w:r w:rsidRPr="00EB4168">
        <w:tab/>
        <w:t>Type</w:t>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p>
    <w:p w14:paraId="303D1D68" w14:textId="77777777" w:rsidR="00774E27" w:rsidRPr="00EB4168" w:rsidRDefault="00774E27" w:rsidP="00EB4168">
      <w:pPr>
        <w:pStyle w:val="2f2"/>
        <w:spacing w:before="312" w:after="312"/>
      </w:pPr>
      <w:r w:rsidRPr="00EB4168">
        <w:t>-------------------------------------------------------------------------------</w:t>
      </w:r>
    </w:p>
    <w:p w14:paraId="339DFA92" w14:textId="3A7C4629" w:rsidR="00774E27" w:rsidRPr="00EB4168" w:rsidRDefault="00774E27" w:rsidP="00EB4168">
      <w:pPr>
        <w:pStyle w:val="2f2"/>
        <w:spacing w:before="312" w:after="312"/>
      </w:pPr>
      <w:r w:rsidRPr="00EB4168">
        <w:t>4c1f-cc3d-01c6</w:t>
      </w:r>
      <w:r w:rsidRPr="00EB4168">
        <w:tab/>
        <w:t>23</w:t>
      </w:r>
      <w:r w:rsidRPr="00EB4168">
        <w:tab/>
      </w:r>
      <w:r w:rsidRPr="00EB4168">
        <w:tab/>
      </w:r>
      <w:r w:rsidRPr="00EB4168">
        <w:tab/>
        <w:t>/-/-</w:t>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t>GE0/0/1</w:t>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00F420EC" w:rsidRPr="00EB4168">
        <w:tab/>
      </w:r>
      <w:r w:rsidR="00F420EC" w:rsidRPr="00EB4168">
        <w:tab/>
      </w:r>
      <w:r w:rsidRPr="00EB4168">
        <w:t>dynamic</w:t>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p>
    <w:p w14:paraId="4EA27A12" w14:textId="77777777" w:rsidR="00774E27" w:rsidRPr="00EB4168" w:rsidRDefault="00774E27" w:rsidP="00EB4168">
      <w:pPr>
        <w:pStyle w:val="2f2"/>
        <w:spacing w:before="312" w:after="312"/>
      </w:pPr>
      <w:r w:rsidRPr="00EB4168">
        <w:t>5489-98d4-80d7</w:t>
      </w:r>
      <w:r w:rsidRPr="00EB4168">
        <w:tab/>
      </w:r>
      <w:r w:rsidRPr="00EB4168">
        <w:tab/>
      </w:r>
      <w:r w:rsidRPr="00EB4168">
        <w:tab/>
      </w:r>
      <w:r w:rsidRPr="00EB4168">
        <w:tab/>
        <w:t>-/-/20</w:t>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t>GE0/0/2.100</w:t>
      </w:r>
      <w:r w:rsidRPr="00EB4168">
        <w:tab/>
      </w:r>
      <w:r w:rsidRPr="00EB4168">
        <w:tab/>
      </w:r>
      <w:r w:rsidRPr="00EB4168">
        <w:tab/>
      </w:r>
      <w:r w:rsidRPr="00EB4168">
        <w:tab/>
      </w:r>
      <w:r w:rsidRPr="00EB4168">
        <w:tab/>
      </w:r>
      <w:r w:rsidRPr="00EB4168">
        <w:tab/>
      </w:r>
      <w:r w:rsidRPr="00EB4168">
        <w:tab/>
      </w:r>
      <w:r w:rsidRPr="00EB4168">
        <w:tab/>
      </w:r>
      <w:r w:rsidRPr="00EB4168">
        <w:tab/>
        <w:t>dynamic</w:t>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p>
    <w:p w14:paraId="2C3B17C3" w14:textId="77777777" w:rsidR="00F420EC" w:rsidRPr="00EB4168" w:rsidRDefault="00774E27" w:rsidP="00EB4168">
      <w:pPr>
        <w:pStyle w:val="2f2"/>
        <w:spacing w:before="312" w:after="312"/>
      </w:pPr>
      <w:r w:rsidRPr="00EB4168">
        <w:t>5489-985e-4597</w:t>
      </w:r>
      <w:r w:rsidRPr="00EB4168">
        <w:tab/>
      </w:r>
      <w:r w:rsidRPr="00EB4168">
        <w:tab/>
      </w:r>
      <w:r w:rsidRPr="00EB4168">
        <w:tab/>
      </w:r>
      <w:r w:rsidRPr="00EB4168">
        <w:tab/>
        <w:t>-/-/20</w:t>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t>10.0.1.1</w:t>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00F420EC" w:rsidRPr="00EB4168">
        <w:tab/>
      </w:r>
      <w:r w:rsidRPr="00EB4168">
        <w:t>dynamic</w:t>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p>
    <w:p w14:paraId="774C73F9" w14:textId="720B61EA" w:rsidR="00774E27" w:rsidRPr="00EB4168" w:rsidRDefault="00F420EC" w:rsidP="00EB4168">
      <w:pPr>
        <w:pStyle w:val="2f2"/>
        <w:spacing w:before="312" w:after="312"/>
      </w:pPr>
      <w:r w:rsidRPr="00EB4168">
        <w:rPr>
          <w:rFonts w:hint="eastAsia"/>
        </w:rPr>
        <w:t>---------</w:t>
      </w:r>
      <w:r w:rsidR="00774E27" w:rsidRPr="00EB4168">
        <w:t>-------------------------------------------------------------------------------</w:t>
      </w:r>
    </w:p>
    <w:p w14:paraId="4B0A211A" w14:textId="77777777" w:rsidR="00774E27" w:rsidRPr="00774E27" w:rsidRDefault="00774E27" w:rsidP="0038023D">
      <w:pPr>
        <w:pStyle w:val="1e"/>
      </w:pPr>
      <w:r w:rsidRPr="00774E27">
        <w:t>Similarly, on SW3, you can find the MAC addresses learned from the local sub-interface and remote VTEP (10.0.1.1).</w:t>
      </w:r>
    </w:p>
    <w:p w14:paraId="5EA4AFD8" w14:textId="77777777" w:rsidR="00774E27" w:rsidRPr="00774E27" w:rsidRDefault="00774E27" w:rsidP="0038023D">
      <w:pPr>
        <w:pStyle w:val="1e"/>
      </w:pPr>
      <w:r w:rsidRPr="00774E27">
        <w:t># Obtain and view VXLAN packets forwarded between SW1 and SW3.</w:t>
      </w:r>
    </w:p>
    <w:p w14:paraId="6EFAE3A8" w14:textId="77777777" w:rsidR="00774E27" w:rsidRPr="00EB4168" w:rsidRDefault="00774E27" w:rsidP="00EB4168">
      <w:pPr>
        <w:pStyle w:val="2f2"/>
        <w:spacing w:before="312" w:after="312"/>
      </w:pPr>
      <w:r w:rsidRPr="00EB4168">
        <w:t>Ethernet II, Src: HuaweiTe_3d:01:c6 (4c:1f:cc:3d:01:c6), Dst: HuaweiTe_dc:79:4a (70:7b:e8:dc:79:4a)</w:t>
      </w:r>
    </w:p>
    <w:p w14:paraId="29FC9D58" w14:textId="77777777" w:rsidR="00774E27" w:rsidRPr="00EB4168" w:rsidRDefault="00774E27" w:rsidP="00EB4168">
      <w:pPr>
        <w:pStyle w:val="2f2"/>
        <w:spacing w:before="312" w:after="312"/>
      </w:pPr>
      <w:r w:rsidRPr="00EB4168">
        <w:t>802.1Q Virtual LAN, PRI: 0, DEI: 0, ID: 23</w:t>
      </w:r>
    </w:p>
    <w:p w14:paraId="5B2CEF71" w14:textId="77777777" w:rsidR="00774E27" w:rsidRPr="00EB4168" w:rsidRDefault="00774E27" w:rsidP="00EB4168">
      <w:pPr>
        <w:pStyle w:val="2f2"/>
        <w:spacing w:before="312" w:after="312"/>
      </w:pPr>
      <w:r w:rsidRPr="00EB4168">
        <w:t xml:space="preserve">    000. .... .... .... = Priority: Best Effort (default) (0)</w:t>
      </w:r>
    </w:p>
    <w:p w14:paraId="65EA9DE9" w14:textId="77777777" w:rsidR="00774E27" w:rsidRPr="00EB4168" w:rsidRDefault="00774E27" w:rsidP="00EB4168">
      <w:pPr>
        <w:pStyle w:val="2f2"/>
        <w:spacing w:before="312" w:after="312"/>
      </w:pPr>
      <w:r w:rsidRPr="00EB4168">
        <w:t xml:space="preserve">    ...0 .... .... .... = DEI: Ineligible</w:t>
      </w:r>
    </w:p>
    <w:p w14:paraId="74B8E801" w14:textId="77777777" w:rsidR="00774E27" w:rsidRPr="00EB4168" w:rsidRDefault="00774E27" w:rsidP="00EB4168">
      <w:pPr>
        <w:pStyle w:val="2f2"/>
        <w:spacing w:before="312" w:after="312"/>
      </w:pPr>
      <w:r w:rsidRPr="00EB4168">
        <w:t xml:space="preserve">    .... 0000 0001 0111 = ID: </w:t>
      </w:r>
      <w:r w:rsidRPr="00BA45DA">
        <w:rPr>
          <w:color w:val="C7000B"/>
        </w:rPr>
        <w:t>23</w:t>
      </w:r>
    </w:p>
    <w:p w14:paraId="74A971EF" w14:textId="77777777" w:rsidR="00774E27" w:rsidRPr="00EB4168" w:rsidRDefault="00774E27" w:rsidP="00EB4168">
      <w:pPr>
        <w:pStyle w:val="2f2"/>
        <w:spacing w:before="312" w:after="312"/>
      </w:pPr>
      <w:r w:rsidRPr="00EB4168">
        <w:t xml:space="preserve">    Type: IPv4 (0x0800)</w:t>
      </w:r>
    </w:p>
    <w:p w14:paraId="2384DC88" w14:textId="77777777" w:rsidR="00774E27" w:rsidRPr="00EB4168" w:rsidRDefault="00774E27" w:rsidP="00EB4168">
      <w:pPr>
        <w:pStyle w:val="2f2"/>
        <w:spacing w:before="312" w:after="312"/>
      </w:pPr>
      <w:r w:rsidRPr="00EB4168">
        <w:t xml:space="preserve">Internet Protocol Version 4, </w:t>
      </w:r>
      <w:r w:rsidRPr="00BA45DA">
        <w:rPr>
          <w:color w:val="C7000B"/>
        </w:rPr>
        <w:t>Src: 10.0.1.1, Dst: 10.0.3.3</w:t>
      </w:r>
    </w:p>
    <w:p w14:paraId="3B0D06E0" w14:textId="77777777" w:rsidR="00774E27" w:rsidRPr="00EB4168" w:rsidRDefault="00774E27" w:rsidP="00EB4168">
      <w:pPr>
        <w:pStyle w:val="2f2"/>
        <w:spacing w:before="312" w:after="312"/>
      </w:pPr>
      <w:r w:rsidRPr="00EB4168">
        <w:t>User Datagram Protocol, Src Port: 4789, Dst Port: 4789</w:t>
      </w:r>
    </w:p>
    <w:p w14:paraId="7DCDA56D" w14:textId="77777777" w:rsidR="00774E27" w:rsidRPr="00EB4168" w:rsidRDefault="00774E27" w:rsidP="00EB4168">
      <w:pPr>
        <w:pStyle w:val="2f2"/>
        <w:spacing w:before="312" w:after="312"/>
      </w:pPr>
      <w:r w:rsidRPr="00EB4168">
        <w:t>Virtual eXtensible Local Area Network</w:t>
      </w:r>
    </w:p>
    <w:p w14:paraId="55502F92" w14:textId="77777777" w:rsidR="00774E27" w:rsidRPr="00EB4168" w:rsidRDefault="00774E27" w:rsidP="00EB4168">
      <w:pPr>
        <w:pStyle w:val="2f2"/>
        <w:spacing w:before="312" w:after="312"/>
      </w:pPr>
      <w:r w:rsidRPr="00EB4168">
        <w:t xml:space="preserve">    Flags: 0x0800, VXLAN Network ID (VNI)</w:t>
      </w:r>
    </w:p>
    <w:p w14:paraId="003DE051" w14:textId="77777777" w:rsidR="00774E27" w:rsidRPr="00EB4168" w:rsidRDefault="00774E27" w:rsidP="00EB4168">
      <w:pPr>
        <w:pStyle w:val="2f2"/>
        <w:spacing w:before="312" w:after="312"/>
      </w:pPr>
      <w:r w:rsidRPr="00EB4168">
        <w:t xml:space="preserve">    Group Policy ID: 0</w:t>
      </w:r>
    </w:p>
    <w:p w14:paraId="60D32298" w14:textId="77777777" w:rsidR="00774E27" w:rsidRPr="00EB4168" w:rsidRDefault="00774E27" w:rsidP="00EB4168">
      <w:pPr>
        <w:pStyle w:val="2f2"/>
        <w:spacing w:before="312" w:after="312"/>
      </w:pPr>
      <w:r w:rsidRPr="00EB4168">
        <w:t xml:space="preserve">    VXLAN Network Identifier (VNI): </w:t>
      </w:r>
      <w:r w:rsidRPr="004F1EC0">
        <w:rPr>
          <w:color w:val="EC7061"/>
        </w:rPr>
        <w:t>1000</w:t>
      </w:r>
    </w:p>
    <w:p w14:paraId="1EE310A4" w14:textId="77777777" w:rsidR="00774E27" w:rsidRPr="00EB4168" w:rsidRDefault="00774E27" w:rsidP="00EB4168">
      <w:pPr>
        <w:pStyle w:val="2f2"/>
        <w:spacing w:before="312" w:after="312"/>
      </w:pPr>
      <w:r w:rsidRPr="00EB4168">
        <w:t xml:space="preserve">    Reserved: 0</w:t>
      </w:r>
    </w:p>
    <w:p w14:paraId="08022944" w14:textId="77777777" w:rsidR="00774E27" w:rsidRPr="00EB4168" w:rsidRDefault="00774E27" w:rsidP="00EB4168">
      <w:pPr>
        <w:pStyle w:val="2f2"/>
        <w:spacing w:before="312" w:after="312"/>
      </w:pPr>
      <w:r w:rsidRPr="00EB4168">
        <w:t>Ethernet II, Src: HuaweiTe_5e:45:97 (54:89:98:5e:45:97), Dst: Broadcast (ff:ff:ff:ff:ff:ff)</w:t>
      </w:r>
    </w:p>
    <w:p w14:paraId="55F5C655" w14:textId="77777777" w:rsidR="00774E27" w:rsidRPr="00EB4168" w:rsidRDefault="00774E27" w:rsidP="00EB4168">
      <w:pPr>
        <w:pStyle w:val="2f2"/>
        <w:spacing w:before="312" w:after="312"/>
      </w:pPr>
      <w:r w:rsidRPr="00EB4168">
        <w:t>Address Resolution Protocol (request)</w:t>
      </w:r>
    </w:p>
    <w:p w14:paraId="50C6804C" w14:textId="77777777" w:rsidR="00774E27" w:rsidRPr="00EB4168" w:rsidRDefault="00774E27" w:rsidP="00EB4168">
      <w:pPr>
        <w:pStyle w:val="2f2"/>
        <w:spacing w:before="312" w:after="312"/>
      </w:pPr>
      <w:r w:rsidRPr="00EB4168">
        <w:t xml:space="preserve">    Hardware type: Ethernet (1)</w:t>
      </w:r>
    </w:p>
    <w:p w14:paraId="6A34C025" w14:textId="77777777" w:rsidR="00774E27" w:rsidRPr="00EB4168" w:rsidRDefault="00774E27" w:rsidP="00EB4168">
      <w:pPr>
        <w:pStyle w:val="2f2"/>
        <w:spacing w:before="312" w:after="312"/>
      </w:pPr>
      <w:r w:rsidRPr="00EB4168">
        <w:t xml:space="preserve">    Protocol type: IPv4 (0x0800)</w:t>
      </w:r>
    </w:p>
    <w:p w14:paraId="04BC31CC" w14:textId="77777777" w:rsidR="00774E27" w:rsidRPr="00EB4168" w:rsidRDefault="00774E27" w:rsidP="00EB4168">
      <w:pPr>
        <w:pStyle w:val="2f2"/>
        <w:spacing w:before="312" w:after="312"/>
      </w:pPr>
      <w:r w:rsidRPr="00EB4168">
        <w:t xml:space="preserve">    Hardware size: 6</w:t>
      </w:r>
    </w:p>
    <w:p w14:paraId="42CF173B" w14:textId="77777777" w:rsidR="00774E27" w:rsidRPr="00EB4168" w:rsidRDefault="00774E27" w:rsidP="00EB4168">
      <w:pPr>
        <w:pStyle w:val="2f2"/>
        <w:spacing w:before="312" w:after="312"/>
      </w:pPr>
      <w:r w:rsidRPr="00EB4168">
        <w:t xml:space="preserve">    Protocol size: 4</w:t>
      </w:r>
    </w:p>
    <w:p w14:paraId="1DBB0E26" w14:textId="77777777" w:rsidR="00774E27" w:rsidRPr="00BA45DA" w:rsidRDefault="00774E27" w:rsidP="00EB4168">
      <w:pPr>
        <w:pStyle w:val="2f2"/>
        <w:spacing w:before="312" w:after="312"/>
        <w:rPr>
          <w:color w:val="C7000B"/>
        </w:rPr>
      </w:pPr>
      <w:r w:rsidRPr="004F1EC0">
        <w:rPr>
          <w:color w:val="EC7061"/>
        </w:rPr>
        <w:t xml:space="preserve">  </w:t>
      </w:r>
      <w:r w:rsidRPr="00BA45DA">
        <w:rPr>
          <w:color w:val="C7000B"/>
        </w:rPr>
        <w:t xml:space="preserve">  Opcode: request (1)</w:t>
      </w:r>
    </w:p>
    <w:p w14:paraId="2C1A87DF" w14:textId="77777777" w:rsidR="00774E27" w:rsidRPr="00BA45DA" w:rsidRDefault="00774E27" w:rsidP="00EB4168">
      <w:pPr>
        <w:pStyle w:val="2f2"/>
        <w:spacing w:before="312" w:after="312"/>
        <w:rPr>
          <w:color w:val="C7000B"/>
        </w:rPr>
      </w:pPr>
      <w:r w:rsidRPr="00BA45DA">
        <w:rPr>
          <w:color w:val="C7000B"/>
        </w:rPr>
        <w:t xml:space="preserve">    Sender MAC address: HuaweiTe_5e:45:97 (54:89:98:5e:45:97)</w:t>
      </w:r>
    </w:p>
    <w:p w14:paraId="10DB351B" w14:textId="77777777" w:rsidR="00774E27" w:rsidRPr="00BA45DA" w:rsidRDefault="00774E27" w:rsidP="00EB4168">
      <w:pPr>
        <w:pStyle w:val="2f2"/>
        <w:spacing w:before="312" w:after="312"/>
        <w:rPr>
          <w:color w:val="C7000B"/>
        </w:rPr>
      </w:pPr>
      <w:r w:rsidRPr="00BA45DA">
        <w:rPr>
          <w:color w:val="C7000B"/>
        </w:rPr>
        <w:t xml:space="preserve">    Sender IP address: 172.16.1.1</w:t>
      </w:r>
    </w:p>
    <w:p w14:paraId="5394DD22" w14:textId="064A448F" w:rsidR="004F1EC0" w:rsidRPr="00BA45DA" w:rsidRDefault="00774E27" w:rsidP="004F1EC0">
      <w:pPr>
        <w:pStyle w:val="2f2"/>
        <w:spacing w:before="312" w:after="312"/>
        <w:ind w:firstLine="360"/>
        <w:rPr>
          <w:color w:val="C7000B"/>
        </w:rPr>
      </w:pPr>
      <w:r w:rsidRPr="00BA45DA">
        <w:rPr>
          <w:color w:val="C7000B"/>
        </w:rPr>
        <w:t>Target MAC address: Broadcast (ff:ff:ff:ff:ff:ff)</w:t>
      </w:r>
    </w:p>
    <w:p w14:paraId="096E8613" w14:textId="10F446BC" w:rsidR="00774E27" w:rsidRPr="00BA45DA" w:rsidRDefault="00774E27" w:rsidP="004F1EC0">
      <w:pPr>
        <w:pStyle w:val="2f2"/>
        <w:spacing w:before="312" w:after="312"/>
        <w:ind w:firstLine="360"/>
        <w:rPr>
          <w:color w:val="C7000B"/>
        </w:rPr>
      </w:pPr>
      <w:r w:rsidRPr="00BA45DA">
        <w:rPr>
          <w:color w:val="C7000B"/>
        </w:rPr>
        <w:t>Target IP address: 172.16.1.2</w:t>
      </w:r>
    </w:p>
    <w:p w14:paraId="701A4278" w14:textId="77777777" w:rsidR="00774E27" w:rsidRPr="00774E27" w:rsidRDefault="00774E27" w:rsidP="0038023D">
      <w:pPr>
        <w:pStyle w:val="1e"/>
      </w:pPr>
      <w:r w:rsidRPr="00774E27">
        <w:t>On SW2, perform mirroring to obtain the packets transmitted between SW2 and SW3. Check the transmitted VXLAN packets.</w:t>
      </w:r>
    </w:p>
    <w:p w14:paraId="3A74DEF2" w14:textId="77777777" w:rsidR="00774E27" w:rsidRPr="00774E27" w:rsidRDefault="00774E27" w:rsidP="0038023D">
      <w:pPr>
        <w:pStyle w:val="1e"/>
      </w:pPr>
      <w:r w:rsidRPr="00774E27">
        <w:t>The preceding command output shows the ARP Request packet sent by PC1 to request the MAC address of PC2. You can find that the VLAN ID in the outer data frame is 23 and, in the outer IP header, the source IP address is 10.0.1.1 and the destination IP address is 10.0.3.3. This packet is sent from SW1 to SW3.</w:t>
      </w:r>
    </w:p>
    <w:p w14:paraId="3099AC60" w14:textId="77777777" w:rsidR="00774E27" w:rsidRPr="00774E27" w:rsidRDefault="00774E27" w:rsidP="0038023D">
      <w:pPr>
        <w:pStyle w:val="1e"/>
      </w:pPr>
      <w:r w:rsidRPr="00774E27">
        <w:t>In the inner data frame, you can see that the VNI in the VXLAN header is 1000, the target IP address is 172.16.1.2, and the sender IP address is 172.16.1.1.</w:t>
      </w:r>
    </w:p>
    <w:p w14:paraId="1276BD23" w14:textId="77777777" w:rsidR="00774E27" w:rsidRPr="00EB4168" w:rsidRDefault="00774E27" w:rsidP="00EB4168">
      <w:pPr>
        <w:pStyle w:val="2f2"/>
        <w:spacing w:before="312" w:after="312"/>
      </w:pPr>
      <w:r w:rsidRPr="00EB4168">
        <w:t>Ethernet II, Src: HuaweiTe_dc:79:4a (70:7b:e8:dc:79:4a), Dst: HuaweiTe_3d:01:c6 (4c:1f:cc:3d:01:c6)</w:t>
      </w:r>
    </w:p>
    <w:p w14:paraId="7042AE85" w14:textId="77777777" w:rsidR="00774E27" w:rsidRPr="00EB4168" w:rsidRDefault="00774E27" w:rsidP="00EB4168">
      <w:pPr>
        <w:pStyle w:val="2f2"/>
        <w:spacing w:before="312" w:after="312"/>
      </w:pPr>
      <w:r w:rsidRPr="00EB4168">
        <w:t>802.1Q Virtual LAN, PRI: 0, DEI: 0, ID: 23</w:t>
      </w:r>
    </w:p>
    <w:p w14:paraId="492E171B" w14:textId="77777777" w:rsidR="00774E27" w:rsidRPr="00EB4168" w:rsidRDefault="00774E27" w:rsidP="00EB4168">
      <w:pPr>
        <w:pStyle w:val="2f2"/>
        <w:spacing w:before="312" w:after="312"/>
      </w:pPr>
      <w:r w:rsidRPr="00EB4168">
        <w:t xml:space="preserve">    000. .... .... .... = Priority: Best Effort (default) (0)</w:t>
      </w:r>
    </w:p>
    <w:p w14:paraId="08394B24" w14:textId="77777777" w:rsidR="00774E27" w:rsidRPr="00EB4168" w:rsidRDefault="00774E27" w:rsidP="00EB4168">
      <w:pPr>
        <w:pStyle w:val="2f2"/>
        <w:spacing w:before="312" w:after="312"/>
      </w:pPr>
      <w:r w:rsidRPr="00EB4168">
        <w:t xml:space="preserve">    ...0 .... .... .... = DEI: Ineligible</w:t>
      </w:r>
    </w:p>
    <w:p w14:paraId="19045FE0" w14:textId="77777777" w:rsidR="00774E27" w:rsidRPr="00EB4168" w:rsidRDefault="00774E27" w:rsidP="00EB4168">
      <w:pPr>
        <w:pStyle w:val="2f2"/>
        <w:spacing w:before="312" w:after="312"/>
      </w:pPr>
      <w:r w:rsidRPr="00EB4168">
        <w:t xml:space="preserve">    .... 0000 0001 0111 = ID: 23</w:t>
      </w:r>
    </w:p>
    <w:p w14:paraId="57DEC5E7" w14:textId="77777777" w:rsidR="00774E27" w:rsidRPr="00EB4168" w:rsidRDefault="00774E27" w:rsidP="00EB4168">
      <w:pPr>
        <w:pStyle w:val="2f2"/>
        <w:spacing w:before="312" w:after="312"/>
      </w:pPr>
      <w:r w:rsidRPr="00EB4168">
        <w:t xml:space="preserve">    Type: IPv4 (0x0800)</w:t>
      </w:r>
    </w:p>
    <w:p w14:paraId="185B0B3B" w14:textId="77777777" w:rsidR="00774E27" w:rsidRPr="004F1EC0" w:rsidRDefault="00774E27" w:rsidP="00EB4168">
      <w:pPr>
        <w:pStyle w:val="2f2"/>
        <w:spacing w:before="312" w:after="312"/>
        <w:rPr>
          <w:color w:val="EC7061"/>
        </w:rPr>
      </w:pPr>
      <w:r w:rsidRPr="00EB4168">
        <w:t xml:space="preserve">Internet Protocol Version 4, </w:t>
      </w:r>
      <w:r w:rsidRPr="00BA45DA">
        <w:rPr>
          <w:color w:val="C7000B"/>
        </w:rPr>
        <w:t>Src: 10.0.3.3, Dst: 10.0.1.1</w:t>
      </w:r>
    </w:p>
    <w:p w14:paraId="77CAA7E1" w14:textId="77777777" w:rsidR="00774E27" w:rsidRPr="00EB4168" w:rsidRDefault="00774E27" w:rsidP="00EB4168">
      <w:pPr>
        <w:pStyle w:val="2f2"/>
        <w:spacing w:before="312" w:after="312"/>
      </w:pPr>
      <w:r w:rsidRPr="00EB4168">
        <w:t>User Datagram Protocol, Src Port: 4789, Dst Port: 4789</w:t>
      </w:r>
    </w:p>
    <w:p w14:paraId="34974D96" w14:textId="77777777" w:rsidR="00774E27" w:rsidRPr="00EB4168" w:rsidRDefault="00774E27" w:rsidP="00EB4168">
      <w:pPr>
        <w:pStyle w:val="2f2"/>
        <w:spacing w:before="312" w:after="312"/>
      </w:pPr>
      <w:r w:rsidRPr="00EB4168">
        <w:t>Virtual eXtensible Local Area Network</w:t>
      </w:r>
    </w:p>
    <w:p w14:paraId="2B884E3B" w14:textId="77777777" w:rsidR="00774E27" w:rsidRPr="00EB4168" w:rsidRDefault="00774E27" w:rsidP="00EB4168">
      <w:pPr>
        <w:pStyle w:val="2f2"/>
        <w:spacing w:before="312" w:after="312"/>
      </w:pPr>
      <w:r w:rsidRPr="00EB4168">
        <w:t xml:space="preserve">    Flags: 0x0800, VXLAN Network ID (VNI)</w:t>
      </w:r>
    </w:p>
    <w:p w14:paraId="272E0600" w14:textId="77777777" w:rsidR="00774E27" w:rsidRPr="00EB4168" w:rsidRDefault="00774E27" w:rsidP="00EB4168">
      <w:pPr>
        <w:pStyle w:val="2f2"/>
        <w:spacing w:before="312" w:after="312"/>
      </w:pPr>
      <w:r w:rsidRPr="00EB4168">
        <w:t xml:space="preserve">    Group Policy ID: 0</w:t>
      </w:r>
    </w:p>
    <w:p w14:paraId="2BA8FC4D" w14:textId="77777777" w:rsidR="00774E27" w:rsidRPr="00EB4168" w:rsidRDefault="00774E27" w:rsidP="00EB4168">
      <w:pPr>
        <w:pStyle w:val="2f2"/>
        <w:spacing w:before="312" w:after="312"/>
      </w:pPr>
      <w:r w:rsidRPr="00EB4168">
        <w:t xml:space="preserve">    VXLAN Network Identifier (VNI): </w:t>
      </w:r>
      <w:r w:rsidRPr="00BA45DA">
        <w:rPr>
          <w:color w:val="C7000B"/>
        </w:rPr>
        <w:t>1000</w:t>
      </w:r>
    </w:p>
    <w:p w14:paraId="0CE3E8B2" w14:textId="77777777" w:rsidR="00774E27" w:rsidRPr="00EB4168" w:rsidRDefault="00774E27" w:rsidP="00EB4168">
      <w:pPr>
        <w:pStyle w:val="2f2"/>
        <w:spacing w:before="312" w:after="312"/>
      </w:pPr>
      <w:r w:rsidRPr="00EB4168">
        <w:t xml:space="preserve">    Reserved: 0</w:t>
      </w:r>
    </w:p>
    <w:p w14:paraId="1E62BC86" w14:textId="77777777" w:rsidR="00774E27" w:rsidRPr="00EB4168" w:rsidRDefault="00774E27" w:rsidP="00EB4168">
      <w:pPr>
        <w:pStyle w:val="2f2"/>
        <w:spacing w:before="312" w:after="312"/>
      </w:pPr>
      <w:r w:rsidRPr="00EB4168">
        <w:t>Ethernet II, Src: HuaweiTe_d4:80:d7 (54:89:98:d4:80:d7), Dst: HuaweiTe_5e:45:97 (54:89:98:5e:45:97)</w:t>
      </w:r>
    </w:p>
    <w:p w14:paraId="4CE71B93" w14:textId="77777777" w:rsidR="00774E27" w:rsidRPr="00BA45DA" w:rsidRDefault="00774E27" w:rsidP="00EB4168">
      <w:pPr>
        <w:pStyle w:val="2f2"/>
        <w:spacing w:before="312" w:after="312"/>
        <w:rPr>
          <w:color w:val="C7000B"/>
        </w:rPr>
      </w:pPr>
      <w:r w:rsidRPr="00EB4168">
        <w:t xml:space="preserve">Internet Protocol Version 4, </w:t>
      </w:r>
      <w:r w:rsidRPr="00BA45DA">
        <w:rPr>
          <w:color w:val="C7000B"/>
        </w:rPr>
        <w:t>Src: 172.16.1.2, Dst: 172.16.1.1</w:t>
      </w:r>
    </w:p>
    <w:p w14:paraId="5919A766" w14:textId="77777777" w:rsidR="00774E27" w:rsidRPr="00EB4168" w:rsidRDefault="00774E27" w:rsidP="00EB4168">
      <w:pPr>
        <w:pStyle w:val="2f2"/>
        <w:spacing w:before="312" w:after="312"/>
      </w:pPr>
      <w:r w:rsidRPr="00EB4168">
        <w:t>Internet Control Message Protocol</w:t>
      </w:r>
    </w:p>
    <w:p w14:paraId="4837DB75" w14:textId="77777777" w:rsidR="00774E27" w:rsidRPr="00EB4168" w:rsidRDefault="00774E27" w:rsidP="00EB4168">
      <w:pPr>
        <w:pStyle w:val="2f2"/>
        <w:spacing w:before="312" w:after="312"/>
      </w:pPr>
      <w:r w:rsidRPr="00EB4168">
        <w:t xml:space="preserve">    Type: 0</w:t>
      </w:r>
      <w:r w:rsidRPr="004F1EC0">
        <w:rPr>
          <w:color w:val="EC7061"/>
        </w:rPr>
        <w:t xml:space="preserve"> </w:t>
      </w:r>
      <w:r w:rsidRPr="00F93A51">
        <w:rPr>
          <w:color w:val="C7000B"/>
        </w:rPr>
        <w:t>(Echo (ping) reply)</w:t>
      </w:r>
    </w:p>
    <w:p w14:paraId="21EAE475" w14:textId="77777777" w:rsidR="00774E27" w:rsidRPr="00EB4168" w:rsidRDefault="00774E27" w:rsidP="00EB4168">
      <w:pPr>
        <w:pStyle w:val="2f2"/>
        <w:spacing w:before="312" w:after="312"/>
      </w:pPr>
      <w:r w:rsidRPr="00EB4168">
        <w:t xml:space="preserve">    Code: 0</w:t>
      </w:r>
    </w:p>
    <w:p w14:paraId="4B4B24E2" w14:textId="77777777" w:rsidR="00774E27" w:rsidRPr="00EB4168" w:rsidRDefault="00774E27" w:rsidP="00EB4168">
      <w:pPr>
        <w:pStyle w:val="2f2"/>
        <w:spacing w:before="312" w:after="312"/>
      </w:pPr>
      <w:r w:rsidRPr="00EB4168">
        <w:t xml:space="preserve">    Checksum: 0xb827 [correct]</w:t>
      </w:r>
    </w:p>
    <w:p w14:paraId="1CD2DDC7" w14:textId="77777777" w:rsidR="00774E27" w:rsidRPr="00EB4168" w:rsidRDefault="00774E27" w:rsidP="00EB4168">
      <w:pPr>
        <w:pStyle w:val="2f2"/>
        <w:spacing w:before="312" w:after="312"/>
      </w:pPr>
      <w:r w:rsidRPr="00EB4168">
        <w:t xml:space="preserve">    [Checksum Status: Good]</w:t>
      </w:r>
    </w:p>
    <w:p w14:paraId="6092CF71" w14:textId="77777777" w:rsidR="00774E27" w:rsidRPr="00EB4168" w:rsidRDefault="00774E27" w:rsidP="00EB4168">
      <w:pPr>
        <w:pStyle w:val="2f2"/>
        <w:spacing w:before="312" w:after="312"/>
      </w:pPr>
      <w:r w:rsidRPr="00EB4168">
        <w:t xml:space="preserve">    Identifier (BE): 54869 (0xd655)</w:t>
      </w:r>
    </w:p>
    <w:p w14:paraId="7B2D0C12" w14:textId="77777777" w:rsidR="00774E27" w:rsidRPr="00EB4168" w:rsidRDefault="00774E27" w:rsidP="00EB4168">
      <w:pPr>
        <w:pStyle w:val="2f2"/>
        <w:spacing w:before="312" w:after="312"/>
      </w:pPr>
      <w:r w:rsidRPr="00EB4168">
        <w:t xml:space="preserve">    Identifier (LE): 21974 (0x55d6)</w:t>
      </w:r>
    </w:p>
    <w:p w14:paraId="0A350F92" w14:textId="77777777" w:rsidR="00774E27" w:rsidRPr="00EB4168" w:rsidRDefault="00774E27" w:rsidP="00EB4168">
      <w:pPr>
        <w:pStyle w:val="2f2"/>
        <w:spacing w:before="312" w:after="312"/>
      </w:pPr>
      <w:r w:rsidRPr="00EB4168">
        <w:t xml:space="preserve">    Sequence number (BE): 1 (0x0001)</w:t>
      </w:r>
    </w:p>
    <w:p w14:paraId="30A2FF6C" w14:textId="77777777" w:rsidR="00774E27" w:rsidRPr="00EB4168" w:rsidRDefault="00774E27" w:rsidP="00EB4168">
      <w:pPr>
        <w:pStyle w:val="2f2"/>
        <w:spacing w:before="312" w:after="312"/>
      </w:pPr>
      <w:r w:rsidRPr="00EB4168">
        <w:t xml:space="preserve">    Sequence number (LE): 256 (0x0100)</w:t>
      </w:r>
    </w:p>
    <w:p w14:paraId="341B917C" w14:textId="77777777" w:rsidR="00774E27" w:rsidRPr="00774E27" w:rsidRDefault="00774E27" w:rsidP="0038023D">
      <w:pPr>
        <w:pStyle w:val="1e"/>
      </w:pPr>
      <w:r w:rsidRPr="00774E27">
        <w:t>The preceding command output shows the ICMP Reply packet sent by PC2 to PC1. In the outer IP header, the source IP address is 10.0.3.3 and the destination IP address is 10.0.1.1. In the inner VXLAN header, the VNI is 1000.</w:t>
      </w:r>
    </w:p>
    <w:p w14:paraId="20A90A34" w14:textId="77777777" w:rsidR="00774E27" w:rsidRPr="004F1EC0" w:rsidRDefault="00774E27" w:rsidP="004F1EC0">
      <w:pPr>
        <w:pStyle w:val="1e"/>
      </w:pPr>
      <w:r w:rsidRPr="004F1EC0">
        <w:t>----</w:t>
      </w:r>
      <w:r w:rsidRPr="004F1EC0">
        <w:rPr>
          <w:b/>
        </w:rPr>
        <w:t>End</w:t>
      </w:r>
    </w:p>
    <w:p w14:paraId="0FF943A9" w14:textId="0FB93C38" w:rsidR="00774E27" w:rsidRPr="00774E27" w:rsidRDefault="00774E27" w:rsidP="00804F8D">
      <w:pPr>
        <w:pStyle w:val="3"/>
      </w:pPr>
      <w:bookmarkStart w:id="56" w:name="_Toc60066241"/>
      <w:bookmarkStart w:id="57" w:name="_Toc60607024"/>
      <w:bookmarkStart w:id="58" w:name="_Toc62638019"/>
      <w:r w:rsidRPr="00774E27">
        <w:t>Configuration Reference</w:t>
      </w:r>
      <w:bookmarkEnd w:id="56"/>
      <w:bookmarkEnd w:id="57"/>
      <w:bookmarkEnd w:id="58"/>
    </w:p>
    <w:p w14:paraId="68A56AE8" w14:textId="77777777" w:rsidR="00774E27" w:rsidRPr="00774E27" w:rsidRDefault="00774E27" w:rsidP="00804F8D">
      <w:pPr>
        <w:pStyle w:val="4"/>
        <w:rPr>
          <w:rFonts w:hint="default"/>
        </w:rPr>
      </w:pPr>
      <w:r w:rsidRPr="00774E27">
        <w:t>Configurations of ACC-1</w:t>
      </w:r>
    </w:p>
    <w:p w14:paraId="2D032F2F" w14:textId="77777777" w:rsidR="00774E27" w:rsidRPr="00EB4168" w:rsidRDefault="00774E27" w:rsidP="00EB4168">
      <w:pPr>
        <w:pStyle w:val="2f2"/>
        <w:spacing w:before="312" w:after="312"/>
      </w:pPr>
      <w:r w:rsidRPr="00EB4168">
        <w:t>#</w:t>
      </w:r>
    </w:p>
    <w:p w14:paraId="6E35DCF0" w14:textId="77777777" w:rsidR="00774E27" w:rsidRPr="00EB4168" w:rsidRDefault="00774E27" w:rsidP="00EB4168">
      <w:pPr>
        <w:pStyle w:val="2f2"/>
        <w:spacing w:before="312" w:after="312"/>
      </w:pPr>
      <w:r w:rsidRPr="00EB4168">
        <w:t>sysname ACC-1</w:t>
      </w:r>
    </w:p>
    <w:p w14:paraId="2369CC3D" w14:textId="77777777" w:rsidR="00774E27" w:rsidRPr="00EB4168" w:rsidRDefault="00774E27" w:rsidP="00EB4168">
      <w:pPr>
        <w:pStyle w:val="2f2"/>
        <w:spacing w:before="312" w:after="312"/>
      </w:pPr>
      <w:r w:rsidRPr="00EB4168">
        <w:t>#</w:t>
      </w:r>
    </w:p>
    <w:p w14:paraId="2CCD0D1D" w14:textId="77777777" w:rsidR="00774E27" w:rsidRPr="00EB4168" w:rsidRDefault="00774E27" w:rsidP="00EB4168">
      <w:pPr>
        <w:pStyle w:val="2f2"/>
        <w:spacing w:before="312" w:after="312"/>
      </w:pPr>
      <w:r w:rsidRPr="00EB4168">
        <w:t>vlan batch 100</w:t>
      </w:r>
    </w:p>
    <w:p w14:paraId="517CD9EA" w14:textId="77777777" w:rsidR="00774E27" w:rsidRPr="00EB4168" w:rsidRDefault="00774E27" w:rsidP="00EB4168">
      <w:pPr>
        <w:pStyle w:val="2f2"/>
        <w:spacing w:before="312" w:after="312"/>
      </w:pPr>
      <w:r w:rsidRPr="00EB4168">
        <w:t>#</w:t>
      </w:r>
    </w:p>
    <w:p w14:paraId="3DC0D1AE" w14:textId="77777777" w:rsidR="00774E27" w:rsidRPr="00EB4168" w:rsidRDefault="00774E27" w:rsidP="00EB4168">
      <w:pPr>
        <w:pStyle w:val="2f2"/>
        <w:spacing w:before="312" w:after="312"/>
      </w:pPr>
      <w:r w:rsidRPr="00EB4168">
        <w:t>interface GigabitEthernet0/0/1</w:t>
      </w:r>
    </w:p>
    <w:p w14:paraId="2938DABA" w14:textId="77777777" w:rsidR="00774E27" w:rsidRPr="00EB4168" w:rsidRDefault="00774E27" w:rsidP="00EB4168">
      <w:pPr>
        <w:pStyle w:val="2f2"/>
        <w:spacing w:before="312" w:after="312"/>
      </w:pPr>
      <w:r w:rsidRPr="00EB4168">
        <w:t xml:space="preserve"> port link-type trunk</w:t>
      </w:r>
    </w:p>
    <w:p w14:paraId="052BD53C" w14:textId="77777777" w:rsidR="00774E27" w:rsidRPr="00EB4168" w:rsidRDefault="00774E27" w:rsidP="00EB4168">
      <w:pPr>
        <w:pStyle w:val="2f2"/>
        <w:spacing w:before="312" w:after="312"/>
      </w:pPr>
      <w:r w:rsidRPr="00EB4168">
        <w:t xml:space="preserve"> port trunk allow-pass vlan 100</w:t>
      </w:r>
    </w:p>
    <w:p w14:paraId="7DA01318" w14:textId="77777777" w:rsidR="00774E27" w:rsidRPr="00EB4168" w:rsidRDefault="00774E27" w:rsidP="00EB4168">
      <w:pPr>
        <w:pStyle w:val="2f2"/>
        <w:spacing w:before="312" w:after="312"/>
      </w:pPr>
      <w:r w:rsidRPr="00EB4168">
        <w:t>#</w:t>
      </w:r>
    </w:p>
    <w:p w14:paraId="010977AF" w14:textId="77777777" w:rsidR="00774E27" w:rsidRPr="00EB4168" w:rsidRDefault="00774E27" w:rsidP="00EB4168">
      <w:pPr>
        <w:pStyle w:val="2f2"/>
        <w:spacing w:before="312" w:after="312"/>
      </w:pPr>
      <w:r w:rsidRPr="00EB4168">
        <w:t>interface GigabitEthernet0/0/24</w:t>
      </w:r>
    </w:p>
    <w:p w14:paraId="634120B5" w14:textId="77777777" w:rsidR="00774E27" w:rsidRPr="00EB4168" w:rsidRDefault="00774E27" w:rsidP="00EB4168">
      <w:pPr>
        <w:pStyle w:val="2f2"/>
        <w:spacing w:before="312" w:after="312"/>
      </w:pPr>
      <w:r w:rsidRPr="00EB4168">
        <w:t xml:space="preserve"> port link-type access</w:t>
      </w:r>
    </w:p>
    <w:p w14:paraId="54909912" w14:textId="77777777" w:rsidR="00774E27" w:rsidRPr="00EB4168" w:rsidRDefault="00774E27" w:rsidP="00EB4168">
      <w:pPr>
        <w:pStyle w:val="2f2"/>
        <w:spacing w:before="312" w:after="312"/>
      </w:pPr>
      <w:r w:rsidRPr="00EB4168">
        <w:t xml:space="preserve"> port default vlan 100</w:t>
      </w:r>
    </w:p>
    <w:p w14:paraId="4A4D1A42" w14:textId="77777777" w:rsidR="00774E27" w:rsidRPr="00EB4168" w:rsidRDefault="00774E27" w:rsidP="00EB4168">
      <w:pPr>
        <w:pStyle w:val="2f2"/>
        <w:spacing w:before="312" w:after="312"/>
      </w:pPr>
      <w:r w:rsidRPr="00EB4168">
        <w:t>#</w:t>
      </w:r>
    </w:p>
    <w:p w14:paraId="0AF54433" w14:textId="77777777" w:rsidR="00774E27" w:rsidRPr="00EB4168" w:rsidRDefault="00774E27" w:rsidP="00EB4168">
      <w:pPr>
        <w:pStyle w:val="2f2"/>
        <w:spacing w:before="312" w:after="312"/>
      </w:pPr>
      <w:r w:rsidRPr="00EB4168">
        <w:t>Return</w:t>
      </w:r>
    </w:p>
    <w:p w14:paraId="7E46136B" w14:textId="77777777" w:rsidR="00774E27" w:rsidRPr="00774E27" w:rsidRDefault="00774E27" w:rsidP="00804F8D">
      <w:pPr>
        <w:pStyle w:val="4"/>
        <w:rPr>
          <w:rFonts w:hint="default"/>
        </w:rPr>
      </w:pPr>
      <w:r w:rsidRPr="00774E27">
        <w:t>Configurations of ACC-2</w:t>
      </w:r>
    </w:p>
    <w:p w14:paraId="6163E73B" w14:textId="77777777" w:rsidR="00774E27" w:rsidRPr="00EB4168" w:rsidRDefault="00774E27" w:rsidP="00EB4168">
      <w:pPr>
        <w:pStyle w:val="2f2"/>
        <w:spacing w:before="312" w:after="312"/>
      </w:pPr>
      <w:r w:rsidRPr="00EB4168">
        <w:t>#</w:t>
      </w:r>
    </w:p>
    <w:p w14:paraId="50AAA9E9" w14:textId="77777777" w:rsidR="00774E27" w:rsidRPr="00EB4168" w:rsidRDefault="00774E27" w:rsidP="00EB4168">
      <w:pPr>
        <w:pStyle w:val="2f2"/>
        <w:spacing w:before="312" w:after="312"/>
      </w:pPr>
      <w:r w:rsidRPr="00EB4168">
        <w:t>sysname ACC-2</w:t>
      </w:r>
    </w:p>
    <w:p w14:paraId="3E452391" w14:textId="77777777" w:rsidR="00774E27" w:rsidRPr="00EB4168" w:rsidRDefault="00774E27" w:rsidP="00EB4168">
      <w:pPr>
        <w:pStyle w:val="2f2"/>
        <w:spacing w:before="312" w:after="312"/>
      </w:pPr>
      <w:r w:rsidRPr="00EB4168">
        <w:t>#</w:t>
      </w:r>
    </w:p>
    <w:p w14:paraId="7D7235EF" w14:textId="77777777" w:rsidR="00774E27" w:rsidRPr="00EB4168" w:rsidRDefault="00774E27" w:rsidP="00EB4168">
      <w:pPr>
        <w:pStyle w:val="2f2"/>
        <w:spacing w:before="312" w:after="312"/>
      </w:pPr>
      <w:r w:rsidRPr="00EB4168">
        <w:t>vlan batch 100</w:t>
      </w:r>
    </w:p>
    <w:p w14:paraId="218BFDDF" w14:textId="77777777" w:rsidR="00774E27" w:rsidRPr="00EB4168" w:rsidRDefault="00774E27" w:rsidP="00EB4168">
      <w:pPr>
        <w:pStyle w:val="2f2"/>
        <w:spacing w:before="312" w:after="312"/>
      </w:pPr>
      <w:r w:rsidRPr="00EB4168">
        <w:t>#</w:t>
      </w:r>
    </w:p>
    <w:p w14:paraId="12972B28" w14:textId="77777777" w:rsidR="00774E27" w:rsidRPr="00EB4168" w:rsidRDefault="00774E27" w:rsidP="00EB4168">
      <w:pPr>
        <w:pStyle w:val="2f2"/>
        <w:spacing w:before="312" w:after="312"/>
      </w:pPr>
      <w:r w:rsidRPr="00EB4168">
        <w:t>interface GigabitEthernet0/0/1</w:t>
      </w:r>
    </w:p>
    <w:p w14:paraId="4C5F5A86" w14:textId="77777777" w:rsidR="00774E27" w:rsidRPr="00EB4168" w:rsidRDefault="00774E27" w:rsidP="00EB4168">
      <w:pPr>
        <w:pStyle w:val="2f2"/>
        <w:spacing w:before="312" w:after="312"/>
      </w:pPr>
      <w:r w:rsidRPr="00EB4168">
        <w:t xml:space="preserve"> port link-type trunk</w:t>
      </w:r>
    </w:p>
    <w:p w14:paraId="01209AFA" w14:textId="77777777" w:rsidR="00774E27" w:rsidRPr="00EB4168" w:rsidRDefault="00774E27" w:rsidP="00EB4168">
      <w:pPr>
        <w:pStyle w:val="2f2"/>
        <w:spacing w:before="312" w:after="312"/>
      </w:pPr>
      <w:r w:rsidRPr="00EB4168">
        <w:t xml:space="preserve"> port trunk allow-pass vlan 100</w:t>
      </w:r>
    </w:p>
    <w:p w14:paraId="5AE6298F" w14:textId="77777777" w:rsidR="00774E27" w:rsidRPr="00EB4168" w:rsidRDefault="00774E27" w:rsidP="00EB4168">
      <w:pPr>
        <w:pStyle w:val="2f2"/>
        <w:spacing w:before="312" w:after="312"/>
      </w:pPr>
      <w:r w:rsidRPr="00EB4168">
        <w:t>#</w:t>
      </w:r>
    </w:p>
    <w:p w14:paraId="4AD52A64" w14:textId="77777777" w:rsidR="00774E27" w:rsidRPr="00EB4168" w:rsidRDefault="00774E27" w:rsidP="00EB4168">
      <w:pPr>
        <w:pStyle w:val="2f2"/>
        <w:spacing w:before="312" w:after="312"/>
      </w:pPr>
      <w:r w:rsidRPr="00EB4168">
        <w:t>interface GigabitEthernet0/0/24</w:t>
      </w:r>
    </w:p>
    <w:p w14:paraId="6EC822A8" w14:textId="77777777" w:rsidR="00774E27" w:rsidRPr="00EB4168" w:rsidRDefault="00774E27" w:rsidP="00EB4168">
      <w:pPr>
        <w:pStyle w:val="2f2"/>
        <w:spacing w:before="312" w:after="312"/>
      </w:pPr>
      <w:r w:rsidRPr="00EB4168">
        <w:t xml:space="preserve"> port link-type access</w:t>
      </w:r>
    </w:p>
    <w:p w14:paraId="0EE66931" w14:textId="77777777" w:rsidR="00774E27" w:rsidRPr="00EB4168" w:rsidRDefault="00774E27" w:rsidP="00EB4168">
      <w:pPr>
        <w:pStyle w:val="2f2"/>
        <w:spacing w:before="312" w:after="312"/>
      </w:pPr>
      <w:r w:rsidRPr="00EB4168">
        <w:t xml:space="preserve"> port default vlan 100</w:t>
      </w:r>
    </w:p>
    <w:p w14:paraId="385E2E7B" w14:textId="77777777" w:rsidR="00774E27" w:rsidRPr="00EB4168" w:rsidRDefault="00774E27" w:rsidP="00EB4168">
      <w:pPr>
        <w:pStyle w:val="2f2"/>
        <w:spacing w:before="312" w:after="312"/>
      </w:pPr>
      <w:r w:rsidRPr="00EB4168">
        <w:t>#</w:t>
      </w:r>
    </w:p>
    <w:p w14:paraId="1029E892" w14:textId="77777777" w:rsidR="00774E27" w:rsidRPr="00EB4168" w:rsidRDefault="00774E27" w:rsidP="00EB4168">
      <w:pPr>
        <w:pStyle w:val="2f2"/>
        <w:spacing w:before="312" w:after="312"/>
      </w:pPr>
      <w:r w:rsidRPr="00EB4168">
        <w:t>Return</w:t>
      </w:r>
    </w:p>
    <w:p w14:paraId="32CBF23F" w14:textId="77777777" w:rsidR="00774E27" w:rsidRPr="00774E27" w:rsidRDefault="00774E27" w:rsidP="00804F8D">
      <w:pPr>
        <w:pStyle w:val="4"/>
        <w:rPr>
          <w:rFonts w:hint="default"/>
        </w:rPr>
      </w:pPr>
      <w:r w:rsidRPr="00774E27">
        <w:t>Configurations of SW1</w:t>
      </w:r>
    </w:p>
    <w:p w14:paraId="5519201F" w14:textId="77777777" w:rsidR="00774E27" w:rsidRPr="00EB4168" w:rsidRDefault="00774E27" w:rsidP="00EB4168">
      <w:pPr>
        <w:pStyle w:val="2f2"/>
        <w:spacing w:before="312" w:after="312"/>
      </w:pPr>
      <w:r w:rsidRPr="00EB4168">
        <w:t>#</w:t>
      </w:r>
    </w:p>
    <w:p w14:paraId="3FF218CF" w14:textId="77777777" w:rsidR="00774E27" w:rsidRPr="00EB4168" w:rsidRDefault="00774E27" w:rsidP="00EB4168">
      <w:pPr>
        <w:pStyle w:val="2f2"/>
        <w:spacing w:before="312" w:after="312"/>
      </w:pPr>
      <w:r w:rsidRPr="00EB4168">
        <w:t>sysname SW1</w:t>
      </w:r>
    </w:p>
    <w:p w14:paraId="45AE84FB" w14:textId="77777777" w:rsidR="00774E27" w:rsidRPr="00EB4168" w:rsidRDefault="00774E27" w:rsidP="00EB4168">
      <w:pPr>
        <w:pStyle w:val="2f2"/>
        <w:spacing w:before="312" w:after="312"/>
      </w:pPr>
      <w:r w:rsidRPr="00EB4168">
        <w:t>#</w:t>
      </w:r>
    </w:p>
    <w:p w14:paraId="53306B79" w14:textId="77777777" w:rsidR="00774E27" w:rsidRPr="00EB4168" w:rsidRDefault="00774E27" w:rsidP="00EB4168">
      <w:pPr>
        <w:pStyle w:val="2f2"/>
        <w:spacing w:before="312" w:after="312"/>
      </w:pPr>
      <w:r w:rsidRPr="00EB4168">
        <w:t>vlan batch 12 100</w:t>
      </w:r>
    </w:p>
    <w:p w14:paraId="0397D614" w14:textId="77777777" w:rsidR="00774E27" w:rsidRPr="00EB4168" w:rsidRDefault="00774E27" w:rsidP="00EB4168">
      <w:pPr>
        <w:pStyle w:val="2f2"/>
        <w:spacing w:before="312" w:after="312"/>
      </w:pPr>
      <w:r w:rsidRPr="00EB4168">
        <w:t>#</w:t>
      </w:r>
    </w:p>
    <w:p w14:paraId="72FC7DED" w14:textId="77777777" w:rsidR="00774E27" w:rsidRPr="00EB4168" w:rsidRDefault="00774E27" w:rsidP="00EB4168">
      <w:pPr>
        <w:pStyle w:val="2f2"/>
        <w:spacing w:before="312" w:after="312"/>
      </w:pPr>
      <w:r w:rsidRPr="00EB4168">
        <w:t>bridge-domain 20</w:t>
      </w:r>
    </w:p>
    <w:p w14:paraId="5B77E3EF" w14:textId="77777777" w:rsidR="00774E27" w:rsidRPr="00EB4168" w:rsidRDefault="00774E27" w:rsidP="00EB4168">
      <w:pPr>
        <w:pStyle w:val="2f2"/>
        <w:spacing w:before="312" w:after="312"/>
      </w:pPr>
      <w:r w:rsidRPr="00EB4168">
        <w:t xml:space="preserve"> vxlan vni 1000</w:t>
      </w:r>
    </w:p>
    <w:p w14:paraId="217024F6" w14:textId="77777777" w:rsidR="00774E27" w:rsidRPr="00EB4168" w:rsidRDefault="00774E27" w:rsidP="00EB4168">
      <w:pPr>
        <w:pStyle w:val="2f2"/>
        <w:spacing w:before="312" w:after="312"/>
      </w:pPr>
      <w:r w:rsidRPr="00EB4168">
        <w:t>#</w:t>
      </w:r>
    </w:p>
    <w:p w14:paraId="6646C2BD" w14:textId="77777777" w:rsidR="00774E27" w:rsidRPr="00EB4168" w:rsidRDefault="00774E27" w:rsidP="00EB4168">
      <w:pPr>
        <w:pStyle w:val="2f2"/>
        <w:spacing w:before="312" w:after="312"/>
      </w:pPr>
      <w:r w:rsidRPr="00EB4168">
        <w:t>interface Vlanif12</w:t>
      </w:r>
    </w:p>
    <w:p w14:paraId="43A9B08A" w14:textId="77777777" w:rsidR="00774E27" w:rsidRPr="00EB4168" w:rsidRDefault="00774E27" w:rsidP="00EB4168">
      <w:pPr>
        <w:pStyle w:val="2f2"/>
        <w:spacing w:before="312" w:after="312"/>
      </w:pPr>
      <w:r w:rsidRPr="00EB4168">
        <w:t xml:space="preserve"> ip address 10.0.12.1 255.255.255.0</w:t>
      </w:r>
    </w:p>
    <w:p w14:paraId="5FE67CD7" w14:textId="77777777" w:rsidR="00774E27" w:rsidRPr="00EB4168" w:rsidRDefault="00774E27" w:rsidP="00EB4168">
      <w:pPr>
        <w:pStyle w:val="2f2"/>
        <w:spacing w:before="312" w:after="312"/>
      </w:pPr>
      <w:r w:rsidRPr="00EB4168">
        <w:t>#</w:t>
      </w:r>
    </w:p>
    <w:p w14:paraId="285034B9" w14:textId="77777777" w:rsidR="00774E27" w:rsidRPr="00EB4168" w:rsidRDefault="00774E27" w:rsidP="00EB4168">
      <w:pPr>
        <w:pStyle w:val="2f2"/>
        <w:spacing w:before="312" w:after="312"/>
      </w:pPr>
      <w:r w:rsidRPr="00EB4168">
        <w:t>interface GigabitEthernet0/0/2.100 mode l2</w:t>
      </w:r>
    </w:p>
    <w:p w14:paraId="28037746" w14:textId="77777777" w:rsidR="00774E27" w:rsidRPr="00EB4168" w:rsidRDefault="00774E27" w:rsidP="00EB4168">
      <w:pPr>
        <w:pStyle w:val="2f2"/>
        <w:spacing w:before="312" w:after="312"/>
      </w:pPr>
      <w:r w:rsidRPr="00EB4168">
        <w:t xml:space="preserve"> encapsulation dot1q vid 100</w:t>
      </w:r>
    </w:p>
    <w:p w14:paraId="280378A5" w14:textId="77777777" w:rsidR="00774E27" w:rsidRPr="00EB4168" w:rsidRDefault="00774E27" w:rsidP="00EB4168">
      <w:pPr>
        <w:pStyle w:val="2f2"/>
        <w:spacing w:before="312" w:after="312"/>
      </w:pPr>
      <w:r w:rsidRPr="00EB4168">
        <w:t xml:space="preserve"> bridge-domain 20</w:t>
      </w:r>
    </w:p>
    <w:p w14:paraId="28381EF8" w14:textId="77777777" w:rsidR="00774E27" w:rsidRPr="00EB4168" w:rsidRDefault="00774E27" w:rsidP="00EB4168">
      <w:pPr>
        <w:pStyle w:val="2f2"/>
        <w:spacing w:before="312" w:after="312"/>
      </w:pPr>
      <w:r w:rsidRPr="00EB4168">
        <w:t>#</w:t>
      </w:r>
    </w:p>
    <w:p w14:paraId="0C08DF72" w14:textId="77777777" w:rsidR="00774E27" w:rsidRPr="00EB4168" w:rsidRDefault="00774E27" w:rsidP="00EB4168">
      <w:pPr>
        <w:pStyle w:val="2f2"/>
        <w:spacing w:before="312" w:after="312"/>
      </w:pPr>
      <w:r w:rsidRPr="00EB4168">
        <w:t>interface GigabitEthernet0/0/1</w:t>
      </w:r>
    </w:p>
    <w:p w14:paraId="4B70D99A" w14:textId="77777777" w:rsidR="00774E27" w:rsidRPr="00EB4168" w:rsidRDefault="00774E27" w:rsidP="00EB4168">
      <w:pPr>
        <w:pStyle w:val="2f2"/>
        <w:spacing w:before="312" w:after="312"/>
      </w:pPr>
      <w:r w:rsidRPr="00EB4168">
        <w:t xml:space="preserve"> port link-type trunk</w:t>
      </w:r>
    </w:p>
    <w:p w14:paraId="4358C3D5" w14:textId="77777777" w:rsidR="00774E27" w:rsidRPr="00EB4168" w:rsidRDefault="00774E27" w:rsidP="00EB4168">
      <w:pPr>
        <w:pStyle w:val="2f2"/>
        <w:spacing w:before="312" w:after="312"/>
      </w:pPr>
      <w:r w:rsidRPr="00EB4168">
        <w:t xml:space="preserve"> port trunk allow-pass vlan 12</w:t>
      </w:r>
    </w:p>
    <w:p w14:paraId="3F5DA8E2" w14:textId="77777777" w:rsidR="00774E27" w:rsidRPr="00EB4168" w:rsidRDefault="00774E27" w:rsidP="00EB4168">
      <w:pPr>
        <w:pStyle w:val="2f2"/>
        <w:spacing w:before="312" w:after="312"/>
      </w:pPr>
      <w:r w:rsidRPr="00EB4168">
        <w:t>#</w:t>
      </w:r>
    </w:p>
    <w:p w14:paraId="0724AC2A" w14:textId="77777777" w:rsidR="00774E27" w:rsidRPr="00EB4168" w:rsidRDefault="00774E27" w:rsidP="00EB4168">
      <w:pPr>
        <w:pStyle w:val="2f2"/>
        <w:spacing w:before="312" w:after="312"/>
      </w:pPr>
      <w:r w:rsidRPr="00EB4168">
        <w:t>interface LoopBack0</w:t>
      </w:r>
    </w:p>
    <w:p w14:paraId="24ED745E" w14:textId="77777777" w:rsidR="00774E27" w:rsidRPr="00EB4168" w:rsidRDefault="00774E27" w:rsidP="00EB4168">
      <w:pPr>
        <w:pStyle w:val="2f2"/>
        <w:spacing w:before="312" w:after="312"/>
      </w:pPr>
      <w:r w:rsidRPr="00EB4168">
        <w:t xml:space="preserve"> ip address 10.0.1.1 255.255.255.255</w:t>
      </w:r>
    </w:p>
    <w:p w14:paraId="4495FAF6" w14:textId="77777777" w:rsidR="00774E27" w:rsidRPr="00EB4168" w:rsidRDefault="00774E27" w:rsidP="00EB4168">
      <w:pPr>
        <w:pStyle w:val="2f2"/>
        <w:spacing w:before="312" w:after="312"/>
      </w:pPr>
      <w:r w:rsidRPr="00EB4168">
        <w:t>#</w:t>
      </w:r>
    </w:p>
    <w:p w14:paraId="48C98DC7" w14:textId="77777777" w:rsidR="00774E27" w:rsidRPr="00EB4168" w:rsidRDefault="00774E27" w:rsidP="00EB4168">
      <w:pPr>
        <w:pStyle w:val="2f2"/>
        <w:spacing w:before="312" w:after="312"/>
      </w:pPr>
      <w:r w:rsidRPr="00EB4168">
        <w:t>interface Nve1</w:t>
      </w:r>
    </w:p>
    <w:p w14:paraId="7750E009" w14:textId="77777777" w:rsidR="00774E27" w:rsidRPr="00EB4168" w:rsidRDefault="00774E27" w:rsidP="00EB4168">
      <w:pPr>
        <w:pStyle w:val="2f2"/>
        <w:spacing w:before="312" w:after="312"/>
      </w:pPr>
      <w:r w:rsidRPr="00EB4168">
        <w:t xml:space="preserve"> source 10.0.1.1</w:t>
      </w:r>
    </w:p>
    <w:p w14:paraId="74AFA3D1" w14:textId="77777777" w:rsidR="00774E27" w:rsidRPr="00EB4168" w:rsidRDefault="00774E27" w:rsidP="00EB4168">
      <w:pPr>
        <w:pStyle w:val="2f2"/>
        <w:spacing w:before="312" w:after="312"/>
      </w:pPr>
      <w:r w:rsidRPr="00EB4168">
        <w:t xml:space="preserve"> vni 1000 head-end peer-list 10.0.3.3</w:t>
      </w:r>
    </w:p>
    <w:p w14:paraId="112C6E28" w14:textId="77777777" w:rsidR="00774E27" w:rsidRPr="00EB4168" w:rsidRDefault="00774E27" w:rsidP="00EB4168">
      <w:pPr>
        <w:pStyle w:val="2f2"/>
        <w:spacing w:before="312" w:after="312"/>
      </w:pPr>
      <w:r w:rsidRPr="00EB4168">
        <w:t>#</w:t>
      </w:r>
    </w:p>
    <w:p w14:paraId="708AB74A" w14:textId="77777777" w:rsidR="00774E27" w:rsidRPr="00EB4168" w:rsidRDefault="00774E27" w:rsidP="00EB4168">
      <w:pPr>
        <w:pStyle w:val="2f2"/>
        <w:spacing w:before="312" w:after="312"/>
      </w:pPr>
      <w:r w:rsidRPr="00EB4168">
        <w:t>ospf 1 router-id 10.0.1.1</w:t>
      </w:r>
    </w:p>
    <w:p w14:paraId="14A68C05" w14:textId="77777777" w:rsidR="00774E27" w:rsidRPr="00EB4168" w:rsidRDefault="00774E27" w:rsidP="00EB4168">
      <w:pPr>
        <w:pStyle w:val="2f2"/>
        <w:spacing w:before="312" w:after="312"/>
      </w:pPr>
      <w:r w:rsidRPr="00EB4168">
        <w:t xml:space="preserve"> area 0.0.0.0</w:t>
      </w:r>
    </w:p>
    <w:p w14:paraId="5456524A" w14:textId="77777777" w:rsidR="00774E27" w:rsidRPr="00EB4168" w:rsidRDefault="00774E27" w:rsidP="00EB4168">
      <w:pPr>
        <w:pStyle w:val="2f2"/>
        <w:spacing w:before="312" w:after="312"/>
      </w:pPr>
      <w:r w:rsidRPr="00EB4168">
        <w:t xml:space="preserve">  network 10.0.1.1 0.0.0.0</w:t>
      </w:r>
    </w:p>
    <w:p w14:paraId="0E9FBCC0" w14:textId="77777777" w:rsidR="00774E27" w:rsidRPr="00EB4168" w:rsidRDefault="00774E27" w:rsidP="00EB4168">
      <w:pPr>
        <w:pStyle w:val="2f2"/>
        <w:spacing w:before="312" w:after="312"/>
      </w:pPr>
      <w:r w:rsidRPr="00EB4168">
        <w:t xml:space="preserve">  network 10.0.12.0 0.0.0.255</w:t>
      </w:r>
    </w:p>
    <w:p w14:paraId="2118B964" w14:textId="77777777" w:rsidR="00774E27" w:rsidRPr="00EB4168" w:rsidRDefault="00774E27" w:rsidP="00EB4168">
      <w:pPr>
        <w:pStyle w:val="2f2"/>
        <w:spacing w:before="312" w:after="312"/>
      </w:pPr>
      <w:r w:rsidRPr="00EB4168">
        <w:t>#</w:t>
      </w:r>
    </w:p>
    <w:p w14:paraId="4C8CE82D" w14:textId="77777777" w:rsidR="00774E27" w:rsidRPr="00EB4168" w:rsidRDefault="00774E27" w:rsidP="00EB4168">
      <w:pPr>
        <w:pStyle w:val="2f2"/>
        <w:spacing w:before="312" w:after="312"/>
      </w:pPr>
      <w:r w:rsidRPr="00EB4168">
        <w:t>Return</w:t>
      </w:r>
    </w:p>
    <w:p w14:paraId="54B3DEB0" w14:textId="77777777" w:rsidR="00774E27" w:rsidRPr="00774E27" w:rsidRDefault="00774E27" w:rsidP="00804F8D">
      <w:pPr>
        <w:pStyle w:val="4"/>
        <w:rPr>
          <w:rFonts w:hint="default"/>
        </w:rPr>
      </w:pPr>
      <w:r w:rsidRPr="00774E27">
        <w:t>Configurations of SW2</w:t>
      </w:r>
    </w:p>
    <w:p w14:paraId="1372E5B3" w14:textId="77777777" w:rsidR="00774E27" w:rsidRPr="00EB4168" w:rsidRDefault="00774E27" w:rsidP="00EB4168">
      <w:pPr>
        <w:pStyle w:val="2f2"/>
        <w:spacing w:before="312" w:after="312"/>
      </w:pPr>
      <w:r w:rsidRPr="00EB4168">
        <w:t>#</w:t>
      </w:r>
    </w:p>
    <w:p w14:paraId="39E2BCC0" w14:textId="77777777" w:rsidR="00774E27" w:rsidRPr="00EB4168" w:rsidRDefault="00774E27" w:rsidP="00EB4168">
      <w:pPr>
        <w:pStyle w:val="2f2"/>
        <w:spacing w:before="312" w:after="312"/>
      </w:pPr>
      <w:r w:rsidRPr="00EB4168">
        <w:t>sysname SW2</w:t>
      </w:r>
    </w:p>
    <w:p w14:paraId="4A6FD87B" w14:textId="77777777" w:rsidR="00774E27" w:rsidRPr="00EB4168" w:rsidRDefault="00774E27" w:rsidP="00EB4168">
      <w:pPr>
        <w:pStyle w:val="2f2"/>
        <w:spacing w:before="312" w:after="312"/>
      </w:pPr>
      <w:r w:rsidRPr="00EB4168">
        <w:t>#</w:t>
      </w:r>
    </w:p>
    <w:p w14:paraId="3FD0D281" w14:textId="77777777" w:rsidR="00774E27" w:rsidRPr="00EB4168" w:rsidRDefault="00774E27" w:rsidP="00EB4168">
      <w:pPr>
        <w:pStyle w:val="2f2"/>
        <w:spacing w:before="312" w:after="312"/>
      </w:pPr>
      <w:r w:rsidRPr="00EB4168">
        <w:t>vlan batch 12 23</w:t>
      </w:r>
    </w:p>
    <w:p w14:paraId="49288750" w14:textId="77777777" w:rsidR="00774E27" w:rsidRPr="00EB4168" w:rsidRDefault="00774E27" w:rsidP="00EB4168">
      <w:pPr>
        <w:pStyle w:val="2f2"/>
        <w:spacing w:before="312" w:after="312"/>
      </w:pPr>
      <w:r w:rsidRPr="00EB4168">
        <w:t>#</w:t>
      </w:r>
    </w:p>
    <w:p w14:paraId="32DBE9D8" w14:textId="77777777" w:rsidR="00774E27" w:rsidRPr="00EB4168" w:rsidRDefault="00774E27" w:rsidP="00EB4168">
      <w:pPr>
        <w:pStyle w:val="2f2"/>
        <w:spacing w:before="312" w:after="312"/>
      </w:pPr>
      <w:r w:rsidRPr="00EB4168">
        <w:t>interface Vlanif12</w:t>
      </w:r>
    </w:p>
    <w:p w14:paraId="39A6DEE2" w14:textId="77777777" w:rsidR="00774E27" w:rsidRPr="00EB4168" w:rsidRDefault="00774E27" w:rsidP="00EB4168">
      <w:pPr>
        <w:pStyle w:val="2f2"/>
        <w:spacing w:before="312" w:after="312"/>
      </w:pPr>
      <w:r w:rsidRPr="00EB4168">
        <w:t xml:space="preserve"> ip address 10.0.12.2 255.255.255.0</w:t>
      </w:r>
    </w:p>
    <w:p w14:paraId="51C14EA8" w14:textId="77777777" w:rsidR="00774E27" w:rsidRPr="00EB4168" w:rsidRDefault="00774E27" w:rsidP="00EB4168">
      <w:pPr>
        <w:pStyle w:val="2f2"/>
        <w:spacing w:before="312" w:after="312"/>
      </w:pPr>
      <w:r w:rsidRPr="00EB4168">
        <w:t>#</w:t>
      </w:r>
    </w:p>
    <w:p w14:paraId="7FF3529A" w14:textId="77777777" w:rsidR="00774E27" w:rsidRPr="00EB4168" w:rsidRDefault="00774E27" w:rsidP="00EB4168">
      <w:pPr>
        <w:pStyle w:val="2f2"/>
        <w:spacing w:before="312" w:after="312"/>
      </w:pPr>
      <w:r w:rsidRPr="00EB4168">
        <w:t>interface Vlanif23</w:t>
      </w:r>
    </w:p>
    <w:p w14:paraId="34B4DA67" w14:textId="77777777" w:rsidR="00774E27" w:rsidRPr="00EB4168" w:rsidRDefault="00774E27" w:rsidP="00EB4168">
      <w:pPr>
        <w:pStyle w:val="2f2"/>
        <w:spacing w:before="312" w:after="312"/>
      </w:pPr>
      <w:r w:rsidRPr="00EB4168">
        <w:t xml:space="preserve"> ip address 10.0.23.2 255.255.255.0</w:t>
      </w:r>
    </w:p>
    <w:p w14:paraId="192B7005" w14:textId="77777777" w:rsidR="00774E27" w:rsidRPr="00EB4168" w:rsidRDefault="00774E27" w:rsidP="00EB4168">
      <w:pPr>
        <w:pStyle w:val="2f2"/>
        <w:spacing w:before="312" w:after="312"/>
      </w:pPr>
      <w:r w:rsidRPr="00EB4168">
        <w:t>#</w:t>
      </w:r>
    </w:p>
    <w:p w14:paraId="3275380C" w14:textId="77777777" w:rsidR="00774E27" w:rsidRPr="00EB4168" w:rsidRDefault="00774E27" w:rsidP="00EB4168">
      <w:pPr>
        <w:pStyle w:val="2f2"/>
        <w:spacing w:before="312" w:after="312"/>
      </w:pPr>
      <w:r w:rsidRPr="00EB4168">
        <w:t>interface GigabitEthernet0/0/2</w:t>
      </w:r>
    </w:p>
    <w:p w14:paraId="55F40218" w14:textId="77777777" w:rsidR="00774E27" w:rsidRPr="00EB4168" w:rsidRDefault="00774E27" w:rsidP="00EB4168">
      <w:pPr>
        <w:pStyle w:val="2f2"/>
        <w:spacing w:before="312" w:after="312"/>
      </w:pPr>
      <w:r w:rsidRPr="00EB4168">
        <w:t xml:space="preserve"> port link-type trunk</w:t>
      </w:r>
    </w:p>
    <w:p w14:paraId="0D01357A" w14:textId="77777777" w:rsidR="00774E27" w:rsidRPr="00EB4168" w:rsidRDefault="00774E27" w:rsidP="00EB4168">
      <w:pPr>
        <w:pStyle w:val="2f2"/>
        <w:spacing w:before="312" w:after="312"/>
      </w:pPr>
      <w:r w:rsidRPr="00EB4168">
        <w:t xml:space="preserve"> port trunk allow-pass vlan 12</w:t>
      </w:r>
    </w:p>
    <w:p w14:paraId="026D4C3C" w14:textId="77777777" w:rsidR="00774E27" w:rsidRPr="00EB4168" w:rsidRDefault="00774E27" w:rsidP="00EB4168">
      <w:pPr>
        <w:pStyle w:val="2f2"/>
        <w:spacing w:before="312" w:after="312"/>
      </w:pPr>
      <w:r w:rsidRPr="00EB4168">
        <w:t>#</w:t>
      </w:r>
    </w:p>
    <w:p w14:paraId="36125524" w14:textId="77777777" w:rsidR="00774E27" w:rsidRPr="00EB4168" w:rsidRDefault="00774E27" w:rsidP="00EB4168">
      <w:pPr>
        <w:pStyle w:val="2f2"/>
        <w:spacing w:before="312" w:after="312"/>
      </w:pPr>
      <w:r w:rsidRPr="00EB4168">
        <w:t>interface GigabitEthernet0/0/3</w:t>
      </w:r>
    </w:p>
    <w:p w14:paraId="78591A86" w14:textId="77777777" w:rsidR="00774E27" w:rsidRPr="00EB4168" w:rsidRDefault="00774E27" w:rsidP="00EB4168">
      <w:pPr>
        <w:pStyle w:val="2f2"/>
        <w:spacing w:before="312" w:after="312"/>
      </w:pPr>
      <w:r w:rsidRPr="00EB4168">
        <w:t xml:space="preserve"> port link-type trunk</w:t>
      </w:r>
    </w:p>
    <w:p w14:paraId="0D5B6C5C" w14:textId="77777777" w:rsidR="00774E27" w:rsidRPr="00EB4168" w:rsidRDefault="00774E27" w:rsidP="00EB4168">
      <w:pPr>
        <w:pStyle w:val="2f2"/>
        <w:spacing w:before="312" w:after="312"/>
      </w:pPr>
      <w:r w:rsidRPr="00EB4168">
        <w:t xml:space="preserve"> port trunk allow-pass vlan 23</w:t>
      </w:r>
    </w:p>
    <w:p w14:paraId="0758CBA2" w14:textId="77777777" w:rsidR="00774E27" w:rsidRPr="00EB4168" w:rsidRDefault="00774E27" w:rsidP="00EB4168">
      <w:pPr>
        <w:pStyle w:val="2f2"/>
        <w:spacing w:before="312" w:after="312"/>
      </w:pPr>
      <w:r w:rsidRPr="00EB4168">
        <w:t>#</w:t>
      </w:r>
    </w:p>
    <w:p w14:paraId="7488C0E4" w14:textId="77777777" w:rsidR="00774E27" w:rsidRPr="00EB4168" w:rsidRDefault="00774E27" w:rsidP="00EB4168">
      <w:pPr>
        <w:pStyle w:val="2f2"/>
        <w:spacing w:before="312" w:after="312"/>
      </w:pPr>
      <w:r w:rsidRPr="00EB4168">
        <w:t>interface LoopBack0</w:t>
      </w:r>
    </w:p>
    <w:p w14:paraId="3D5CF020" w14:textId="77777777" w:rsidR="00774E27" w:rsidRPr="00EB4168" w:rsidRDefault="00774E27" w:rsidP="00EB4168">
      <w:pPr>
        <w:pStyle w:val="2f2"/>
        <w:spacing w:before="312" w:after="312"/>
      </w:pPr>
      <w:r w:rsidRPr="00EB4168">
        <w:t xml:space="preserve"> ip address 10.0.2.2 255.255.255.255</w:t>
      </w:r>
    </w:p>
    <w:p w14:paraId="3174DADC" w14:textId="77777777" w:rsidR="00774E27" w:rsidRPr="00EB4168" w:rsidRDefault="00774E27" w:rsidP="00EB4168">
      <w:pPr>
        <w:pStyle w:val="2f2"/>
        <w:spacing w:before="312" w:after="312"/>
      </w:pPr>
      <w:r w:rsidRPr="00EB4168">
        <w:t>#</w:t>
      </w:r>
    </w:p>
    <w:p w14:paraId="6AFCFE97" w14:textId="77777777" w:rsidR="00774E27" w:rsidRPr="00EB4168" w:rsidRDefault="00774E27" w:rsidP="00EB4168">
      <w:pPr>
        <w:pStyle w:val="2f2"/>
        <w:spacing w:before="312" w:after="312"/>
      </w:pPr>
      <w:r w:rsidRPr="00EB4168">
        <w:t>ospf 1 router-id 10.0.2.2</w:t>
      </w:r>
    </w:p>
    <w:p w14:paraId="06BFCA70" w14:textId="77777777" w:rsidR="00774E27" w:rsidRPr="00EB4168" w:rsidRDefault="00774E27" w:rsidP="00EB4168">
      <w:pPr>
        <w:pStyle w:val="2f2"/>
        <w:spacing w:before="312" w:after="312"/>
      </w:pPr>
      <w:r w:rsidRPr="00EB4168">
        <w:t xml:space="preserve"> area 0.0.0.0</w:t>
      </w:r>
    </w:p>
    <w:p w14:paraId="06C5ED9A" w14:textId="77777777" w:rsidR="00774E27" w:rsidRPr="00EB4168" w:rsidRDefault="00774E27" w:rsidP="00EB4168">
      <w:pPr>
        <w:pStyle w:val="2f2"/>
        <w:spacing w:before="312" w:after="312"/>
      </w:pPr>
      <w:r w:rsidRPr="00EB4168">
        <w:t xml:space="preserve">  network 10.0.2.2 0.0.0.0</w:t>
      </w:r>
    </w:p>
    <w:p w14:paraId="7238E849" w14:textId="77777777" w:rsidR="00774E27" w:rsidRPr="00EB4168" w:rsidRDefault="00774E27" w:rsidP="00EB4168">
      <w:pPr>
        <w:pStyle w:val="2f2"/>
        <w:spacing w:before="312" w:after="312"/>
      </w:pPr>
      <w:r w:rsidRPr="00EB4168">
        <w:t xml:space="preserve">  network 10.0.12.0 0.0.0.255</w:t>
      </w:r>
    </w:p>
    <w:p w14:paraId="0C343355" w14:textId="77777777" w:rsidR="00774E27" w:rsidRPr="00EB4168" w:rsidRDefault="00774E27" w:rsidP="00EB4168">
      <w:pPr>
        <w:pStyle w:val="2f2"/>
        <w:spacing w:before="312" w:after="312"/>
      </w:pPr>
      <w:r w:rsidRPr="00EB4168">
        <w:t xml:space="preserve">  network 10.0.23.0 0.0.0.255</w:t>
      </w:r>
    </w:p>
    <w:p w14:paraId="49A1EC44" w14:textId="77777777" w:rsidR="00774E27" w:rsidRPr="00EB4168" w:rsidRDefault="00774E27" w:rsidP="00EB4168">
      <w:pPr>
        <w:pStyle w:val="2f2"/>
        <w:spacing w:before="312" w:after="312"/>
      </w:pPr>
      <w:r w:rsidRPr="00EB4168">
        <w:t>#</w:t>
      </w:r>
    </w:p>
    <w:p w14:paraId="63F1C2DE" w14:textId="77777777" w:rsidR="00774E27" w:rsidRPr="00EB4168" w:rsidRDefault="00774E27" w:rsidP="00EB4168">
      <w:pPr>
        <w:pStyle w:val="2f2"/>
        <w:spacing w:before="312" w:after="312"/>
      </w:pPr>
      <w:r w:rsidRPr="00EB4168">
        <w:t>Return</w:t>
      </w:r>
    </w:p>
    <w:p w14:paraId="4CCDBA81" w14:textId="77777777" w:rsidR="00774E27" w:rsidRPr="00EB4168" w:rsidRDefault="00774E27" w:rsidP="00EB4168">
      <w:pPr>
        <w:pStyle w:val="2f2"/>
        <w:spacing w:before="312" w:after="312"/>
      </w:pPr>
    </w:p>
    <w:p w14:paraId="0B78CA5F" w14:textId="77777777" w:rsidR="00774E27" w:rsidRPr="00774E27" w:rsidRDefault="00774E27" w:rsidP="00774E27">
      <w:pPr>
        <w:topLinePunct w:val="0"/>
        <w:adjustRightInd/>
        <w:spacing w:before="0" w:after="0"/>
        <w:ind w:left="1701"/>
        <w:rPr>
          <w:rFonts w:ascii="Huawei Sans" w:hAnsi="Huawei Sans" w:cs="Courier New"/>
          <w:snapToGrid w:val="0"/>
          <w:spacing w:val="-1"/>
          <w:sz w:val="16"/>
          <w:szCs w:val="16"/>
        </w:rPr>
      </w:pPr>
    </w:p>
    <w:p w14:paraId="33F85A61" w14:textId="77777777" w:rsidR="00774E27" w:rsidRPr="00774E27" w:rsidRDefault="00774E27" w:rsidP="00804F8D">
      <w:pPr>
        <w:pStyle w:val="4"/>
        <w:rPr>
          <w:rFonts w:hint="default"/>
        </w:rPr>
      </w:pPr>
      <w:r w:rsidRPr="00774E27">
        <w:t>Configurations of SW3</w:t>
      </w:r>
    </w:p>
    <w:p w14:paraId="59B01A19" w14:textId="77777777" w:rsidR="00774E27" w:rsidRPr="00EB4168" w:rsidRDefault="00774E27" w:rsidP="00EB4168">
      <w:pPr>
        <w:pStyle w:val="2f2"/>
        <w:spacing w:before="312" w:after="312"/>
      </w:pPr>
      <w:r w:rsidRPr="00EB4168">
        <w:t>#</w:t>
      </w:r>
    </w:p>
    <w:p w14:paraId="53E60946" w14:textId="77777777" w:rsidR="00774E27" w:rsidRPr="00EB4168" w:rsidRDefault="00774E27" w:rsidP="00EB4168">
      <w:pPr>
        <w:pStyle w:val="2f2"/>
        <w:spacing w:before="312" w:after="312"/>
      </w:pPr>
      <w:r w:rsidRPr="00EB4168">
        <w:t>sysname SW3</w:t>
      </w:r>
    </w:p>
    <w:p w14:paraId="3AFE9441" w14:textId="77777777" w:rsidR="00774E27" w:rsidRPr="00EB4168" w:rsidRDefault="00774E27" w:rsidP="00EB4168">
      <w:pPr>
        <w:pStyle w:val="2f2"/>
        <w:spacing w:before="312" w:after="312"/>
      </w:pPr>
      <w:r w:rsidRPr="00EB4168">
        <w:t>#</w:t>
      </w:r>
    </w:p>
    <w:p w14:paraId="538A4293" w14:textId="77777777" w:rsidR="00774E27" w:rsidRPr="00EB4168" w:rsidRDefault="00774E27" w:rsidP="00EB4168">
      <w:pPr>
        <w:pStyle w:val="2f2"/>
        <w:spacing w:before="312" w:after="312"/>
      </w:pPr>
      <w:r w:rsidRPr="00EB4168">
        <w:t>vlan batch 23 100</w:t>
      </w:r>
    </w:p>
    <w:p w14:paraId="7A28EDBF" w14:textId="77777777" w:rsidR="00774E27" w:rsidRPr="00EB4168" w:rsidRDefault="00774E27" w:rsidP="00EB4168">
      <w:pPr>
        <w:pStyle w:val="2f2"/>
        <w:spacing w:before="312" w:after="312"/>
      </w:pPr>
      <w:r w:rsidRPr="00EB4168">
        <w:t>#</w:t>
      </w:r>
    </w:p>
    <w:p w14:paraId="0F35AB41" w14:textId="77777777" w:rsidR="00774E27" w:rsidRPr="00EB4168" w:rsidRDefault="00774E27" w:rsidP="00EB4168">
      <w:pPr>
        <w:pStyle w:val="2f2"/>
        <w:spacing w:before="312" w:after="312"/>
      </w:pPr>
      <w:r w:rsidRPr="00EB4168">
        <w:t>bridge-domain 20</w:t>
      </w:r>
    </w:p>
    <w:p w14:paraId="18F7A1A0" w14:textId="77777777" w:rsidR="00774E27" w:rsidRPr="00EB4168" w:rsidRDefault="00774E27" w:rsidP="00EB4168">
      <w:pPr>
        <w:pStyle w:val="2f2"/>
        <w:spacing w:before="312" w:after="312"/>
      </w:pPr>
      <w:r w:rsidRPr="00EB4168">
        <w:t xml:space="preserve"> vxlan vni 1000</w:t>
      </w:r>
    </w:p>
    <w:p w14:paraId="6F0035C3" w14:textId="77777777" w:rsidR="00774E27" w:rsidRPr="00EB4168" w:rsidRDefault="00774E27" w:rsidP="00EB4168">
      <w:pPr>
        <w:pStyle w:val="2f2"/>
        <w:spacing w:before="312" w:after="312"/>
      </w:pPr>
      <w:r w:rsidRPr="00EB4168">
        <w:t>#</w:t>
      </w:r>
    </w:p>
    <w:p w14:paraId="761B7458" w14:textId="77777777" w:rsidR="00774E27" w:rsidRPr="00EB4168" w:rsidRDefault="00774E27" w:rsidP="00EB4168">
      <w:pPr>
        <w:pStyle w:val="2f2"/>
        <w:spacing w:before="312" w:after="312"/>
      </w:pPr>
      <w:r w:rsidRPr="00EB4168">
        <w:t>interface Vlanif23</w:t>
      </w:r>
    </w:p>
    <w:p w14:paraId="164B5393" w14:textId="77777777" w:rsidR="00774E27" w:rsidRPr="00EB4168" w:rsidRDefault="00774E27" w:rsidP="00EB4168">
      <w:pPr>
        <w:pStyle w:val="2f2"/>
        <w:spacing w:before="312" w:after="312"/>
      </w:pPr>
      <w:r w:rsidRPr="00EB4168">
        <w:t xml:space="preserve"> ip address 10.0.23.3 255.255.255.0</w:t>
      </w:r>
    </w:p>
    <w:p w14:paraId="62D1EEC4" w14:textId="77777777" w:rsidR="00774E27" w:rsidRPr="00EB4168" w:rsidRDefault="00774E27" w:rsidP="00EB4168">
      <w:pPr>
        <w:pStyle w:val="2f2"/>
        <w:spacing w:before="312" w:after="312"/>
      </w:pPr>
      <w:r w:rsidRPr="00EB4168">
        <w:t>#</w:t>
      </w:r>
    </w:p>
    <w:p w14:paraId="2AC1B02B" w14:textId="77777777" w:rsidR="00774E27" w:rsidRPr="00EB4168" w:rsidRDefault="00774E27" w:rsidP="00EB4168">
      <w:pPr>
        <w:pStyle w:val="2f2"/>
        <w:spacing w:before="312" w:after="312"/>
      </w:pPr>
      <w:r w:rsidRPr="00EB4168">
        <w:t>interface GigabitEthernet0/0/2.100 mode l2</w:t>
      </w:r>
    </w:p>
    <w:p w14:paraId="639028BA" w14:textId="77777777" w:rsidR="00774E27" w:rsidRPr="00EB4168" w:rsidRDefault="00774E27" w:rsidP="00EB4168">
      <w:pPr>
        <w:pStyle w:val="2f2"/>
        <w:spacing w:before="312" w:after="312"/>
      </w:pPr>
      <w:r w:rsidRPr="00EB4168">
        <w:t xml:space="preserve"> encapsulation dot1q vid 100</w:t>
      </w:r>
    </w:p>
    <w:p w14:paraId="2C774FDF" w14:textId="77777777" w:rsidR="00774E27" w:rsidRPr="00EB4168" w:rsidRDefault="00774E27" w:rsidP="00EB4168">
      <w:pPr>
        <w:pStyle w:val="2f2"/>
        <w:spacing w:before="312" w:after="312"/>
      </w:pPr>
      <w:r w:rsidRPr="00EB4168">
        <w:t xml:space="preserve"> bridge-domain 20</w:t>
      </w:r>
    </w:p>
    <w:p w14:paraId="783FF1DA" w14:textId="77777777" w:rsidR="00774E27" w:rsidRPr="00EB4168" w:rsidRDefault="00774E27" w:rsidP="00EB4168">
      <w:pPr>
        <w:pStyle w:val="2f2"/>
        <w:spacing w:before="312" w:after="312"/>
      </w:pPr>
      <w:r w:rsidRPr="00EB4168">
        <w:t>#</w:t>
      </w:r>
    </w:p>
    <w:p w14:paraId="482E4237" w14:textId="77777777" w:rsidR="00774E27" w:rsidRPr="00EB4168" w:rsidRDefault="00774E27" w:rsidP="00EB4168">
      <w:pPr>
        <w:pStyle w:val="2f2"/>
        <w:spacing w:before="312" w:after="312"/>
      </w:pPr>
      <w:r w:rsidRPr="00EB4168">
        <w:t>interface GigabitEthernet0/0/1</w:t>
      </w:r>
    </w:p>
    <w:p w14:paraId="31AF01F0" w14:textId="77777777" w:rsidR="00774E27" w:rsidRPr="00EB4168" w:rsidRDefault="00774E27" w:rsidP="00EB4168">
      <w:pPr>
        <w:pStyle w:val="2f2"/>
        <w:spacing w:before="312" w:after="312"/>
      </w:pPr>
      <w:r w:rsidRPr="00EB4168">
        <w:t xml:space="preserve"> port link-type trunk</w:t>
      </w:r>
    </w:p>
    <w:p w14:paraId="21EA1261" w14:textId="77777777" w:rsidR="00774E27" w:rsidRPr="00EB4168" w:rsidRDefault="00774E27" w:rsidP="00EB4168">
      <w:pPr>
        <w:pStyle w:val="2f2"/>
        <w:spacing w:before="312" w:after="312"/>
      </w:pPr>
      <w:r w:rsidRPr="00EB4168">
        <w:t xml:space="preserve"> port trunk allow-pass vlan 23</w:t>
      </w:r>
    </w:p>
    <w:p w14:paraId="2BCFE3F0" w14:textId="77777777" w:rsidR="00774E27" w:rsidRPr="00EB4168" w:rsidRDefault="00774E27" w:rsidP="00EB4168">
      <w:pPr>
        <w:pStyle w:val="2f2"/>
        <w:spacing w:before="312" w:after="312"/>
      </w:pPr>
      <w:r w:rsidRPr="00EB4168">
        <w:t>#</w:t>
      </w:r>
    </w:p>
    <w:p w14:paraId="616839B7" w14:textId="77777777" w:rsidR="00774E27" w:rsidRPr="00EB4168" w:rsidRDefault="00774E27" w:rsidP="00EB4168">
      <w:pPr>
        <w:pStyle w:val="2f2"/>
        <w:spacing w:before="312" w:after="312"/>
      </w:pPr>
      <w:r w:rsidRPr="00EB4168">
        <w:t>interface LoopBack0</w:t>
      </w:r>
    </w:p>
    <w:p w14:paraId="767AFEEA" w14:textId="77777777" w:rsidR="00774E27" w:rsidRPr="00EB4168" w:rsidRDefault="00774E27" w:rsidP="00EB4168">
      <w:pPr>
        <w:pStyle w:val="2f2"/>
        <w:spacing w:before="312" w:after="312"/>
      </w:pPr>
      <w:r w:rsidRPr="00EB4168">
        <w:t xml:space="preserve"> ip address 10.0.3.3 255.255.255.255</w:t>
      </w:r>
    </w:p>
    <w:p w14:paraId="67924440" w14:textId="77777777" w:rsidR="00774E27" w:rsidRPr="00EB4168" w:rsidRDefault="00774E27" w:rsidP="00EB4168">
      <w:pPr>
        <w:pStyle w:val="2f2"/>
        <w:spacing w:before="312" w:after="312"/>
      </w:pPr>
      <w:r w:rsidRPr="00EB4168">
        <w:t>#</w:t>
      </w:r>
    </w:p>
    <w:p w14:paraId="71514528" w14:textId="77777777" w:rsidR="00774E27" w:rsidRPr="00EB4168" w:rsidRDefault="00774E27" w:rsidP="00EB4168">
      <w:pPr>
        <w:pStyle w:val="2f2"/>
        <w:spacing w:before="312" w:after="312"/>
      </w:pPr>
      <w:r w:rsidRPr="00EB4168">
        <w:t>interface Nve1</w:t>
      </w:r>
    </w:p>
    <w:p w14:paraId="55D6FDAD" w14:textId="77777777" w:rsidR="00774E27" w:rsidRPr="00EB4168" w:rsidRDefault="00774E27" w:rsidP="00EB4168">
      <w:pPr>
        <w:pStyle w:val="2f2"/>
        <w:spacing w:before="312" w:after="312"/>
      </w:pPr>
      <w:r w:rsidRPr="00EB4168">
        <w:t xml:space="preserve"> source 10.0.3.3</w:t>
      </w:r>
    </w:p>
    <w:p w14:paraId="33CEB04A" w14:textId="77777777" w:rsidR="00774E27" w:rsidRPr="00EB4168" w:rsidRDefault="00774E27" w:rsidP="00EB4168">
      <w:pPr>
        <w:pStyle w:val="2f2"/>
        <w:spacing w:before="312" w:after="312"/>
      </w:pPr>
      <w:r w:rsidRPr="00EB4168">
        <w:t xml:space="preserve"> vni 1000 head-end peer-list 10.0.1.1</w:t>
      </w:r>
    </w:p>
    <w:p w14:paraId="1B4DC394" w14:textId="77777777" w:rsidR="00774E27" w:rsidRPr="00EB4168" w:rsidRDefault="00774E27" w:rsidP="00EB4168">
      <w:pPr>
        <w:pStyle w:val="2f2"/>
        <w:spacing w:before="312" w:after="312"/>
      </w:pPr>
      <w:r w:rsidRPr="00EB4168">
        <w:t>#</w:t>
      </w:r>
    </w:p>
    <w:p w14:paraId="1154BD31" w14:textId="77777777" w:rsidR="00774E27" w:rsidRPr="00EB4168" w:rsidRDefault="00774E27" w:rsidP="00EB4168">
      <w:pPr>
        <w:pStyle w:val="2f2"/>
        <w:spacing w:before="312" w:after="312"/>
      </w:pPr>
      <w:r w:rsidRPr="00EB4168">
        <w:t>ospf 1 router-id 10.0.3.3</w:t>
      </w:r>
    </w:p>
    <w:p w14:paraId="7AEAABA8" w14:textId="77777777" w:rsidR="00774E27" w:rsidRPr="00EB4168" w:rsidRDefault="00774E27" w:rsidP="00EB4168">
      <w:pPr>
        <w:pStyle w:val="2f2"/>
        <w:spacing w:before="312" w:after="312"/>
      </w:pPr>
      <w:r w:rsidRPr="00EB4168">
        <w:t xml:space="preserve"> area 0.0.0.0</w:t>
      </w:r>
    </w:p>
    <w:p w14:paraId="17C84857" w14:textId="77777777" w:rsidR="00774E27" w:rsidRPr="00EB4168" w:rsidRDefault="00774E27" w:rsidP="00EB4168">
      <w:pPr>
        <w:pStyle w:val="2f2"/>
        <w:spacing w:before="312" w:after="312"/>
      </w:pPr>
      <w:r w:rsidRPr="00EB4168">
        <w:t xml:space="preserve">  network 10.0.3.3 0.0.0.0</w:t>
      </w:r>
    </w:p>
    <w:p w14:paraId="798BF244" w14:textId="77777777" w:rsidR="00774E27" w:rsidRPr="00EB4168" w:rsidRDefault="00774E27" w:rsidP="00EB4168">
      <w:pPr>
        <w:pStyle w:val="2f2"/>
        <w:spacing w:before="312" w:after="312"/>
      </w:pPr>
      <w:r w:rsidRPr="00EB4168">
        <w:t xml:space="preserve">  network 10.0.23.0 0.0.0.255</w:t>
      </w:r>
    </w:p>
    <w:p w14:paraId="08DA118B" w14:textId="77777777" w:rsidR="00774E27" w:rsidRPr="00EB4168" w:rsidRDefault="00774E27" w:rsidP="00EB4168">
      <w:pPr>
        <w:pStyle w:val="2f2"/>
        <w:spacing w:before="312" w:after="312"/>
      </w:pPr>
      <w:r w:rsidRPr="00EB4168">
        <w:t>#</w:t>
      </w:r>
    </w:p>
    <w:p w14:paraId="30DFB845" w14:textId="77777777" w:rsidR="00774E27" w:rsidRDefault="00774E27" w:rsidP="00EB4168">
      <w:pPr>
        <w:pStyle w:val="2f2"/>
        <w:spacing w:before="312" w:after="312"/>
      </w:pPr>
      <w:r w:rsidRPr="00EB4168">
        <w:t>Return</w:t>
      </w:r>
    </w:p>
    <w:p w14:paraId="1A9AF358" w14:textId="38C0ACA1" w:rsidR="00D030BA" w:rsidRDefault="00D030BA" w:rsidP="00D030BA">
      <w:pPr>
        <w:pStyle w:val="3"/>
      </w:pPr>
      <w:bookmarkStart w:id="59" w:name="_Toc62638020"/>
      <w:r>
        <w:rPr>
          <w:rFonts w:hint="eastAsia"/>
        </w:rPr>
        <w:t>Quiz</w:t>
      </w:r>
      <w:bookmarkEnd w:id="59"/>
    </w:p>
    <w:p w14:paraId="52AB5DC0" w14:textId="11330906" w:rsidR="00D030BA" w:rsidRPr="00EB4168" w:rsidRDefault="0079412F" w:rsidP="00D030BA">
      <w:pPr>
        <w:pStyle w:val="1e"/>
      </w:pPr>
      <w:r w:rsidRPr="0079412F">
        <w:rPr>
          <w:rFonts w:hint="eastAsia"/>
        </w:rPr>
        <w:t>How does a VTEP process broadcast packets received from hosts in a local BD?</w:t>
      </w:r>
    </w:p>
    <w:p w14:paraId="2E282CF7" w14:textId="35F24B8A" w:rsidR="007310BD" w:rsidRDefault="007310BD">
      <w:pPr>
        <w:topLinePunct w:val="0"/>
        <w:adjustRightInd/>
        <w:snapToGrid/>
        <w:spacing w:before="0" w:after="0" w:line="240" w:lineRule="auto"/>
        <w:ind w:left="0"/>
        <w:rPr>
          <w:rFonts w:ascii="Huawei Sans" w:hAnsi="Huawei Sans"/>
          <w:sz w:val="21"/>
        </w:rPr>
      </w:pPr>
      <w:r>
        <w:br w:type="page"/>
      </w:r>
    </w:p>
    <w:p w14:paraId="1516F503" w14:textId="77777777" w:rsidR="007310BD" w:rsidRPr="007310BD" w:rsidRDefault="007310BD" w:rsidP="007310BD">
      <w:pPr>
        <w:pStyle w:val="2"/>
      </w:pPr>
      <w:bookmarkStart w:id="60" w:name="_Toc60066242"/>
      <w:bookmarkStart w:id="61" w:name="_Toc60607025"/>
      <w:bookmarkStart w:id="62" w:name="_Toc62638021"/>
      <w:r w:rsidRPr="007310BD">
        <w:t>Centralized VXLAN Gateway</w:t>
      </w:r>
      <w:bookmarkEnd w:id="60"/>
      <w:bookmarkEnd w:id="61"/>
      <w:bookmarkEnd w:id="62"/>
    </w:p>
    <w:p w14:paraId="2CC21F1A" w14:textId="77777777" w:rsidR="007310BD" w:rsidRPr="007310BD" w:rsidRDefault="007310BD" w:rsidP="00804F8D">
      <w:pPr>
        <w:pStyle w:val="3"/>
      </w:pPr>
      <w:bookmarkStart w:id="63" w:name="_Toc60066243"/>
      <w:bookmarkStart w:id="64" w:name="_Toc60607026"/>
      <w:bookmarkStart w:id="65" w:name="_Toc62638022"/>
      <w:r w:rsidRPr="007310BD">
        <w:t>Introduction</w:t>
      </w:r>
      <w:bookmarkEnd w:id="63"/>
      <w:bookmarkEnd w:id="64"/>
      <w:bookmarkEnd w:id="65"/>
    </w:p>
    <w:p w14:paraId="2E2FE5F6" w14:textId="77777777" w:rsidR="007310BD" w:rsidRPr="007310BD" w:rsidRDefault="007310BD" w:rsidP="00804F8D">
      <w:pPr>
        <w:pStyle w:val="4"/>
        <w:rPr>
          <w:rFonts w:hint="default"/>
        </w:rPr>
      </w:pPr>
      <w:r w:rsidRPr="007310BD">
        <w:t>About This Lab</w:t>
      </w:r>
    </w:p>
    <w:p w14:paraId="7E95ED13" w14:textId="7DFBFEC3" w:rsidR="007310BD" w:rsidRPr="007310BD" w:rsidRDefault="007310BD" w:rsidP="0038023D">
      <w:pPr>
        <w:pStyle w:val="1e"/>
      </w:pPr>
      <w:r w:rsidRPr="007310BD">
        <w:t>This lab guides you how to configure a switch to achieve a centralized VXLAN gateway, so that users on different network segments can communicate at Layer 3 through VBDIF interfaces on the centralized VXLAN gateway.</w:t>
      </w:r>
    </w:p>
    <w:p w14:paraId="58B4E285" w14:textId="77777777" w:rsidR="007310BD" w:rsidRPr="007310BD" w:rsidRDefault="007310BD" w:rsidP="00804F8D">
      <w:pPr>
        <w:pStyle w:val="4"/>
        <w:rPr>
          <w:rFonts w:hint="default"/>
        </w:rPr>
      </w:pPr>
      <w:r w:rsidRPr="007310BD">
        <w:t>Objectives</w:t>
      </w:r>
    </w:p>
    <w:p w14:paraId="2E62E275" w14:textId="77777777" w:rsidR="007310BD" w:rsidRPr="007310BD" w:rsidRDefault="007310BD" w:rsidP="0038023D">
      <w:pPr>
        <w:pStyle w:val="1e"/>
      </w:pPr>
      <w:r w:rsidRPr="007310BD">
        <w:t>Upon completion of this lab, you will be able to:</w:t>
      </w:r>
    </w:p>
    <w:p w14:paraId="229669B0" w14:textId="77777777" w:rsidR="007310BD" w:rsidRPr="007310BD" w:rsidRDefault="007310BD" w:rsidP="007310BD">
      <w:pPr>
        <w:pStyle w:val="4a"/>
      </w:pPr>
      <w:r w:rsidRPr="007310BD">
        <w:t>Configure a centralized VXLAN gateway to implement communication across Layer 3.</w:t>
      </w:r>
    </w:p>
    <w:p w14:paraId="7F614DD7" w14:textId="77777777" w:rsidR="007310BD" w:rsidRPr="007310BD" w:rsidRDefault="007310BD" w:rsidP="007310BD">
      <w:pPr>
        <w:pStyle w:val="4a"/>
      </w:pPr>
      <w:r w:rsidRPr="007310BD">
        <w:t>Describe the packet forwarding process in the centralized VXLAN gateway scenario.</w:t>
      </w:r>
    </w:p>
    <w:p w14:paraId="52F42731" w14:textId="77777777" w:rsidR="007310BD" w:rsidRPr="007310BD" w:rsidRDefault="007310BD" w:rsidP="00804F8D">
      <w:pPr>
        <w:pStyle w:val="4"/>
        <w:rPr>
          <w:rFonts w:hint="default"/>
        </w:rPr>
      </w:pPr>
      <w:r w:rsidRPr="007310BD">
        <w:t>Networking Topology</w:t>
      </w:r>
    </w:p>
    <w:p w14:paraId="6DC5BFA9" w14:textId="7CE812C7" w:rsidR="007310BD" w:rsidRDefault="007310BD" w:rsidP="0038023D">
      <w:pPr>
        <w:pStyle w:val="1e"/>
      </w:pPr>
      <w:r w:rsidRPr="007310BD">
        <w:rPr>
          <w:noProof/>
        </w:rPr>
        <w:drawing>
          <wp:inline distT="0" distB="0" distL="0" distR="0" wp14:anchorId="6E2564E2" wp14:editId="0966BD64">
            <wp:extent cx="5454000" cy="3770933"/>
            <wp:effectExtent l="19050" t="19050" r="13970" b="2032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454000" cy="3770933"/>
                    </a:xfrm>
                    <a:prstGeom prst="rect">
                      <a:avLst/>
                    </a:prstGeom>
                    <a:ln w="12700">
                      <a:solidFill>
                        <a:schemeClr val="bg1">
                          <a:lumMod val="85000"/>
                        </a:schemeClr>
                      </a:solidFill>
                    </a:ln>
                  </pic:spPr>
                </pic:pic>
              </a:graphicData>
            </a:graphic>
          </wp:inline>
        </w:drawing>
      </w:r>
    </w:p>
    <w:p w14:paraId="73FD49DB" w14:textId="77777777" w:rsidR="00B91A88" w:rsidRPr="007310BD" w:rsidRDefault="00B91A88" w:rsidP="008E3CFD">
      <w:pPr>
        <w:pStyle w:val="9"/>
      </w:pPr>
      <w:r w:rsidRPr="007310BD">
        <w:t>Centralized VXLAN gateway topology</w:t>
      </w:r>
    </w:p>
    <w:p w14:paraId="56569EEB" w14:textId="77777777" w:rsidR="007310BD" w:rsidRPr="007310BD" w:rsidRDefault="007310BD" w:rsidP="0038023D">
      <w:pPr>
        <w:pStyle w:val="1e"/>
      </w:pPr>
      <w:r w:rsidRPr="007310BD">
        <w:t>Loopback0 interfaces are created on SW1, SW2, and SW3, and their IP addresses are in the format of 10.0.</w:t>
      </w:r>
      <w:r w:rsidRPr="007310BD">
        <w:rPr>
          <w:i/>
        </w:rPr>
        <w:t>x</w:t>
      </w:r>
      <w:r w:rsidRPr="007310BD">
        <w:t>.</w:t>
      </w:r>
      <w:r w:rsidRPr="007310BD">
        <w:rPr>
          <w:i/>
        </w:rPr>
        <w:t>x</w:t>
      </w:r>
      <w:r w:rsidRPr="007310BD">
        <w:t xml:space="preserve">, where </w:t>
      </w:r>
      <w:r w:rsidRPr="007310BD">
        <w:rPr>
          <w:i/>
        </w:rPr>
        <w:t>x</w:t>
      </w:r>
      <w:r w:rsidRPr="007310BD">
        <w:t xml:space="preserve"> indicates the device ID.</w:t>
      </w:r>
    </w:p>
    <w:p w14:paraId="541B8632" w14:textId="77777777" w:rsidR="007310BD" w:rsidRPr="007310BD" w:rsidRDefault="007310BD" w:rsidP="0038023D">
      <w:pPr>
        <w:pStyle w:val="1e"/>
      </w:pPr>
      <w:r w:rsidRPr="007310BD">
        <w:t>A trunk link is established between SW1 and SW2, which allows packets from VLAN 12 to pass through. VLANIF 12 is created on SW1 and SW2 for Layer 3 communication, and its IP address is set to 10.0.12.</w:t>
      </w:r>
      <w:r w:rsidRPr="007310BD">
        <w:rPr>
          <w:i/>
        </w:rPr>
        <w:t>x</w:t>
      </w:r>
      <w:r w:rsidRPr="007310BD">
        <w:t xml:space="preserve">/24, where </w:t>
      </w:r>
      <w:r w:rsidRPr="007310BD">
        <w:rPr>
          <w:i/>
        </w:rPr>
        <w:t>x</w:t>
      </w:r>
      <w:r w:rsidRPr="007310BD">
        <w:t xml:space="preserve"> indicates the device ID.</w:t>
      </w:r>
    </w:p>
    <w:p w14:paraId="3EF80A6D" w14:textId="77777777" w:rsidR="007310BD" w:rsidRPr="007310BD" w:rsidRDefault="007310BD" w:rsidP="0038023D">
      <w:pPr>
        <w:pStyle w:val="1e"/>
      </w:pPr>
      <w:r w:rsidRPr="007310BD">
        <w:t>A trunk link is established between SW2 and SW3, which allows packets from VLAN 23 to pass through. VLANIF 23 is created on SW2 and SW3 for Layer 3 communication, and its IP address is set to 10.0.23.</w:t>
      </w:r>
      <w:r w:rsidRPr="007310BD">
        <w:rPr>
          <w:i/>
        </w:rPr>
        <w:t>x</w:t>
      </w:r>
      <w:r w:rsidRPr="007310BD">
        <w:t xml:space="preserve">/24, where </w:t>
      </w:r>
      <w:r w:rsidRPr="007310BD">
        <w:rPr>
          <w:i/>
        </w:rPr>
        <w:t>x</w:t>
      </w:r>
      <w:r w:rsidRPr="007310BD">
        <w:t xml:space="preserve"> indicates the device ID.</w:t>
      </w:r>
    </w:p>
    <w:p w14:paraId="4CB4BE68" w14:textId="77777777" w:rsidR="007310BD" w:rsidRPr="007310BD" w:rsidRDefault="007310BD" w:rsidP="0038023D">
      <w:pPr>
        <w:pStyle w:val="1e"/>
      </w:pPr>
      <w:r w:rsidRPr="007310BD">
        <w:t>OSPF runs on SW1, SW2, and SW3, the IP address of Loopback0 is used as the router ID, and OSPF is enabled on loopback and interconnection interfaces.</w:t>
      </w:r>
    </w:p>
    <w:p w14:paraId="4CF96835" w14:textId="77777777" w:rsidR="007310BD" w:rsidRPr="007310BD" w:rsidRDefault="007310BD" w:rsidP="0038023D">
      <w:pPr>
        <w:pStyle w:val="1e"/>
      </w:pPr>
      <w:r w:rsidRPr="007310BD">
        <w:t>SW1, SW2, and SW3 use the IP address of Loopback0 as the source address of the VXLAN NVE interface. A VXLAN tunnel is established between SW1 and SW2 to transmit traffic of BD 10. Similarly, a VXLAN tunnel is established between SW2 and SW3 to transmit traffic of BD 20.</w:t>
      </w:r>
    </w:p>
    <w:p w14:paraId="171F9D96" w14:textId="77777777" w:rsidR="007310BD" w:rsidRPr="007310BD" w:rsidRDefault="007310BD" w:rsidP="0038023D">
      <w:pPr>
        <w:pStyle w:val="1e"/>
      </w:pPr>
      <w:r w:rsidRPr="007310BD">
        <w:t>ACC-1 and ACC-2 function as access switches and connect to PC1 and PC2 through access interfaces. PC1 and PC2 are added to VLAN 100 and VLAN 200 respectively. SW1 and SW2 connect to ACC-1 and ACC-2 through Layer 2 sub-interfaces to terminate packets from VLAN 100 and VLAN 200 respectively, and these sub-interfaces are associated with BD 10 and BD 20 respectively.</w:t>
      </w:r>
    </w:p>
    <w:p w14:paraId="32ED3F49" w14:textId="77777777" w:rsidR="007310BD" w:rsidRPr="007310BD" w:rsidRDefault="007310BD" w:rsidP="0038023D">
      <w:pPr>
        <w:pStyle w:val="1e"/>
      </w:pPr>
      <w:r w:rsidRPr="007310BD">
        <w:t>On SW3, create VBDIF 10 and VBDIF 20 as gateways for terminals in BD 10 and BD 20 to implement Layer 3 communication between terminals in BD 10 and BD 20.</w:t>
      </w:r>
    </w:p>
    <w:p w14:paraId="52A1AB69" w14:textId="55EF6A9E" w:rsidR="007310BD" w:rsidRPr="007310BD" w:rsidRDefault="007310BD" w:rsidP="00804F8D">
      <w:pPr>
        <w:pStyle w:val="3"/>
      </w:pPr>
      <w:bookmarkStart w:id="66" w:name="_Toc60066244"/>
      <w:bookmarkStart w:id="67" w:name="_Toc60607027"/>
      <w:bookmarkStart w:id="68" w:name="_Toc62638023"/>
      <w:r w:rsidRPr="007310BD">
        <w:t>Lab Configuration</w:t>
      </w:r>
      <w:bookmarkEnd w:id="66"/>
      <w:bookmarkEnd w:id="67"/>
      <w:bookmarkEnd w:id="68"/>
    </w:p>
    <w:p w14:paraId="1F39B775" w14:textId="77777777" w:rsidR="007310BD" w:rsidRPr="007310BD" w:rsidRDefault="007310BD" w:rsidP="00804F8D">
      <w:pPr>
        <w:pStyle w:val="4"/>
        <w:rPr>
          <w:rFonts w:hint="default"/>
        </w:rPr>
      </w:pPr>
      <w:r w:rsidRPr="007310BD">
        <w:t>Configuration Roadmap</w:t>
      </w:r>
    </w:p>
    <w:p w14:paraId="043FD4F4" w14:textId="77777777" w:rsidR="007310BD" w:rsidRPr="007310BD" w:rsidRDefault="007310BD" w:rsidP="00A53338">
      <w:pPr>
        <w:pStyle w:val="1e"/>
        <w:numPr>
          <w:ilvl w:val="0"/>
          <w:numId w:val="23"/>
        </w:numPr>
      </w:pPr>
      <w:r w:rsidRPr="007310BD">
        <w:t>Complete connectivity configuration.</w:t>
      </w:r>
    </w:p>
    <w:p w14:paraId="1FD95921" w14:textId="77777777" w:rsidR="007310BD" w:rsidRPr="007310BD" w:rsidRDefault="007310BD" w:rsidP="00A53338">
      <w:pPr>
        <w:pStyle w:val="1e"/>
        <w:numPr>
          <w:ilvl w:val="0"/>
          <w:numId w:val="23"/>
        </w:numPr>
      </w:pPr>
      <w:r w:rsidRPr="007310BD">
        <w:t>Configure a service access point.</w:t>
      </w:r>
    </w:p>
    <w:p w14:paraId="703CFB36" w14:textId="77777777" w:rsidR="007310BD" w:rsidRPr="007310BD" w:rsidRDefault="007310BD" w:rsidP="00A53338">
      <w:pPr>
        <w:pStyle w:val="1e"/>
        <w:numPr>
          <w:ilvl w:val="0"/>
          <w:numId w:val="23"/>
        </w:numPr>
      </w:pPr>
      <w:r w:rsidRPr="007310BD">
        <w:t>Configure static VXLAN tunnels between SW1 and SW2 as well as between SW2 and SW3.</w:t>
      </w:r>
    </w:p>
    <w:p w14:paraId="6E7E379B" w14:textId="77777777" w:rsidR="007310BD" w:rsidRPr="007310BD" w:rsidRDefault="007310BD" w:rsidP="00A53338">
      <w:pPr>
        <w:pStyle w:val="1e"/>
        <w:numPr>
          <w:ilvl w:val="0"/>
          <w:numId w:val="23"/>
        </w:numPr>
      </w:pPr>
      <w:r w:rsidRPr="007310BD">
        <w:t>Create a VBDIF interface.</w:t>
      </w:r>
    </w:p>
    <w:p w14:paraId="7B283236" w14:textId="77777777" w:rsidR="007310BD" w:rsidRPr="007310BD" w:rsidRDefault="007310BD" w:rsidP="00804F8D">
      <w:pPr>
        <w:pStyle w:val="4"/>
        <w:rPr>
          <w:rFonts w:hint="default"/>
        </w:rPr>
      </w:pPr>
      <w:r w:rsidRPr="007310BD">
        <w:t>Configuration Procedure</w:t>
      </w:r>
    </w:p>
    <w:p w14:paraId="501B3A07" w14:textId="77777777" w:rsidR="007310BD" w:rsidRPr="007310BD" w:rsidRDefault="007310BD" w:rsidP="00D152A7">
      <w:pPr>
        <w:pStyle w:val="30"/>
        <w:numPr>
          <w:ilvl w:val="5"/>
          <w:numId w:val="77"/>
        </w:numPr>
      </w:pPr>
      <w:r w:rsidRPr="007310BD">
        <w:t>Complete connectivity configuration.</w:t>
      </w:r>
    </w:p>
    <w:p w14:paraId="3F8DF47C" w14:textId="77777777" w:rsidR="007310BD" w:rsidRPr="007310BD" w:rsidRDefault="007310BD" w:rsidP="0038023D">
      <w:pPr>
        <w:pStyle w:val="1e"/>
      </w:pPr>
      <w:r w:rsidRPr="007310BD">
        <w:t>Configure interconnection interfaces and OSPF on SW1, SW2, and SW3.</w:t>
      </w:r>
    </w:p>
    <w:p w14:paraId="43E92000" w14:textId="77777777" w:rsidR="007310BD" w:rsidRPr="007310BD" w:rsidRDefault="007310BD" w:rsidP="0038023D">
      <w:pPr>
        <w:pStyle w:val="1e"/>
      </w:pPr>
      <w:r w:rsidRPr="007310BD">
        <w:t># Name the devices.</w:t>
      </w:r>
    </w:p>
    <w:p w14:paraId="617D6981" w14:textId="77777777" w:rsidR="007310BD" w:rsidRPr="007310BD" w:rsidRDefault="007310BD" w:rsidP="0038023D">
      <w:pPr>
        <w:pStyle w:val="1e"/>
      </w:pPr>
      <w:r w:rsidRPr="007310BD">
        <w:t>The configuration details are not provided.</w:t>
      </w:r>
    </w:p>
    <w:p w14:paraId="23455AF9" w14:textId="77777777" w:rsidR="007310BD" w:rsidRPr="007310BD" w:rsidRDefault="007310BD" w:rsidP="0038023D">
      <w:pPr>
        <w:pStyle w:val="1e"/>
      </w:pPr>
      <w:r w:rsidRPr="007310BD">
        <w:t># On SW1, configure VLANs and interfaces.</w:t>
      </w:r>
    </w:p>
    <w:p w14:paraId="36BFC585" w14:textId="77777777" w:rsidR="007310BD" w:rsidRPr="00EB4168" w:rsidRDefault="007310BD" w:rsidP="00EB4168">
      <w:pPr>
        <w:pStyle w:val="2f2"/>
        <w:spacing w:before="312" w:after="312"/>
      </w:pPr>
      <w:r w:rsidRPr="00EB4168">
        <w:t>[SW1]vlan batch 12 100</w:t>
      </w:r>
    </w:p>
    <w:p w14:paraId="76094898" w14:textId="77777777" w:rsidR="007310BD" w:rsidRPr="00EB4168" w:rsidRDefault="007310BD" w:rsidP="00EB4168">
      <w:pPr>
        <w:pStyle w:val="2f2"/>
        <w:spacing w:before="312" w:after="312"/>
      </w:pPr>
    </w:p>
    <w:p w14:paraId="5D32E1C8" w14:textId="77777777" w:rsidR="007310BD" w:rsidRPr="00EB4168" w:rsidRDefault="007310BD" w:rsidP="00EB4168">
      <w:pPr>
        <w:pStyle w:val="2f2"/>
        <w:spacing w:before="312" w:after="312"/>
      </w:pPr>
      <w:r w:rsidRPr="00EB4168">
        <w:t>[SW1]interface GigabitEthernet0/0/1</w:t>
      </w:r>
    </w:p>
    <w:p w14:paraId="040CAB86" w14:textId="77777777" w:rsidR="007310BD" w:rsidRPr="00EB4168" w:rsidRDefault="007310BD" w:rsidP="00EB4168">
      <w:pPr>
        <w:pStyle w:val="2f2"/>
        <w:spacing w:before="312" w:after="312"/>
      </w:pPr>
      <w:r w:rsidRPr="00EB4168">
        <w:t>[SW1-GigabitEthernet0/0/1] port link-type trunk</w:t>
      </w:r>
    </w:p>
    <w:p w14:paraId="751CDC70" w14:textId="77777777" w:rsidR="007310BD" w:rsidRPr="00EB4168" w:rsidRDefault="007310BD" w:rsidP="00EB4168">
      <w:pPr>
        <w:pStyle w:val="2f2"/>
        <w:spacing w:before="312" w:after="312"/>
      </w:pPr>
      <w:r w:rsidRPr="00EB4168">
        <w:t>[SW1-GigabitEthernet0/0/1] port trunk allow-pass vlan 12</w:t>
      </w:r>
    </w:p>
    <w:p w14:paraId="6F41ADB2" w14:textId="77777777" w:rsidR="007310BD" w:rsidRPr="00EB4168" w:rsidRDefault="007310BD" w:rsidP="00EB4168">
      <w:pPr>
        <w:pStyle w:val="2f2"/>
        <w:spacing w:before="312" w:after="312"/>
      </w:pPr>
      <w:r w:rsidRPr="00EB4168">
        <w:t>[SW1-GigabitEthernet0/0/1] quit</w:t>
      </w:r>
    </w:p>
    <w:p w14:paraId="45B16CFD" w14:textId="77777777" w:rsidR="007310BD" w:rsidRPr="00EB4168" w:rsidRDefault="007310BD" w:rsidP="00EB4168">
      <w:pPr>
        <w:pStyle w:val="2f2"/>
        <w:spacing w:before="312" w:after="312"/>
      </w:pPr>
    </w:p>
    <w:p w14:paraId="42AF1255" w14:textId="77777777" w:rsidR="007310BD" w:rsidRPr="00EB4168" w:rsidRDefault="007310BD" w:rsidP="00EB4168">
      <w:pPr>
        <w:pStyle w:val="2f2"/>
        <w:spacing w:before="312" w:after="312"/>
      </w:pPr>
      <w:r w:rsidRPr="00EB4168">
        <w:t>[SW1]interface Vlanif12</w:t>
      </w:r>
    </w:p>
    <w:p w14:paraId="515F1A59" w14:textId="77777777" w:rsidR="007310BD" w:rsidRPr="00EB4168" w:rsidRDefault="007310BD" w:rsidP="00EB4168">
      <w:pPr>
        <w:pStyle w:val="2f2"/>
        <w:spacing w:before="312" w:after="312"/>
      </w:pPr>
      <w:r w:rsidRPr="00EB4168">
        <w:t>[SW1-Vlanif12] ip address 10.0.12.1 255.255.255.0</w:t>
      </w:r>
    </w:p>
    <w:p w14:paraId="4882AF82" w14:textId="77777777" w:rsidR="007310BD" w:rsidRPr="00EB4168" w:rsidRDefault="007310BD" w:rsidP="00EB4168">
      <w:pPr>
        <w:pStyle w:val="2f2"/>
        <w:spacing w:before="312" w:after="312"/>
      </w:pPr>
      <w:r w:rsidRPr="00EB4168">
        <w:t>[SW1-Vlanif12] quit</w:t>
      </w:r>
    </w:p>
    <w:p w14:paraId="5893ECA3" w14:textId="77777777" w:rsidR="007310BD" w:rsidRPr="00EB4168" w:rsidRDefault="007310BD" w:rsidP="00EB4168">
      <w:pPr>
        <w:pStyle w:val="2f2"/>
        <w:spacing w:before="312" w:after="312"/>
      </w:pPr>
    </w:p>
    <w:p w14:paraId="3DE9FDF6" w14:textId="77777777" w:rsidR="007310BD" w:rsidRPr="00EB4168" w:rsidRDefault="007310BD" w:rsidP="00EB4168">
      <w:pPr>
        <w:pStyle w:val="2f2"/>
        <w:spacing w:before="312" w:after="312"/>
      </w:pPr>
      <w:r w:rsidRPr="00EB4168">
        <w:t>[SW1]interface LoopBack 0</w:t>
      </w:r>
    </w:p>
    <w:p w14:paraId="54C08A8D" w14:textId="77777777" w:rsidR="007310BD" w:rsidRPr="00EB4168" w:rsidRDefault="007310BD" w:rsidP="00EB4168">
      <w:pPr>
        <w:pStyle w:val="2f2"/>
        <w:spacing w:before="312" w:after="312"/>
      </w:pPr>
      <w:r w:rsidRPr="00EB4168">
        <w:t>[SW1-LoopBack0] ip address 10.0.1.1 32</w:t>
      </w:r>
    </w:p>
    <w:p w14:paraId="7990284C" w14:textId="77777777" w:rsidR="007310BD" w:rsidRPr="00EB4168" w:rsidRDefault="007310BD" w:rsidP="00EB4168">
      <w:pPr>
        <w:pStyle w:val="2f2"/>
        <w:spacing w:before="312" w:after="312"/>
      </w:pPr>
      <w:r w:rsidRPr="00EB4168">
        <w:t>[SW1-LoopBack0] quit</w:t>
      </w:r>
    </w:p>
    <w:p w14:paraId="2A66ED16" w14:textId="77777777" w:rsidR="007310BD" w:rsidRPr="007310BD" w:rsidRDefault="007310BD" w:rsidP="0038023D">
      <w:pPr>
        <w:pStyle w:val="1e"/>
      </w:pPr>
      <w:r w:rsidRPr="007310BD">
        <w:t># On SW2, configure VLANs and interfaces.</w:t>
      </w:r>
    </w:p>
    <w:p w14:paraId="49A23A09" w14:textId="77777777" w:rsidR="007310BD" w:rsidRPr="00EB4168" w:rsidRDefault="007310BD" w:rsidP="00EB4168">
      <w:pPr>
        <w:pStyle w:val="2f2"/>
        <w:spacing w:before="312" w:after="312"/>
      </w:pPr>
      <w:r w:rsidRPr="00EB4168">
        <w:t>[SW2]vlan batch 12 23</w:t>
      </w:r>
    </w:p>
    <w:p w14:paraId="6F994B53" w14:textId="77777777" w:rsidR="007310BD" w:rsidRPr="00EB4168" w:rsidRDefault="007310BD" w:rsidP="00EB4168">
      <w:pPr>
        <w:pStyle w:val="2f2"/>
        <w:spacing w:before="312" w:after="312"/>
      </w:pPr>
    </w:p>
    <w:p w14:paraId="66EBAA1C" w14:textId="77777777" w:rsidR="007310BD" w:rsidRPr="00EB4168" w:rsidRDefault="007310BD" w:rsidP="00EB4168">
      <w:pPr>
        <w:pStyle w:val="2f2"/>
        <w:spacing w:before="312" w:after="312"/>
      </w:pPr>
      <w:r w:rsidRPr="00EB4168">
        <w:t>[SW2]interface GigabitEthernet0/0/2</w:t>
      </w:r>
    </w:p>
    <w:p w14:paraId="79E9D0DB" w14:textId="77777777" w:rsidR="007310BD" w:rsidRPr="00EB4168" w:rsidRDefault="007310BD" w:rsidP="00EB4168">
      <w:pPr>
        <w:pStyle w:val="2f2"/>
        <w:spacing w:before="312" w:after="312"/>
      </w:pPr>
      <w:r w:rsidRPr="00EB4168">
        <w:t>[SW2-GigabitEthernet0/0/2] port link-type trunk</w:t>
      </w:r>
    </w:p>
    <w:p w14:paraId="19FE55DA" w14:textId="77777777" w:rsidR="007310BD" w:rsidRPr="00EB4168" w:rsidRDefault="007310BD" w:rsidP="00EB4168">
      <w:pPr>
        <w:pStyle w:val="2f2"/>
        <w:spacing w:before="312" w:after="312"/>
      </w:pPr>
      <w:r w:rsidRPr="00EB4168">
        <w:t>[SW2-GigabitEthernet0/0/2] port trunk allow-pass vlan 12</w:t>
      </w:r>
    </w:p>
    <w:p w14:paraId="4D303C13" w14:textId="77777777" w:rsidR="007310BD" w:rsidRPr="00EB4168" w:rsidRDefault="007310BD" w:rsidP="00EB4168">
      <w:pPr>
        <w:pStyle w:val="2f2"/>
        <w:spacing w:before="312" w:after="312"/>
      </w:pPr>
      <w:r w:rsidRPr="00EB4168">
        <w:t>[SW2-GigabitEthernet0/0/2 quit</w:t>
      </w:r>
    </w:p>
    <w:p w14:paraId="4E7D815D" w14:textId="77777777" w:rsidR="007310BD" w:rsidRPr="00EB4168" w:rsidRDefault="007310BD" w:rsidP="00EB4168">
      <w:pPr>
        <w:pStyle w:val="2f2"/>
        <w:spacing w:before="312" w:after="312"/>
      </w:pPr>
      <w:r w:rsidRPr="00EB4168">
        <w:t>[SW2]interface GigabitEthernet0/0/3</w:t>
      </w:r>
    </w:p>
    <w:p w14:paraId="3FD8AC2B" w14:textId="77777777" w:rsidR="007310BD" w:rsidRPr="00EB4168" w:rsidRDefault="007310BD" w:rsidP="00EB4168">
      <w:pPr>
        <w:pStyle w:val="2f2"/>
        <w:spacing w:before="312" w:after="312"/>
      </w:pPr>
      <w:r w:rsidRPr="00EB4168">
        <w:t>[SW2-GigabitEthernet0/0/3] port link-type trunk</w:t>
      </w:r>
    </w:p>
    <w:p w14:paraId="7651D039" w14:textId="77777777" w:rsidR="007310BD" w:rsidRPr="00EB4168" w:rsidRDefault="007310BD" w:rsidP="00EB4168">
      <w:pPr>
        <w:pStyle w:val="2f2"/>
        <w:spacing w:before="312" w:after="312"/>
      </w:pPr>
      <w:r w:rsidRPr="00EB4168">
        <w:t>[SW2-GigabitEthernet0/0/3] port trunk allow-pass vlan 23</w:t>
      </w:r>
    </w:p>
    <w:p w14:paraId="3BAE1C69" w14:textId="77777777" w:rsidR="007310BD" w:rsidRPr="00EB4168" w:rsidRDefault="007310BD" w:rsidP="00EB4168">
      <w:pPr>
        <w:pStyle w:val="2f2"/>
        <w:spacing w:before="312" w:after="312"/>
      </w:pPr>
      <w:r w:rsidRPr="00EB4168">
        <w:t>[SW2-GigabitEthernet0/0/3] quit</w:t>
      </w:r>
    </w:p>
    <w:p w14:paraId="2184ABCF" w14:textId="77777777" w:rsidR="007310BD" w:rsidRPr="00EB4168" w:rsidRDefault="007310BD" w:rsidP="00EB4168">
      <w:pPr>
        <w:pStyle w:val="2f2"/>
        <w:spacing w:before="312" w:after="312"/>
      </w:pPr>
    </w:p>
    <w:p w14:paraId="79BFD87F" w14:textId="77777777" w:rsidR="007310BD" w:rsidRPr="00EB4168" w:rsidRDefault="007310BD" w:rsidP="00EB4168">
      <w:pPr>
        <w:pStyle w:val="2f2"/>
        <w:spacing w:before="312" w:after="312"/>
      </w:pPr>
      <w:r w:rsidRPr="00EB4168">
        <w:t>[SW2]interface Vlanif12</w:t>
      </w:r>
    </w:p>
    <w:p w14:paraId="4FE17819" w14:textId="77777777" w:rsidR="007310BD" w:rsidRPr="00EB4168" w:rsidRDefault="007310BD" w:rsidP="00EB4168">
      <w:pPr>
        <w:pStyle w:val="2f2"/>
        <w:spacing w:before="312" w:after="312"/>
      </w:pPr>
      <w:r w:rsidRPr="00EB4168">
        <w:t>[SW2-Vlanif12] ip address 10.0.12.2 255.255.255.0</w:t>
      </w:r>
    </w:p>
    <w:p w14:paraId="17C92995" w14:textId="77777777" w:rsidR="007310BD" w:rsidRPr="00EB4168" w:rsidRDefault="007310BD" w:rsidP="00EB4168">
      <w:pPr>
        <w:pStyle w:val="2f2"/>
        <w:spacing w:before="312" w:after="312"/>
      </w:pPr>
      <w:r w:rsidRPr="00EB4168">
        <w:t>[SW2-Vlanif12] quit</w:t>
      </w:r>
    </w:p>
    <w:p w14:paraId="1B4CEC15" w14:textId="77777777" w:rsidR="007310BD" w:rsidRPr="00EB4168" w:rsidRDefault="007310BD" w:rsidP="00EB4168">
      <w:pPr>
        <w:pStyle w:val="2f2"/>
        <w:spacing w:before="312" w:after="312"/>
      </w:pPr>
      <w:r w:rsidRPr="00EB4168">
        <w:t>[SW2]interface Vlanif23</w:t>
      </w:r>
    </w:p>
    <w:p w14:paraId="7109A8E2" w14:textId="77777777" w:rsidR="007310BD" w:rsidRPr="00EB4168" w:rsidRDefault="007310BD" w:rsidP="00EB4168">
      <w:pPr>
        <w:pStyle w:val="2f2"/>
        <w:spacing w:before="312" w:after="312"/>
      </w:pPr>
      <w:r w:rsidRPr="00EB4168">
        <w:t>[SW2-Vlanif23] ip address 10.0.23.2 255.255.255.0</w:t>
      </w:r>
    </w:p>
    <w:p w14:paraId="1AA0DC57" w14:textId="77777777" w:rsidR="007310BD" w:rsidRPr="00EB4168" w:rsidRDefault="007310BD" w:rsidP="00EB4168">
      <w:pPr>
        <w:pStyle w:val="2f2"/>
        <w:spacing w:before="312" w:after="312"/>
      </w:pPr>
      <w:r w:rsidRPr="00EB4168">
        <w:t>[SW2-Vlanif23] quit</w:t>
      </w:r>
    </w:p>
    <w:p w14:paraId="2831C15C" w14:textId="77777777" w:rsidR="007310BD" w:rsidRPr="00EB4168" w:rsidRDefault="007310BD" w:rsidP="00EB4168">
      <w:pPr>
        <w:pStyle w:val="2f2"/>
        <w:spacing w:before="312" w:after="312"/>
      </w:pPr>
    </w:p>
    <w:p w14:paraId="17D3B267" w14:textId="77777777" w:rsidR="007310BD" w:rsidRPr="00EB4168" w:rsidRDefault="007310BD" w:rsidP="00EB4168">
      <w:pPr>
        <w:pStyle w:val="2f2"/>
        <w:spacing w:before="312" w:after="312"/>
      </w:pPr>
      <w:r w:rsidRPr="00EB4168">
        <w:t>[SW2]interface LoopBack 0</w:t>
      </w:r>
    </w:p>
    <w:p w14:paraId="2F6FD3F0" w14:textId="77777777" w:rsidR="007310BD" w:rsidRPr="00EB4168" w:rsidRDefault="007310BD" w:rsidP="00EB4168">
      <w:pPr>
        <w:pStyle w:val="2f2"/>
        <w:spacing w:before="312" w:after="312"/>
      </w:pPr>
      <w:r w:rsidRPr="00EB4168">
        <w:t>[SW2-LoopBack0] ip address 10.0.2.2 32</w:t>
      </w:r>
    </w:p>
    <w:p w14:paraId="74975F65" w14:textId="4FC33371" w:rsidR="007310BD" w:rsidRPr="00EB4168" w:rsidRDefault="007310BD" w:rsidP="00EB4168">
      <w:pPr>
        <w:pStyle w:val="2f2"/>
        <w:spacing w:before="312" w:after="312"/>
      </w:pPr>
      <w:r w:rsidRPr="00EB4168">
        <w:t>[SW2-LoopBack0] quit</w:t>
      </w:r>
    </w:p>
    <w:p w14:paraId="6E339735" w14:textId="77777777" w:rsidR="007310BD" w:rsidRPr="007310BD" w:rsidRDefault="007310BD" w:rsidP="007310BD">
      <w:pPr>
        <w:topLinePunct w:val="0"/>
        <w:adjustRightInd/>
        <w:spacing w:before="0" w:after="0"/>
        <w:ind w:left="1701"/>
        <w:rPr>
          <w:rFonts w:ascii="Huawei Sans" w:hAnsi="Huawei Sans" w:cs="Courier New"/>
          <w:snapToGrid w:val="0"/>
          <w:spacing w:val="-1"/>
          <w:sz w:val="16"/>
          <w:szCs w:val="16"/>
        </w:rPr>
      </w:pPr>
    </w:p>
    <w:p w14:paraId="4C3CAD49" w14:textId="77777777" w:rsidR="007310BD" w:rsidRPr="007310BD" w:rsidRDefault="007310BD" w:rsidP="0038023D">
      <w:pPr>
        <w:pStyle w:val="1e"/>
      </w:pPr>
      <w:r w:rsidRPr="007310BD">
        <w:t># On SW3, configure VLANs and interfaces.</w:t>
      </w:r>
    </w:p>
    <w:p w14:paraId="4ED0AC0D" w14:textId="77777777" w:rsidR="007310BD" w:rsidRPr="00EB4168" w:rsidRDefault="007310BD" w:rsidP="00EB4168">
      <w:pPr>
        <w:pStyle w:val="2f2"/>
        <w:spacing w:before="312" w:after="312"/>
      </w:pPr>
      <w:r w:rsidRPr="00EB4168">
        <w:t>[SW3]vlan batch 23 200</w:t>
      </w:r>
    </w:p>
    <w:p w14:paraId="36654318" w14:textId="77777777" w:rsidR="007310BD" w:rsidRPr="00EB4168" w:rsidRDefault="007310BD" w:rsidP="00EB4168">
      <w:pPr>
        <w:pStyle w:val="2f2"/>
        <w:spacing w:before="312" w:after="312"/>
      </w:pPr>
    </w:p>
    <w:p w14:paraId="65CBB76C" w14:textId="77777777" w:rsidR="007310BD" w:rsidRPr="00EB4168" w:rsidRDefault="007310BD" w:rsidP="00EB4168">
      <w:pPr>
        <w:pStyle w:val="2f2"/>
        <w:spacing w:before="312" w:after="312"/>
      </w:pPr>
      <w:r w:rsidRPr="00EB4168">
        <w:t>[SW3]interface GigabitEthernet0/0/1</w:t>
      </w:r>
    </w:p>
    <w:p w14:paraId="5348A3EB" w14:textId="77777777" w:rsidR="007310BD" w:rsidRPr="00EB4168" w:rsidRDefault="007310BD" w:rsidP="00EB4168">
      <w:pPr>
        <w:pStyle w:val="2f2"/>
        <w:spacing w:before="312" w:after="312"/>
      </w:pPr>
      <w:r w:rsidRPr="00EB4168">
        <w:t>[SW3-GigabitEthernet0/0/1] port link-type trunk</w:t>
      </w:r>
    </w:p>
    <w:p w14:paraId="24C5479D" w14:textId="77777777" w:rsidR="007310BD" w:rsidRPr="00EB4168" w:rsidRDefault="007310BD" w:rsidP="00EB4168">
      <w:pPr>
        <w:pStyle w:val="2f2"/>
        <w:spacing w:before="312" w:after="312"/>
      </w:pPr>
      <w:r w:rsidRPr="00EB4168">
        <w:t>[SW3-GigabitEthernet0/0/1] port trunk allow-pass vlan 23</w:t>
      </w:r>
    </w:p>
    <w:p w14:paraId="3F591253" w14:textId="77777777" w:rsidR="007310BD" w:rsidRPr="00EB4168" w:rsidRDefault="007310BD" w:rsidP="00EB4168">
      <w:pPr>
        <w:pStyle w:val="2f2"/>
        <w:spacing w:before="312" w:after="312"/>
      </w:pPr>
      <w:r w:rsidRPr="00EB4168">
        <w:t>[SW3-GigabitEthernet0/0/1] quit</w:t>
      </w:r>
    </w:p>
    <w:p w14:paraId="5720CE25" w14:textId="77777777" w:rsidR="007310BD" w:rsidRPr="00EB4168" w:rsidRDefault="007310BD" w:rsidP="00EB4168">
      <w:pPr>
        <w:pStyle w:val="2f2"/>
        <w:spacing w:before="312" w:after="312"/>
      </w:pPr>
    </w:p>
    <w:p w14:paraId="20915309" w14:textId="77777777" w:rsidR="007310BD" w:rsidRPr="00EB4168" w:rsidRDefault="007310BD" w:rsidP="00EB4168">
      <w:pPr>
        <w:pStyle w:val="2f2"/>
        <w:spacing w:before="312" w:after="312"/>
      </w:pPr>
      <w:r w:rsidRPr="00EB4168">
        <w:t>[SW3]interface Vlanif 23</w:t>
      </w:r>
    </w:p>
    <w:p w14:paraId="022B41D6" w14:textId="77777777" w:rsidR="007310BD" w:rsidRPr="00EB4168" w:rsidRDefault="007310BD" w:rsidP="00EB4168">
      <w:pPr>
        <w:pStyle w:val="2f2"/>
        <w:spacing w:before="312" w:after="312"/>
      </w:pPr>
      <w:r w:rsidRPr="00EB4168">
        <w:t>[SW3-Vlanif23] ip address 10.0.23.3 255.255.255.0</w:t>
      </w:r>
    </w:p>
    <w:p w14:paraId="50895FBF" w14:textId="77777777" w:rsidR="007310BD" w:rsidRPr="00EB4168" w:rsidRDefault="007310BD" w:rsidP="00EB4168">
      <w:pPr>
        <w:pStyle w:val="2f2"/>
        <w:spacing w:before="312" w:after="312"/>
      </w:pPr>
      <w:r w:rsidRPr="00EB4168">
        <w:t>[SW3-Vlanif23] quit</w:t>
      </w:r>
    </w:p>
    <w:p w14:paraId="412AF449" w14:textId="77777777" w:rsidR="007310BD" w:rsidRPr="00EB4168" w:rsidRDefault="007310BD" w:rsidP="00EB4168">
      <w:pPr>
        <w:pStyle w:val="2f2"/>
        <w:spacing w:before="312" w:after="312"/>
      </w:pPr>
    </w:p>
    <w:p w14:paraId="27EA7375" w14:textId="77777777" w:rsidR="007310BD" w:rsidRPr="00EB4168" w:rsidRDefault="007310BD" w:rsidP="00EB4168">
      <w:pPr>
        <w:pStyle w:val="2f2"/>
        <w:spacing w:before="312" w:after="312"/>
      </w:pPr>
      <w:r w:rsidRPr="00EB4168">
        <w:t>[SW3]interface LoopBack 0</w:t>
      </w:r>
    </w:p>
    <w:p w14:paraId="685C084C" w14:textId="77777777" w:rsidR="007310BD" w:rsidRPr="00EB4168" w:rsidRDefault="007310BD" w:rsidP="00EB4168">
      <w:pPr>
        <w:pStyle w:val="2f2"/>
        <w:spacing w:before="312" w:after="312"/>
      </w:pPr>
      <w:r w:rsidRPr="00EB4168">
        <w:t>[SW3-LoopBack0] ip address 10.0.3.3 32</w:t>
      </w:r>
    </w:p>
    <w:p w14:paraId="2DB73FAD" w14:textId="77777777" w:rsidR="007310BD" w:rsidRPr="00EB4168" w:rsidRDefault="007310BD" w:rsidP="00EB4168">
      <w:pPr>
        <w:pStyle w:val="2f2"/>
        <w:spacing w:before="312" w:after="312"/>
      </w:pPr>
      <w:r w:rsidRPr="00EB4168">
        <w:t>[SW3-LoopBack0] quit</w:t>
      </w:r>
    </w:p>
    <w:p w14:paraId="6A12912F" w14:textId="77777777" w:rsidR="007310BD" w:rsidRPr="007310BD" w:rsidRDefault="007310BD" w:rsidP="007310BD">
      <w:pPr>
        <w:topLinePunct w:val="0"/>
        <w:adjustRightInd/>
        <w:spacing w:before="0" w:after="0"/>
        <w:ind w:left="1701"/>
        <w:rPr>
          <w:rFonts w:ascii="Huawei Sans" w:hAnsi="Huawei Sans" w:cs="Courier New"/>
          <w:snapToGrid w:val="0"/>
          <w:spacing w:val="-1"/>
          <w:sz w:val="16"/>
          <w:szCs w:val="16"/>
        </w:rPr>
      </w:pPr>
    </w:p>
    <w:p w14:paraId="6558A0E6" w14:textId="77777777" w:rsidR="007310BD" w:rsidRPr="007310BD" w:rsidRDefault="007310BD" w:rsidP="0038023D">
      <w:pPr>
        <w:pStyle w:val="1e"/>
      </w:pPr>
      <w:r w:rsidRPr="007310BD">
        <w:t># Test the connectivity of interconnection interfaces.</w:t>
      </w:r>
    </w:p>
    <w:p w14:paraId="142175D1" w14:textId="77777777" w:rsidR="007310BD" w:rsidRPr="00EB4168" w:rsidRDefault="007310BD" w:rsidP="00EB4168">
      <w:pPr>
        <w:pStyle w:val="2f2"/>
        <w:spacing w:before="312" w:after="312"/>
      </w:pPr>
      <w:r w:rsidRPr="00EB4168">
        <w:t>&lt;SW2&gt;ping 10.0.12.1</w:t>
      </w:r>
    </w:p>
    <w:p w14:paraId="62B199BB" w14:textId="77777777" w:rsidR="007310BD" w:rsidRPr="00EB4168" w:rsidRDefault="007310BD" w:rsidP="00EB4168">
      <w:pPr>
        <w:pStyle w:val="2f2"/>
        <w:spacing w:before="312" w:after="312"/>
      </w:pPr>
      <w:r w:rsidRPr="00EB4168">
        <w:t xml:space="preserve">  PING 10.0.12.1: 56  data bytes, press CTRL_C to break</w:t>
      </w:r>
    </w:p>
    <w:p w14:paraId="52638DB9" w14:textId="77777777" w:rsidR="007310BD" w:rsidRPr="00EB4168" w:rsidRDefault="007310BD" w:rsidP="00EB4168">
      <w:pPr>
        <w:pStyle w:val="2f2"/>
        <w:spacing w:before="312" w:after="312"/>
      </w:pPr>
      <w:r w:rsidRPr="00EB4168">
        <w:t xml:space="preserve">    Reply from 10.0.12.1: bytes=56 Sequence=1 ttl=255 time=50 ms</w:t>
      </w:r>
    </w:p>
    <w:p w14:paraId="5040D689" w14:textId="77777777" w:rsidR="007310BD" w:rsidRPr="00EB4168" w:rsidRDefault="007310BD" w:rsidP="00EB4168">
      <w:pPr>
        <w:pStyle w:val="2f2"/>
        <w:spacing w:before="312" w:after="312"/>
      </w:pPr>
      <w:r w:rsidRPr="00EB4168">
        <w:t xml:space="preserve">    Reply from 10.0.12.1: bytes=56 Sequence=2 ttl=255 time=40 ms</w:t>
      </w:r>
    </w:p>
    <w:p w14:paraId="627327EC" w14:textId="77777777" w:rsidR="007310BD" w:rsidRPr="00EB4168" w:rsidRDefault="007310BD" w:rsidP="00EB4168">
      <w:pPr>
        <w:pStyle w:val="2f2"/>
        <w:spacing w:before="312" w:after="312"/>
      </w:pPr>
      <w:r w:rsidRPr="00EB4168">
        <w:t xml:space="preserve">    Reply from 10.0.12.1: bytes=56 Sequence=3 ttl=255 time=50 ms</w:t>
      </w:r>
    </w:p>
    <w:p w14:paraId="76CF86FC" w14:textId="77777777" w:rsidR="007310BD" w:rsidRPr="00EB4168" w:rsidRDefault="007310BD" w:rsidP="00EB4168">
      <w:pPr>
        <w:pStyle w:val="2f2"/>
        <w:spacing w:before="312" w:after="312"/>
      </w:pPr>
      <w:r w:rsidRPr="00EB4168">
        <w:t xml:space="preserve">    Reply from 10.0.12.1: bytes=56 Sequence=4 ttl=255 time=40 ms</w:t>
      </w:r>
    </w:p>
    <w:p w14:paraId="127A743A" w14:textId="77777777" w:rsidR="007310BD" w:rsidRPr="00EB4168" w:rsidRDefault="007310BD" w:rsidP="00EB4168">
      <w:pPr>
        <w:pStyle w:val="2f2"/>
        <w:spacing w:before="312" w:after="312"/>
      </w:pPr>
      <w:r w:rsidRPr="00EB4168">
        <w:t xml:space="preserve">    Reply from 10.0.12.1: bytes=56 Sequence=5 ttl=255 time=30 ms</w:t>
      </w:r>
    </w:p>
    <w:p w14:paraId="7EC98027" w14:textId="77777777" w:rsidR="007310BD" w:rsidRPr="00EB4168" w:rsidRDefault="007310BD" w:rsidP="00EB4168">
      <w:pPr>
        <w:pStyle w:val="2f2"/>
        <w:spacing w:before="312" w:after="312"/>
      </w:pPr>
      <w:r w:rsidRPr="00EB4168">
        <w:t xml:space="preserve">  --- 10.0.12.1 ping statistics ---</w:t>
      </w:r>
    </w:p>
    <w:p w14:paraId="13464305" w14:textId="77777777" w:rsidR="007310BD" w:rsidRPr="00EB4168" w:rsidRDefault="007310BD" w:rsidP="00EB4168">
      <w:pPr>
        <w:pStyle w:val="2f2"/>
        <w:spacing w:before="312" w:after="312"/>
      </w:pPr>
      <w:r w:rsidRPr="00EB4168">
        <w:t xml:space="preserve">    5 packet(s) transmitted</w:t>
      </w:r>
    </w:p>
    <w:p w14:paraId="0985CB32" w14:textId="77777777" w:rsidR="007310BD" w:rsidRPr="00EB4168" w:rsidRDefault="007310BD" w:rsidP="00EB4168">
      <w:pPr>
        <w:pStyle w:val="2f2"/>
        <w:spacing w:before="312" w:after="312"/>
      </w:pPr>
      <w:r w:rsidRPr="00EB4168">
        <w:t xml:space="preserve">    5 packet(s) received</w:t>
      </w:r>
    </w:p>
    <w:p w14:paraId="6CD0EF5D" w14:textId="77777777" w:rsidR="007310BD" w:rsidRPr="00EB4168" w:rsidRDefault="007310BD" w:rsidP="00EB4168">
      <w:pPr>
        <w:pStyle w:val="2f2"/>
        <w:spacing w:before="312" w:after="312"/>
      </w:pPr>
      <w:r w:rsidRPr="00EB4168">
        <w:t xml:space="preserve">    0.00% packet loss</w:t>
      </w:r>
    </w:p>
    <w:p w14:paraId="267BB773" w14:textId="77777777" w:rsidR="007310BD" w:rsidRPr="00EB4168" w:rsidRDefault="007310BD" w:rsidP="00EB4168">
      <w:pPr>
        <w:pStyle w:val="2f2"/>
        <w:spacing w:before="312" w:after="312"/>
      </w:pPr>
      <w:r w:rsidRPr="00EB4168">
        <w:t>round-trip min/avg/max = 30/42/50 ms</w:t>
      </w:r>
    </w:p>
    <w:p w14:paraId="73398992" w14:textId="77777777" w:rsidR="007310BD" w:rsidRPr="00EB4168" w:rsidRDefault="007310BD" w:rsidP="00EB4168">
      <w:pPr>
        <w:pStyle w:val="2f2"/>
        <w:spacing w:before="312" w:after="312"/>
      </w:pPr>
      <w:r w:rsidRPr="00EB4168">
        <w:t>&lt;SW2&gt;ping 10.0.23.3</w:t>
      </w:r>
    </w:p>
    <w:p w14:paraId="015F9B3B" w14:textId="77777777" w:rsidR="007310BD" w:rsidRPr="00EB4168" w:rsidRDefault="007310BD" w:rsidP="00EB4168">
      <w:pPr>
        <w:pStyle w:val="2f2"/>
        <w:spacing w:before="312" w:after="312"/>
      </w:pPr>
      <w:r w:rsidRPr="00EB4168">
        <w:t xml:space="preserve">  PING 10.0.23.3: 56  data bytes, press CTRL_C to break</w:t>
      </w:r>
    </w:p>
    <w:p w14:paraId="4BD2DD35" w14:textId="77777777" w:rsidR="007310BD" w:rsidRPr="00EB4168" w:rsidRDefault="007310BD" w:rsidP="00EB4168">
      <w:pPr>
        <w:pStyle w:val="2f2"/>
        <w:spacing w:before="312" w:after="312"/>
      </w:pPr>
      <w:r w:rsidRPr="00EB4168">
        <w:t xml:space="preserve">    Reply from 10.0.23.3: bytes=56 Sequence=1 ttl=255 time=60 ms</w:t>
      </w:r>
    </w:p>
    <w:p w14:paraId="737D0BA0" w14:textId="77777777" w:rsidR="007310BD" w:rsidRPr="00EB4168" w:rsidRDefault="007310BD" w:rsidP="00EB4168">
      <w:pPr>
        <w:pStyle w:val="2f2"/>
        <w:spacing w:before="312" w:after="312"/>
      </w:pPr>
      <w:r w:rsidRPr="00EB4168">
        <w:t xml:space="preserve">    Reply from 10.0.23.3: bytes=56 Sequence=2 ttl=255 time=30 ms</w:t>
      </w:r>
    </w:p>
    <w:p w14:paraId="1F33E879" w14:textId="77777777" w:rsidR="007310BD" w:rsidRPr="00EB4168" w:rsidRDefault="007310BD" w:rsidP="00EB4168">
      <w:pPr>
        <w:pStyle w:val="2f2"/>
        <w:spacing w:before="312" w:after="312"/>
      </w:pPr>
      <w:r w:rsidRPr="00EB4168">
        <w:t xml:space="preserve">    Reply from 10.0.23.3: bytes=56 Sequence=3 ttl=255 time=40 ms</w:t>
      </w:r>
    </w:p>
    <w:p w14:paraId="256A1A70" w14:textId="77777777" w:rsidR="007310BD" w:rsidRPr="00EB4168" w:rsidRDefault="007310BD" w:rsidP="00EB4168">
      <w:pPr>
        <w:pStyle w:val="2f2"/>
        <w:spacing w:before="312" w:after="312"/>
      </w:pPr>
      <w:r w:rsidRPr="00EB4168">
        <w:t xml:space="preserve">    Reply from 10.0.23.3: bytes=56 Sequence=4 ttl=255 time=30 ms</w:t>
      </w:r>
    </w:p>
    <w:p w14:paraId="7285022B" w14:textId="77777777" w:rsidR="007310BD" w:rsidRPr="00EB4168" w:rsidRDefault="007310BD" w:rsidP="00EB4168">
      <w:pPr>
        <w:pStyle w:val="2f2"/>
        <w:spacing w:before="312" w:after="312"/>
      </w:pPr>
      <w:r w:rsidRPr="00EB4168">
        <w:t xml:space="preserve">    Reply from 10.0.23.3: bytes=56 Sequence=5 ttl=255 time=50 ms</w:t>
      </w:r>
    </w:p>
    <w:p w14:paraId="73B11066" w14:textId="77777777" w:rsidR="007310BD" w:rsidRPr="00EB4168" w:rsidRDefault="007310BD" w:rsidP="00EB4168">
      <w:pPr>
        <w:pStyle w:val="2f2"/>
        <w:spacing w:before="312" w:after="312"/>
      </w:pPr>
      <w:r w:rsidRPr="00EB4168">
        <w:t xml:space="preserve">  --- 10.0.23.3 ping statistics ---</w:t>
      </w:r>
    </w:p>
    <w:p w14:paraId="6ACEFEBB" w14:textId="77777777" w:rsidR="007310BD" w:rsidRPr="00EB4168" w:rsidRDefault="007310BD" w:rsidP="00EB4168">
      <w:pPr>
        <w:pStyle w:val="2f2"/>
        <w:spacing w:before="312" w:after="312"/>
      </w:pPr>
      <w:r w:rsidRPr="00EB4168">
        <w:t xml:space="preserve">    5 packet(s) transmitted</w:t>
      </w:r>
    </w:p>
    <w:p w14:paraId="220F3882" w14:textId="77777777" w:rsidR="007310BD" w:rsidRPr="00EB4168" w:rsidRDefault="007310BD" w:rsidP="00EB4168">
      <w:pPr>
        <w:pStyle w:val="2f2"/>
        <w:spacing w:before="312" w:after="312"/>
      </w:pPr>
      <w:r w:rsidRPr="00EB4168">
        <w:t xml:space="preserve">    5 packet(s) received</w:t>
      </w:r>
    </w:p>
    <w:p w14:paraId="3CF78E58" w14:textId="77777777" w:rsidR="007310BD" w:rsidRPr="00EB4168" w:rsidRDefault="007310BD" w:rsidP="00EB4168">
      <w:pPr>
        <w:pStyle w:val="2f2"/>
        <w:spacing w:before="312" w:after="312"/>
      </w:pPr>
      <w:r w:rsidRPr="00EB4168">
        <w:t xml:space="preserve">    0.00% packet loss</w:t>
      </w:r>
    </w:p>
    <w:p w14:paraId="001CABE0" w14:textId="77777777" w:rsidR="007310BD" w:rsidRPr="00EB4168" w:rsidRDefault="007310BD" w:rsidP="00EB4168">
      <w:pPr>
        <w:pStyle w:val="2f2"/>
        <w:spacing w:before="312" w:after="312"/>
      </w:pPr>
      <w:r w:rsidRPr="00EB4168">
        <w:t xml:space="preserve">    round-trip min/avg/max = 30/42/60 ms</w:t>
      </w:r>
    </w:p>
    <w:p w14:paraId="66FA650C" w14:textId="77777777" w:rsidR="007310BD" w:rsidRPr="007310BD" w:rsidRDefault="007310BD" w:rsidP="0038023D">
      <w:pPr>
        <w:pStyle w:val="1e"/>
      </w:pPr>
      <w:r w:rsidRPr="007310BD">
        <w:t>On SW2, test the connectivity with VLANIF interfaces on SW1 and SW3.</w:t>
      </w:r>
    </w:p>
    <w:p w14:paraId="2F0371CD" w14:textId="77777777" w:rsidR="007310BD" w:rsidRPr="007310BD" w:rsidRDefault="007310BD" w:rsidP="0038023D">
      <w:pPr>
        <w:pStyle w:val="1e"/>
      </w:pPr>
      <w:r w:rsidRPr="007310BD">
        <w:t># On SW1, configure OSPF.</w:t>
      </w:r>
    </w:p>
    <w:p w14:paraId="323191AD" w14:textId="77777777" w:rsidR="007310BD" w:rsidRPr="00EB4168" w:rsidRDefault="007310BD" w:rsidP="00EB4168">
      <w:pPr>
        <w:pStyle w:val="2f2"/>
        <w:spacing w:before="312" w:after="312"/>
      </w:pPr>
      <w:r w:rsidRPr="00EB4168">
        <w:t>[SW1]ospf 1 router-id 10.0.1.1</w:t>
      </w:r>
    </w:p>
    <w:p w14:paraId="32AE6946" w14:textId="77777777" w:rsidR="007310BD" w:rsidRPr="00EB4168" w:rsidRDefault="007310BD" w:rsidP="00EB4168">
      <w:pPr>
        <w:pStyle w:val="2f2"/>
        <w:spacing w:before="312" w:after="312"/>
      </w:pPr>
      <w:r w:rsidRPr="00EB4168">
        <w:t>[SW1-ospf-1] area 0.0.0.0</w:t>
      </w:r>
    </w:p>
    <w:p w14:paraId="68096A95" w14:textId="77777777" w:rsidR="007310BD" w:rsidRPr="00EB4168" w:rsidRDefault="007310BD" w:rsidP="00EB4168">
      <w:pPr>
        <w:pStyle w:val="2f2"/>
        <w:spacing w:before="312" w:after="312"/>
      </w:pPr>
      <w:r w:rsidRPr="00EB4168">
        <w:t>[SW1-ospf-1-area-0.0.0.0] network 10.0.1.1 0.0.0.0</w:t>
      </w:r>
    </w:p>
    <w:p w14:paraId="4C4AD342" w14:textId="77777777" w:rsidR="007310BD" w:rsidRPr="00EB4168" w:rsidRDefault="007310BD" w:rsidP="00EB4168">
      <w:pPr>
        <w:pStyle w:val="2f2"/>
        <w:spacing w:before="312" w:after="312"/>
      </w:pPr>
      <w:r w:rsidRPr="00EB4168">
        <w:t>[SW1-ospf-1-area-0.0.0.0] network 10.0.12.0 0.0.0.255</w:t>
      </w:r>
    </w:p>
    <w:p w14:paraId="6D9771DA" w14:textId="77777777" w:rsidR="007310BD" w:rsidRPr="00EB4168" w:rsidRDefault="007310BD" w:rsidP="00EB4168">
      <w:pPr>
        <w:pStyle w:val="2f2"/>
        <w:spacing w:before="312" w:after="312"/>
      </w:pPr>
      <w:r w:rsidRPr="00EB4168">
        <w:t>[SW1-ospf-1-area-0.0.0.0] quit</w:t>
      </w:r>
    </w:p>
    <w:p w14:paraId="65F7A118" w14:textId="77777777" w:rsidR="007310BD" w:rsidRPr="007310BD" w:rsidRDefault="007310BD" w:rsidP="0038023D">
      <w:pPr>
        <w:pStyle w:val="1e"/>
      </w:pPr>
      <w:r w:rsidRPr="007310BD">
        <w:t>Use the IP address of Loopback0 as the router ID, and enable OSPF on Loopback0 and VLANIF 12.</w:t>
      </w:r>
    </w:p>
    <w:p w14:paraId="67EBFAF2" w14:textId="77777777" w:rsidR="007310BD" w:rsidRPr="007310BD" w:rsidRDefault="007310BD" w:rsidP="0038023D">
      <w:pPr>
        <w:pStyle w:val="1e"/>
      </w:pPr>
      <w:r w:rsidRPr="007310BD">
        <w:t># On SW2, configure OSPF.</w:t>
      </w:r>
    </w:p>
    <w:p w14:paraId="6306FEF6" w14:textId="77777777" w:rsidR="007310BD" w:rsidRPr="00EB4168" w:rsidRDefault="007310BD" w:rsidP="00EB4168">
      <w:pPr>
        <w:pStyle w:val="2f2"/>
        <w:spacing w:before="312" w:after="312"/>
      </w:pPr>
      <w:r w:rsidRPr="00EB4168">
        <w:t>[SW2]ospf 1 router-id 10.0.2.2</w:t>
      </w:r>
    </w:p>
    <w:p w14:paraId="1E701689" w14:textId="77777777" w:rsidR="007310BD" w:rsidRPr="00EB4168" w:rsidRDefault="007310BD" w:rsidP="00EB4168">
      <w:pPr>
        <w:pStyle w:val="2f2"/>
        <w:spacing w:before="312" w:after="312"/>
      </w:pPr>
      <w:r w:rsidRPr="00EB4168">
        <w:t>[SW2-ospf-1] area 0.0.0.0</w:t>
      </w:r>
    </w:p>
    <w:p w14:paraId="4D1D4037" w14:textId="77777777" w:rsidR="007310BD" w:rsidRPr="00EB4168" w:rsidRDefault="007310BD" w:rsidP="00EB4168">
      <w:pPr>
        <w:pStyle w:val="2f2"/>
        <w:spacing w:before="312" w:after="312"/>
      </w:pPr>
      <w:r w:rsidRPr="00EB4168">
        <w:t>[SW2-ospf-1-area-0.0.0.0] network 10.0.2.2 0.0.0.0</w:t>
      </w:r>
    </w:p>
    <w:p w14:paraId="76354B87" w14:textId="77777777" w:rsidR="007310BD" w:rsidRPr="00EB4168" w:rsidRDefault="007310BD" w:rsidP="00EB4168">
      <w:pPr>
        <w:pStyle w:val="2f2"/>
        <w:spacing w:before="312" w:after="312"/>
      </w:pPr>
      <w:r w:rsidRPr="00EB4168">
        <w:t>[SW2-ospf-1-area-0.0.0.0] network 10.0.12.0 0.0.0.255</w:t>
      </w:r>
    </w:p>
    <w:p w14:paraId="759F7A2B" w14:textId="77777777" w:rsidR="007310BD" w:rsidRPr="00EB4168" w:rsidRDefault="007310BD" w:rsidP="00EB4168">
      <w:pPr>
        <w:pStyle w:val="2f2"/>
        <w:spacing w:before="312" w:after="312"/>
      </w:pPr>
      <w:r w:rsidRPr="00EB4168">
        <w:t>[SW2-ospf-1-area-0.0.0.0] network 10.0.23.0 0.0.0.255</w:t>
      </w:r>
    </w:p>
    <w:p w14:paraId="021EB4D8" w14:textId="77777777" w:rsidR="007310BD" w:rsidRPr="00EB4168" w:rsidRDefault="007310BD" w:rsidP="00EB4168">
      <w:pPr>
        <w:pStyle w:val="2f2"/>
        <w:spacing w:before="312" w:after="312"/>
      </w:pPr>
      <w:r w:rsidRPr="00EB4168">
        <w:t>[SW2-ospf-1-area-0.0.0.0] quit</w:t>
      </w:r>
    </w:p>
    <w:p w14:paraId="6F0C6143" w14:textId="77777777" w:rsidR="007310BD" w:rsidRPr="007310BD" w:rsidRDefault="007310BD" w:rsidP="0038023D">
      <w:pPr>
        <w:pStyle w:val="1e"/>
      </w:pPr>
      <w:r w:rsidRPr="007310BD">
        <w:t>Use the IP address of Loopback0 as the router ID, and enable OSPF on Loopback0, VLANIF 12, and VLANIF 23.</w:t>
      </w:r>
    </w:p>
    <w:p w14:paraId="48FC3A48" w14:textId="77777777" w:rsidR="007310BD" w:rsidRPr="007310BD" w:rsidRDefault="007310BD" w:rsidP="0038023D">
      <w:pPr>
        <w:pStyle w:val="1e"/>
      </w:pPr>
      <w:r w:rsidRPr="007310BD">
        <w:t># On SW3, configure OSPF.</w:t>
      </w:r>
    </w:p>
    <w:p w14:paraId="0F54BF24" w14:textId="77777777" w:rsidR="007310BD" w:rsidRPr="00EB4168" w:rsidRDefault="007310BD" w:rsidP="00EB4168">
      <w:pPr>
        <w:pStyle w:val="2f2"/>
        <w:spacing w:before="312" w:after="312"/>
      </w:pPr>
      <w:r w:rsidRPr="00EB4168">
        <w:t>[SW3]ospf 1 router-id 10.0.3.3</w:t>
      </w:r>
    </w:p>
    <w:p w14:paraId="41357988" w14:textId="77777777" w:rsidR="007310BD" w:rsidRPr="00EB4168" w:rsidRDefault="007310BD" w:rsidP="00EB4168">
      <w:pPr>
        <w:pStyle w:val="2f2"/>
        <w:spacing w:before="312" w:after="312"/>
      </w:pPr>
      <w:r w:rsidRPr="00EB4168">
        <w:t>[SW3-ospf-1] area 0.0.0.0</w:t>
      </w:r>
    </w:p>
    <w:p w14:paraId="3B842BC0" w14:textId="77777777" w:rsidR="007310BD" w:rsidRPr="00EB4168" w:rsidRDefault="007310BD" w:rsidP="00EB4168">
      <w:pPr>
        <w:pStyle w:val="2f2"/>
        <w:spacing w:before="312" w:after="312"/>
      </w:pPr>
      <w:r w:rsidRPr="00EB4168">
        <w:t>[SW3-ospf-1-area-0.0.0.0] network 10.0.3.3 0.0.0.0</w:t>
      </w:r>
    </w:p>
    <w:p w14:paraId="588F3A51" w14:textId="77777777" w:rsidR="007310BD" w:rsidRPr="00EB4168" w:rsidRDefault="007310BD" w:rsidP="00EB4168">
      <w:pPr>
        <w:pStyle w:val="2f2"/>
        <w:spacing w:before="312" w:after="312"/>
      </w:pPr>
      <w:r w:rsidRPr="00EB4168">
        <w:t>[SW3-ospf-1-area-0.0.0.0] network 10.0.23.0 0.0.0.255</w:t>
      </w:r>
    </w:p>
    <w:p w14:paraId="09BD1FE7" w14:textId="77777777" w:rsidR="007310BD" w:rsidRPr="00EB4168" w:rsidRDefault="007310BD" w:rsidP="00EB4168">
      <w:pPr>
        <w:pStyle w:val="2f2"/>
        <w:spacing w:before="312" w:after="312"/>
      </w:pPr>
      <w:r w:rsidRPr="00EB4168">
        <w:t>[SW3-ospf-1-area-0.0.0.0] quit</w:t>
      </w:r>
    </w:p>
    <w:p w14:paraId="377D98AA" w14:textId="77777777" w:rsidR="007310BD" w:rsidRPr="007310BD" w:rsidRDefault="007310BD" w:rsidP="0038023D">
      <w:pPr>
        <w:pStyle w:val="1e"/>
      </w:pPr>
      <w:r w:rsidRPr="007310BD">
        <w:t>Use the IP address of Loopback0 as the router ID, and enable OSPF on Loopback0 and VLANIF 23.</w:t>
      </w:r>
    </w:p>
    <w:p w14:paraId="685690FD" w14:textId="77777777" w:rsidR="007310BD" w:rsidRPr="007310BD" w:rsidRDefault="007310BD" w:rsidP="0038023D">
      <w:pPr>
        <w:pStyle w:val="1e"/>
      </w:pPr>
      <w:r w:rsidRPr="007310BD">
        <w:t># On SW2, check the OSPF neighbor relationship and OSPF routing table.</w:t>
      </w:r>
    </w:p>
    <w:p w14:paraId="5C0534F1" w14:textId="77777777" w:rsidR="007310BD" w:rsidRPr="00EB4168" w:rsidRDefault="007310BD" w:rsidP="00EB4168">
      <w:pPr>
        <w:pStyle w:val="2f2"/>
        <w:spacing w:before="312" w:after="312"/>
      </w:pPr>
      <w:r w:rsidRPr="00EB4168">
        <w:t>&lt;SW2&gt;display ospf peer</w:t>
      </w:r>
    </w:p>
    <w:p w14:paraId="4ECCE521" w14:textId="77777777" w:rsidR="007310BD" w:rsidRPr="00EB4168" w:rsidRDefault="007310BD" w:rsidP="00EB4168">
      <w:pPr>
        <w:pStyle w:val="2f2"/>
        <w:spacing w:before="312" w:after="312"/>
      </w:pPr>
      <w:r w:rsidRPr="00EB4168">
        <w:t xml:space="preserve">  OSPF Process 1 with Router ID 10.0.2.2</w:t>
      </w:r>
    </w:p>
    <w:p w14:paraId="257F0C31" w14:textId="77777777" w:rsidR="007310BD" w:rsidRPr="00EB4168" w:rsidRDefault="007310BD" w:rsidP="00EB4168">
      <w:pPr>
        <w:pStyle w:val="2f2"/>
        <w:spacing w:before="312" w:after="312"/>
      </w:pPr>
      <w:r w:rsidRPr="00EB4168">
        <w:t xml:space="preserve">   Neighbors </w:t>
      </w:r>
    </w:p>
    <w:p w14:paraId="1603682E" w14:textId="77777777" w:rsidR="007310BD" w:rsidRPr="00EB4168" w:rsidRDefault="007310BD" w:rsidP="00EB4168">
      <w:pPr>
        <w:pStyle w:val="2f2"/>
        <w:spacing w:before="312" w:after="312"/>
      </w:pPr>
      <w:r w:rsidRPr="00EB4168">
        <w:t xml:space="preserve"> Area 0.0.0.0 interface 10.0.23.2(Vlanif23)'s neighbors</w:t>
      </w:r>
    </w:p>
    <w:p w14:paraId="1BC05EEA" w14:textId="77777777" w:rsidR="007310BD" w:rsidRPr="00EB4168" w:rsidRDefault="007310BD" w:rsidP="00EB4168">
      <w:pPr>
        <w:pStyle w:val="2f2"/>
        <w:spacing w:before="312" w:after="312"/>
      </w:pPr>
      <w:r w:rsidRPr="00EB4168">
        <w:t xml:space="preserve"> Router ID: 10.0.3.3         Address: 10.0.23.3       </w:t>
      </w:r>
    </w:p>
    <w:p w14:paraId="3E06054F" w14:textId="77777777" w:rsidR="007310BD" w:rsidRPr="00EB4168" w:rsidRDefault="007310BD" w:rsidP="00EB4168">
      <w:pPr>
        <w:pStyle w:val="2f2"/>
        <w:spacing w:before="312" w:after="312"/>
      </w:pPr>
      <w:r w:rsidRPr="00EB4168">
        <w:t xml:space="preserve">   State: Full  Mode:Nbr is  Master  Priority: 1</w:t>
      </w:r>
    </w:p>
    <w:p w14:paraId="08067A6C" w14:textId="77777777" w:rsidR="007310BD" w:rsidRPr="00EB4168" w:rsidRDefault="007310BD" w:rsidP="00EB4168">
      <w:pPr>
        <w:pStyle w:val="2f2"/>
        <w:spacing w:before="312" w:after="312"/>
      </w:pPr>
      <w:r w:rsidRPr="00EB4168">
        <w:t xml:space="preserve">   DR: 10.0.23.3  BDR: 10.0.23.2  MTU: 0    </w:t>
      </w:r>
    </w:p>
    <w:p w14:paraId="7B934916" w14:textId="77777777" w:rsidR="007310BD" w:rsidRPr="00EB4168" w:rsidRDefault="007310BD" w:rsidP="00EB4168">
      <w:pPr>
        <w:pStyle w:val="2f2"/>
        <w:spacing w:before="312" w:after="312"/>
      </w:pPr>
      <w:r w:rsidRPr="00EB4168">
        <w:t xml:space="preserve">   Dead timer due in 32  sec </w:t>
      </w:r>
    </w:p>
    <w:p w14:paraId="5C67D89C" w14:textId="77777777" w:rsidR="007310BD" w:rsidRPr="00EB4168" w:rsidRDefault="007310BD" w:rsidP="00EB4168">
      <w:pPr>
        <w:pStyle w:val="2f2"/>
        <w:spacing w:before="312" w:after="312"/>
      </w:pPr>
      <w:r w:rsidRPr="00EB4168">
        <w:t xml:space="preserve">   Retrans timer interval: 4 </w:t>
      </w:r>
    </w:p>
    <w:p w14:paraId="16EDD02F" w14:textId="77777777" w:rsidR="007310BD" w:rsidRPr="00EB4168" w:rsidRDefault="007310BD" w:rsidP="00EB4168">
      <w:pPr>
        <w:pStyle w:val="2f2"/>
        <w:spacing w:before="312" w:after="312"/>
      </w:pPr>
      <w:r w:rsidRPr="00EB4168">
        <w:t xml:space="preserve">   Neighbor is up for 00:04:52     </w:t>
      </w:r>
    </w:p>
    <w:p w14:paraId="3C586A0D" w14:textId="77777777" w:rsidR="007310BD" w:rsidRPr="00EB4168" w:rsidRDefault="007310BD" w:rsidP="00EB4168">
      <w:pPr>
        <w:pStyle w:val="2f2"/>
        <w:spacing w:before="312" w:after="312"/>
      </w:pPr>
      <w:r w:rsidRPr="00EB4168">
        <w:t xml:space="preserve">   Authentication Sequence: [ 0 ] </w:t>
      </w:r>
    </w:p>
    <w:p w14:paraId="26E9396F" w14:textId="77777777" w:rsidR="007310BD" w:rsidRPr="00EB4168" w:rsidRDefault="007310BD" w:rsidP="00EB4168">
      <w:pPr>
        <w:pStyle w:val="2f2"/>
        <w:spacing w:before="312" w:after="312"/>
      </w:pPr>
      <w:r w:rsidRPr="00EB4168">
        <w:t xml:space="preserve">   Neighbors </w:t>
      </w:r>
    </w:p>
    <w:p w14:paraId="5C4D2074" w14:textId="77777777" w:rsidR="007310BD" w:rsidRPr="00EB4168" w:rsidRDefault="007310BD" w:rsidP="00EB4168">
      <w:pPr>
        <w:pStyle w:val="2f2"/>
        <w:spacing w:before="312" w:after="312"/>
      </w:pPr>
      <w:r w:rsidRPr="00EB4168">
        <w:t xml:space="preserve"> Area 0.0.0.0 interface 10.0.12.2(Vlanif12)'s neighbors</w:t>
      </w:r>
    </w:p>
    <w:p w14:paraId="15E2E6C6" w14:textId="77777777" w:rsidR="007310BD" w:rsidRPr="00EB4168" w:rsidRDefault="007310BD" w:rsidP="00EB4168">
      <w:pPr>
        <w:pStyle w:val="2f2"/>
        <w:spacing w:before="312" w:after="312"/>
      </w:pPr>
      <w:r w:rsidRPr="00EB4168">
        <w:t xml:space="preserve"> Router ID: 10.0.1.1         Address: 10.0.12.1       </w:t>
      </w:r>
    </w:p>
    <w:p w14:paraId="3CBBEB3C" w14:textId="77777777" w:rsidR="007310BD" w:rsidRPr="00EB4168" w:rsidRDefault="007310BD" w:rsidP="00EB4168">
      <w:pPr>
        <w:pStyle w:val="2f2"/>
        <w:spacing w:before="312" w:after="312"/>
      </w:pPr>
      <w:r w:rsidRPr="00EB4168">
        <w:t xml:space="preserve">   State: Full  Mode:Nbr is  Slave  Priority: 1</w:t>
      </w:r>
    </w:p>
    <w:p w14:paraId="103C2435" w14:textId="77777777" w:rsidR="007310BD" w:rsidRPr="00EB4168" w:rsidRDefault="007310BD" w:rsidP="00EB4168">
      <w:pPr>
        <w:pStyle w:val="2f2"/>
        <w:spacing w:before="312" w:after="312"/>
      </w:pPr>
      <w:r w:rsidRPr="00EB4168">
        <w:t xml:space="preserve">   DR: 10.0.12.1  BDR: 10.0.12.2  MTU: 0    </w:t>
      </w:r>
    </w:p>
    <w:p w14:paraId="6E45BCB3" w14:textId="77777777" w:rsidR="007310BD" w:rsidRPr="00EB4168" w:rsidRDefault="007310BD" w:rsidP="00EB4168">
      <w:pPr>
        <w:pStyle w:val="2f2"/>
        <w:spacing w:before="312" w:after="312"/>
      </w:pPr>
      <w:r w:rsidRPr="00EB4168">
        <w:t xml:space="preserve">   Dead timer due in 39  sec </w:t>
      </w:r>
    </w:p>
    <w:p w14:paraId="046508C1" w14:textId="77777777" w:rsidR="007310BD" w:rsidRPr="00EB4168" w:rsidRDefault="007310BD" w:rsidP="00EB4168">
      <w:pPr>
        <w:pStyle w:val="2f2"/>
        <w:spacing w:before="312" w:after="312"/>
      </w:pPr>
      <w:r w:rsidRPr="00EB4168">
        <w:t xml:space="preserve">   Retrans timer interval: 6 </w:t>
      </w:r>
    </w:p>
    <w:p w14:paraId="330D92FB" w14:textId="77777777" w:rsidR="007310BD" w:rsidRPr="00EB4168" w:rsidRDefault="007310BD" w:rsidP="00EB4168">
      <w:pPr>
        <w:pStyle w:val="2f2"/>
        <w:spacing w:before="312" w:after="312"/>
      </w:pPr>
      <w:r w:rsidRPr="00EB4168">
        <w:t xml:space="preserve">   Neighbor is up for 00:01:39     </w:t>
      </w:r>
    </w:p>
    <w:p w14:paraId="2ACC69DF" w14:textId="77777777" w:rsidR="007310BD" w:rsidRPr="00EB4168" w:rsidRDefault="007310BD" w:rsidP="00EB4168">
      <w:pPr>
        <w:pStyle w:val="2f2"/>
        <w:spacing w:before="312" w:after="312"/>
      </w:pPr>
      <w:r w:rsidRPr="00EB4168">
        <w:t xml:space="preserve">   Authentication Sequence: [ 0 ] </w:t>
      </w:r>
    </w:p>
    <w:p w14:paraId="5102D1C5" w14:textId="08FD2F09" w:rsidR="00421C7C" w:rsidRDefault="007310BD" w:rsidP="0038023D">
      <w:pPr>
        <w:pStyle w:val="1e"/>
      </w:pPr>
      <w:r w:rsidRPr="007310BD">
        <w:t>OSPF neighbor relationships have been established between SW1 and SW2 as well as between SW3 and SW2.</w:t>
      </w:r>
    </w:p>
    <w:p w14:paraId="23E4652F" w14:textId="77777777" w:rsidR="00421C7C" w:rsidRPr="00EB4168" w:rsidRDefault="00421C7C" w:rsidP="00EB4168">
      <w:pPr>
        <w:pStyle w:val="2f2"/>
        <w:spacing w:before="312" w:after="312"/>
      </w:pPr>
      <w:r w:rsidRPr="00EB4168">
        <w:rPr>
          <w:rFonts w:hint="eastAsia"/>
        </w:rPr>
        <w:t>&lt;SW2&gt;display</w:t>
      </w:r>
      <w:r w:rsidRPr="00EB4168">
        <w:rPr>
          <w:rFonts w:hint="eastAsia"/>
        </w:rPr>
        <w:tab/>
        <w:t>ospf</w:t>
      </w:r>
      <w:r w:rsidRPr="00EB4168">
        <w:rPr>
          <w:rFonts w:hint="eastAsia"/>
        </w:rPr>
        <w:tab/>
        <w:t>routing</w:t>
      </w:r>
      <w:r w:rsidRPr="00EB4168">
        <w:rPr>
          <w:rFonts w:hint="eastAsia"/>
        </w:rPr>
        <w:tab/>
      </w:r>
    </w:p>
    <w:p w14:paraId="0C0A7553" w14:textId="77777777" w:rsidR="00421C7C" w:rsidRPr="00EB4168" w:rsidRDefault="00421C7C" w:rsidP="00EB4168">
      <w:pPr>
        <w:pStyle w:val="2f2"/>
        <w:spacing w:before="312" w:after="312"/>
      </w:pPr>
      <w:r w:rsidRPr="00EB4168">
        <w:rPr>
          <w:rFonts w:hint="eastAsia"/>
        </w:rPr>
        <w:tab/>
      </w:r>
      <w:r w:rsidRPr="00EB4168">
        <w:rPr>
          <w:rFonts w:hint="eastAsia"/>
        </w:rPr>
        <w:tab/>
        <w:t>OSPF</w:t>
      </w:r>
      <w:r w:rsidRPr="00EB4168">
        <w:rPr>
          <w:rFonts w:hint="eastAsia"/>
        </w:rPr>
        <w:tab/>
        <w:t>Process</w:t>
      </w:r>
      <w:r w:rsidRPr="00EB4168">
        <w:rPr>
          <w:rFonts w:hint="eastAsia"/>
        </w:rPr>
        <w:tab/>
        <w:t>1</w:t>
      </w:r>
      <w:r w:rsidRPr="00EB4168">
        <w:rPr>
          <w:rFonts w:hint="eastAsia"/>
        </w:rPr>
        <w:tab/>
        <w:t>with</w:t>
      </w:r>
      <w:r w:rsidRPr="00EB4168">
        <w:rPr>
          <w:rFonts w:hint="eastAsia"/>
        </w:rPr>
        <w:tab/>
        <w:t>Router</w:t>
      </w:r>
      <w:r w:rsidRPr="00EB4168">
        <w:rPr>
          <w:rFonts w:hint="eastAsia"/>
        </w:rPr>
        <w:tab/>
        <w:t>ID</w:t>
      </w:r>
      <w:r w:rsidRPr="00EB4168">
        <w:rPr>
          <w:rFonts w:hint="eastAsia"/>
        </w:rPr>
        <w:tab/>
        <w:t>10.0.2.2</w:t>
      </w:r>
    </w:p>
    <w:p w14:paraId="08439BF1" w14:textId="77777777" w:rsidR="00421C7C" w:rsidRPr="00EB4168" w:rsidRDefault="00421C7C" w:rsidP="00EB4168">
      <w:pPr>
        <w:pStyle w:val="2f2"/>
        <w:spacing w:before="312" w:after="312"/>
      </w:pPr>
      <w:r w:rsidRPr="00EB4168">
        <w:rPr>
          <w:rFonts w:hint="eastAsia"/>
        </w:rPr>
        <w:tab/>
      </w:r>
      <w:r w:rsidRPr="00EB4168">
        <w:rPr>
          <w:rFonts w:hint="eastAsia"/>
        </w:rPr>
        <w:tab/>
      </w:r>
      <w:r w:rsidRPr="00EB4168">
        <w:rPr>
          <w:rFonts w:hint="eastAsia"/>
        </w:rPr>
        <w:tab/>
      </w:r>
      <w:r w:rsidRPr="00EB4168">
        <w:rPr>
          <w:rFonts w:hint="eastAsia"/>
        </w:rPr>
        <w:tab/>
        <w:t>Routing</w:t>
      </w:r>
      <w:r w:rsidRPr="00EB4168">
        <w:rPr>
          <w:rFonts w:hint="eastAsia"/>
        </w:rPr>
        <w:tab/>
        <w:t>Tables</w:t>
      </w:r>
      <w:r w:rsidRPr="00EB4168">
        <w:rPr>
          <w:rFonts w:hint="eastAsia"/>
        </w:rPr>
        <w:tab/>
      </w:r>
    </w:p>
    <w:p w14:paraId="24C2152A" w14:textId="77777777" w:rsidR="00421C7C" w:rsidRPr="00EB4168" w:rsidRDefault="00421C7C" w:rsidP="00EB4168">
      <w:pPr>
        <w:pStyle w:val="2f2"/>
        <w:spacing w:before="312" w:after="312"/>
      </w:pPr>
      <w:r w:rsidRPr="00EB4168">
        <w:rPr>
          <w:rFonts w:hint="eastAsia"/>
        </w:rPr>
        <w:tab/>
        <w:t>Routing</w:t>
      </w:r>
      <w:r w:rsidRPr="00EB4168">
        <w:rPr>
          <w:rFonts w:hint="eastAsia"/>
        </w:rPr>
        <w:tab/>
        <w:t>for</w:t>
      </w:r>
      <w:r w:rsidRPr="00EB4168">
        <w:rPr>
          <w:rFonts w:hint="eastAsia"/>
        </w:rPr>
        <w:tab/>
        <w:t>Network</w:t>
      </w:r>
      <w:r w:rsidRPr="00EB4168">
        <w:rPr>
          <w:rFonts w:hint="eastAsia"/>
        </w:rPr>
        <w:tab/>
      </w:r>
    </w:p>
    <w:p w14:paraId="44B2B0F8" w14:textId="20808AF5" w:rsidR="00421C7C" w:rsidRPr="00EB4168" w:rsidRDefault="00421C7C" w:rsidP="00EB4168">
      <w:pPr>
        <w:pStyle w:val="2f2"/>
        <w:spacing w:before="312" w:after="312"/>
      </w:pPr>
      <w:r w:rsidRPr="00EB4168">
        <w:rPr>
          <w:rFonts w:hint="eastAsia"/>
        </w:rPr>
        <w:tab/>
        <w:t>Destination</w:t>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tab/>
      </w:r>
      <w:r w:rsidRPr="00EB4168">
        <w:rPr>
          <w:rFonts w:hint="eastAsia"/>
        </w:rPr>
        <w:tab/>
        <w:t>Cost</w:t>
      </w:r>
      <w:r w:rsidRPr="00EB4168">
        <w:rPr>
          <w:rFonts w:hint="eastAsia"/>
        </w:rPr>
        <w:tab/>
      </w:r>
      <w:r w:rsidRPr="00EB4168">
        <w:rPr>
          <w:rFonts w:hint="eastAsia"/>
        </w:rPr>
        <w:tab/>
      </w:r>
      <w:r w:rsidRPr="00EB4168">
        <w:rPr>
          <w:rFonts w:hint="eastAsia"/>
        </w:rPr>
        <w:tab/>
        <w:t>Type</w:t>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tab/>
      </w:r>
      <w:r w:rsidRPr="00EB4168">
        <w:rPr>
          <w:rFonts w:hint="eastAsia"/>
        </w:rPr>
        <w:t>NextHop</w:t>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t>AdvRouter</w:t>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t>Area</w:t>
      </w:r>
    </w:p>
    <w:p w14:paraId="163BE33A" w14:textId="2FF9E2DA" w:rsidR="00421C7C" w:rsidRPr="00EB4168" w:rsidRDefault="00421C7C" w:rsidP="00EB4168">
      <w:pPr>
        <w:pStyle w:val="2f2"/>
        <w:spacing w:before="312" w:after="312"/>
      </w:pPr>
      <w:r w:rsidRPr="00EB4168">
        <w:rPr>
          <w:rFonts w:hint="eastAsia"/>
        </w:rPr>
        <w:tab/>
        <w:t>10.0.2.2/32</w:t>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t>0</w:t>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t>Stub</w:t>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tab/>
      </w:r>
      <w:r w:rsidRPr="00EB4168">
        <w:rPr>
          <w:rFonts w:hint="eastAsia"/>
        </w:rPr>
        <w:t>10.0.2.2</w:t>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t>10.0.2.2</w:t>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t>0.0.0.0</w:t>
      </w:r>
    </w:p>
    <w:p w14:paraId="1288E657" w14:textId="77777777" w:rsidR="00421C7C" w:rsidRPr="00EB4168" w:rsidRDefault="00421C7C" w:rsidP="00EB4168">
      <w:pPr>
        <w:pStyle w:val="2f2"/>
        <w:spacing w:before="312" w:after="312"/>
      </w:pPr>
      <w:r w:rsidRPr="00EB4168">
        <w:rPr>
          <w:rFonts w:hint="eastAsia"/>
        </w:rPr>
        <w:tab/>
        <w:t>10.0.12.0/24</w:t>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t>1</w:t>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t>Transit</w:t>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t>10.0.12.2</w:t>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t>10.0.2.2</w:t>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t>0.0.0.0</w:t>
      </w:r>
    </w:p>
    <w:p w14:paraId="28F948E9" w14:textId="77777777" w:rsidR="00421C7C" w:rsidRPr="00EB4168" w:rsidRDefault="00421C7C" w:rsidP="00EB4168">
      <w:pPr>
        <w:pStyle w:val="2f2"/>
        <w:spacing w:before="312" w:after="312"/>
      </w:pPr>
      <w:r w:rsidRPr="00EB4168">
        <w:rPr>
          <w:rFonts w:hint="eastAsia"/>
        </w:rPr>
        <w:tab/>
        <w:t>10.0.23.0/24</w:t>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t>1</w:t>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t>Transit</w:t>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t>10.0.23.2</w:t>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t>10.0.2.2</w:t>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t>0.0.0.0</w:t>
      </w:r>
    </w:p>
    <w:p w14:paraId="7E6EDA0C" w14:textId="23938F0D" w:rsidR="00421C7C" w:rsidRPr="00EB4168" w:rsidRDefault="00421C7C" w:rsidP="00EB4168">
      <w:pPr>
        <w:pStyle w:val="2f2"/>
        <w:spacing w:before="312" w:after="312"/>
      </w:pPr>
      <w:r w:rsidRPr="00EB4168">
        <w:rPr>
          <w:rFonts w:hint="eastAsia"/>
        </w:rPr>
        <w:tab/>
        <w:t>10.0.1.1/32</w:t>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tab/>
      </w:r>
      <w:r w:rsidRPr="00EB4168">
        <w:rPr>
          <w:rFonts w:hint="eastAsia"/>
        </w:rPr>
        <w:t>1</w:t>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t>Stub</w:t>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tab/>
      </w:r>
      <w:r w:rsidRPr="00EB4168">
        <w:rPr>
          <w:rFonts w:hint="eastAsia"/>
        </w:rPr>
        <w:t>10.0.12.1</w:t>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t>10.0.1.1</w:t>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t>0.0.0.0</w:t>
      </w:r>
    </w:p>
    <w:p w14:paraId="7DB00288" w14:textId="6EE3B093" w:rsidR="00421C7C" w:rsidRPr="00EB4168" w:rsidRDefault="00421C7C" w:rsidP="00EB4168">
      <w:pPr>
        <w:pStyle w:val="2f2"/>
        <w:spacing w:before="312" w:after="312"/>
      </w:pPr>
      <w:r w:rsidRPr="00EB4168">
        <w:rPr>
          <w:rFonts w:hint="eastAsia"/>
        </w:rPr>
        <w:tab/>
        <w:t>10.0.3.3/32</w:t>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tab/>
      </w:r>
      <w:r w:rsidRPr="00EB4168">
        <w:rPr>
          <w:rFonts w:hint="eastAsia"/>
        </w:rPr>
        <w:t>1</w:t>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t>Stub</w:t>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tab/>
      </w:r>
      <w:r w:rsidRPr="00EB4168">
        <w:rPr>
          <w:rFonts w:hint="eastAsia"/>
        </w:rPr>
        <w:t>10.0.23.3</w:t>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t>10.0.3.3</w:t>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r>
      <w:r w:rsidRPr="00EB4168">
        <w:rPr>
          <w:rFonts w:hint="eastAsia"/>
        </w:rPr>
        <w:tab/>
        <w:t>0.0.0.0</w:t>
      </w:r>
    </w:p>
    <w:p w14:paraId="645E0521" w14:textId="77777777" w:rsidR="00421C7C" w:rsidRPr="00EB4168" w:rsidRDefault="00421C7C" w:rsidP="00EB4168">
      <w:pPr>
        <w:pStyle w:val="2f2"/>
        <w:spacing w:before="312" w:after="312"/>
      </w:pPr>
      <w:r w:rsidRPr="00EB4168">
        <w:rPr>
          <w:rFonts w:hint="eastAsia"/>
        </w:rPr>
        <w:tab/>
        <w:t>Total</w:t>
      </w:r>
      <w:r w:rsidRPr="00EB4168">
        <w:rPr>
          <w:rFonts w:hint="eastAsia"/>
        </w:rPr>
        <w:tab/>
        <w:t>Nets:</w:t>
      </w:r>
      <w:r w:rsidRPr="00EB4168">
        <w:rPr>
          <w:rFonts w:hint="eastAsia"/>
        </w:rPr>
        <w:tab/>
        <w:t>5</w:t>
      </w:r>
      <w:r w:rsidRPr="00EB4168">
        <w:rPr>
          <w:rFonts w:hint="eastAsia"/>
        </w:rPr>
        <w:tab/>
      </w:r>
      <w:r w:rsidRPr="00EB4168">
        <w:rPr>
          <w:rFonts w:hint="eastAsia"/>
        </w:rPr>
        <w:tab/>
      </w:r>
    </w:p>
    <w:p w14:paraId="743655FE" w14:textId="05F7A838" w:rsidR="00421C7C" w:rsidRPr="00EB4168" w:rsidRDefault="00421C7C" w:rsidP="00EB4168">
      <w:pPr>
        <w:pStyle w:val="2f2"/>
        <w:spacing w:before="312" w:after="312"/>
      </w:pPr>
      <w:r w:rsidRPr="00EB4168">
        <w:rPr>
          <w:rFonts w:hint="eastAsia"/>
        </w:rPr>
        <w:tab/>
        <w:t>Intra</w:t>
      </w:r>
      <w:r w:rsidRPr="00EB4168">
        <w:rPr>
          <w:rFonts w:hint="eastAsia"/>
        </w:rPr>
        <w:tab/>
        <w:t>Area:</w:t>
      </w:r>
      <w:r w:rsidRPr="00EB4168">
        <w:rPr>
          <w:rFonts w:hint="eastAsia"/>
        </w:rPr>
        <w:tab/>
        <w:t>5</w:t>
      </w:r>
      <w:r w:rsidRPr="00EB4168">
        <w:rPr>
          <w:rFonts w:hint="eastAsia"/>
        </w:rPr>
        <w:tab/>
      </w:r>
      <w:r w:rsidRPr="00EB4168">
        <w:rPr>
          <w:rFonts w:hint="eastAsia"/>
        </w:rPr>
        <w:tab/>
        <w:t>Inter</w:t>
      </w:r>
      <w:r w:rsidRPr="00EB4168">
        <w:rPr>
          <w:rFonts w:hint="eastAsia"/>
        </w:rPr>
        <w:tab/>
        <w:t>Area:</w:t>
      </w:r>
      <w:r w:rsidRPr="00EB4168">
        <w:rPr>
          <w:rFonts w:hint="eastAsia"/>
        </w:rPr>
        <w:tab/>
        <w:t>0</w:t>
      </w:r>
      <w:r w:rsidRPr="00EB4168">
        <w:rPr>
          <w:rFonts w:hint="eastAsia"/>
        </w:rPr>
        <w:tab/>
      </w:r>
      <w:r w:rsidRPr="00EB4168">
        <w:rPr>
          <w:rFonts w:hint="eastAsia"/>
        </w:rPr>
        <w:tab/>
        <w:t>ASE:</w:t>
      </w:r>
      <w:r w:rsidRPr="00EB4168">
        <w:rPr>
          <w:rFonts w:hint="eastAsia"/>
        </w:rPr>
        <w:tab/>
        <w:t>0</w:t>
      </w:r>
      <w:r w:rsidRPr="00EB4168">
        <w:rPr>
          <w:rFonts w:hint="eastAsia"/>
        </w:rPr>
        <w:tab/>
      </w:r>
      <w:r w:rsidRPr="00EB4168">
        <w:rPr>
          <w:rFonts w:hint="eastAsia"/>
        </w:rPr>
        <w:tab/>
        <w:t>NSSA:</w:t>
      </w:r>
      <w:r w:rsidRPr="00EB4168">
        <w:rPr>
          <w:rFonts w:hint="eastAsia"/>
        </w:rPr>
        <w:tab/>
        <w:t>0</w:t>
      </w:r>
      <w:r w:rsidRPr="00EB4168">
        <w:rPr>
          <w:rFonts w:hint="eastAsia"/>
        </w:rPr>
        <w:tab/>
      </w:r>
    </w:p>
    <w:p w14:paraId="28A39884" w14:textId="77777777" w:rsidR="007310BD" w:rsidRPr="007310BD" w:rsidRDefault="007310BD" w:rsidP="0038023D">
      <w:pPr>
        <w:pStyle w:val="1e"/>
      </w:pPr>
      <w:r w:rsidRPr="007310BD">
        <w:t>SW2 has learned the routes generated by Loopback0 interfaces on SW1 and SW3.</w:t>
      </w:r>
    </w:p>
    <w:p w14:paraId="271EBC0C" w14:textId="77777777" w:rsidR="007310BD" w:rsidRPr="007310BD" w:rsidRDefault="007310BD" w:rsidP="0038023D">
      <w:pPr>
        <w:pStyle w:val="1e"/>
      </w:pPr>
      <w:r w:rsidRPr="007310BD">
        <w:t># Test the connectivity of Loopback0 interfaces between SW1 and SW3.</w:t>
      </w:r>
    </w:p>
    <w:p w14:paraId="6120E5C2" w14:textId="77777777" w:rsidR="007310BD" w:rsidRPr="00EB4168" w:rsidRDefault="007310BD" w:rsidP="00EB4168">
      <w:pPr>
        <w:pStyle w:val="2f2"/>
        <w:spacing w:before="312" w:after="312"/>
      </w:pPr>
      <w:r w:rsidRPr="00EB4168">
        <w:t>&lt;SW1&gt;ping -a 10.0.1.1 10.0.3.3</w:t>
      </w:r>
    </w:p>
    <w:p w14:paraId="461B35AB" w14:textId="77777777" w:rsidR="007310BD" w:rsidRPr="00EB4168" w:rsidRDefault="007310BD" w:rsidP="00EB4168">
      <w:pPr>
        <w:pStyle w:val="2f2"/>
        <w:spacing w:before="312" w:after="312"/>
      </w:pPr>
      <w:r w:rsidRPr="00EB4168">
        <w:t xml:space="preserve">  PING 10.0.3.3: 56  data bytes, press CTRL_C to break</w:t>
      </w:r>
    </w:p>
    <w:p w14:paraId="1CE6B412" w14:textId="77777777" w:rsidR="007310BD" w:rsidRPr="00EB4168" w:rsidRDefault="007310BD" w:rsidP="00EB4168">
      <w:pPr>
        <w:pStyle w:val="2f2"/>
        <w:spacing w:before="312" w:after="312"/>
      </w:pPr>
      <w:r w:rsidRPr="00EB4168">
        <w:t xml:space="preserve">    Reply from 10.0.3.3: bytes=56 Sequence=1 ttl=254 time=36 ms</w:t>
      </w:r>
    </w:p>
    <w:p w14:paraId="5996CCF0" w14:textId="77777777" w:rsidR="007310BD" w:rsidRPr="00EB4168" w:rsidRDefault="007310BD" w:rsidP="00EB4168">
      <w:pPr>
        <w:pStyle w:val="2f2"/>
        <w:spacing w:before="312" w:after="312"/>
      </w:pPr>
      <w:r w:rsidRPr="00EB4168">
        <w:t xml:space="preserve">    Reply from 10.0.3.3: bytes=56 Sequence=2 ttl=254 time=34 ms</w:t>
      </w:r>
    </w:p>
    <w:p w14:paraId="0940E816" w14:textId="77777777" w:rsidR="007310BD" w:rsidRPr="00EB4168" w:rsidRDefault="007310BD" w:rsidP="00EB4168">
      <w:pPr>
        <w:pStyle w:val="2f2"/>
        <w:spacing w:before="312" w:after="312"/>
      </w:pPr>
      <w:r w:rsidRPr="00EB4168">
        <w:t xml:space="preserve">    Reply from 10.0.3.3: bytes=56 Sequence=3 ttl=254 time=37 ms</w:t>
      </w:r>
    </w:p>
    <w:p w14:paraId="1A143FC1" w14:textId="77777777" w:rsidR="007310BD" w:rsidRPr="00EB4168" w:rsidRDefault="007310BD" w:rsidP="00EB4168">
      <w:pPr>
        <w:pStyle w:val="2f2"/>
        <w:spacing w:before="312" w:after="312"/>
      </w:pPr>
      <w:r w:rsidRPr="00EB4168">
        <w:t xml:space="preserve">    Reply from 10.0.3.3: bytes=56 Sequence=4 ttl=254 time=38 ms</w:t>
      </w:r>
    </w:p>
    <w:p w14:paraId="15DE8597" w14:textId="77777777" w:rsidR="007310BD" w:rsidRPr="00EB4168" w:rsidRDefault="007310BD" w:rsidP="00EB4168">
      <w:pPr>
        <w:pStyle w:val="2f2"/>
        <w:spacing w:before="312" w:after="312"/>
      </w:pPr>
      <w:r w:rsidRPr="00EB4168">
        <w:t xml:space="preserve">    Reply from 10.0.3.3: bytes=56 Sequence=5 ttl=254 time=31 ms</w:t>
      </w:r>
    </w:p>
    <w:p w14:paraId="14B7A75B" w14:textId="77777777" w:rsidR="007310BD" w:rsidRPr="00EB4168" w:rsidRDefault="007310BD" w:rsidP="00EB4168">
      <w:pPr>
        <w:pStyle w:val="2f2"/>
        <w:spacing w:before="312" w:after="312"/>
      </w:pPr>
      <w:r w:rsidRPr="00EB4168">
        <w:t xml:space="preserve">  --- 10.0.3.3 ping statistics ---</w:t>
      </w:r>
    </w:p>
    <w:p w14:paraId="649C1C0F" w14:textId="77777777" w:rsidR="007310BD" w:rsidRPr="00EB4168" w:rsidRDefault="007310BD" w:rsidP="00EB4168">
      <w:pPr>
        <w:pStyle w:val="2f2"/>
        <w:spacing w:before="312" w:after="312"/>
      </w:pPr>
      <w:r w:rsidRPr="00EB4168">
        <w:t xml:space="preserve">    5 packet(s) transmitted</w:t>
      </w:r>
    </w:p>
    <w:p w14:paraId="53ED48A9" w14:textId="77777777" w:rsidR="007310BD" w:rsidRPr="00EB4168" w:rsidRDefault="007310BD" w:rsidP="00EB4168">
      <w:pPr>
        <w:pStyle w:val="2f2"/>
        <w:spacing w:before="312" w:after="312"/>
      </w:pPr>
      <w:r w:rsidRPr="00EB4168">
        <w:t xml:space="preserve">    5 packet(s) received</w:t>
      </w:r>
    </w:p>
    <w:p w14:paraId="510953BC" w14:textId="77777777" w:rsidR="007310BD" w:rsidRPr="00EB4168" w:rsidRDefault="007310BD" w:rsidP="00EB4168">
      <w:pPr>
        <w:pStyle w:val="2f2"/>
        <w:spacing w:before="312" w:after="312"/>
      </w:pPr>
      <w:r w:rsidRPr="00EB4168">
        <w:t xml:space="preserve">    0.00% packet loss</w:t>
      </w:r>
    </w:p>
    <w:p w14:paraId="6DDE330E" w14:textId="77777777" w:rsidR="007310BD" w:rsidRPr="00EB4168" w:rsidRDefault="007310BD" w:rsidP="00EB4168">
      <w:pPr>
        <w:pStyle w:val="2f2"/>
        <w:spacing w:before="312" w:after="312"/>
      </w:pPr>
      <w:r w:rsidRPr="00EB4168">
        <w:t xml:space="preserve">    round-trip min/avg/max = 31/35/38 ms</w:t>
      </w:r>
    </w:p>
    <w:p w14:paraId="00597F2D" w14:textId="77777777" w:rsidR="007310BD" w:rsidRPr="007310BD" w:rsidRDefault="007310BD" w:rsidP="0038023D">
      <w:pPr>
        <w:pStyle w:val="1e"/>
      </w:pPr>
      <w:r w:rsidRPr="007310BD">
        <w:t>Loopback0 interfaces on SW1 and SW3 can communicate with each other.</w:t>
      </w:r>
    </w:p>
    <w:p w14:paraId="047081CC" w14:textId="77777777" w:rsidR="007310BD" w:rsidRPr="007310BD" w:rsidRDefault="007310BD" w:rsidP="00D152A7">
      <w:pPr>
        <w:pStyle w:val="30"/>
      </w:pPr>
      <w:r w:rsidRPr="007310BD">
        <w:t>Configure a service access point.</w:t>
      </w:r>
    </w:p>
    <w:p w14:paraId="6B30152C" w14:textId="77777777" w:rsidR="007310BD" w:rsidRPr="007310BD" w:rsidRDefault="007310BD" w:rsidP="0038023D">
      <w:pPr>
        <w:pStyle w:val="1e"/>
      </w:pPr>
      <w:r w:rsidRPr="007310BD">
        <w:t>Configure a service access point on SW1 and SW3, create sub-interfaces to communicate with ACC-1 and ACC-2 and terminate packets from VLAN 100 and VLAN 200, and bind the sub-interfaces to BD 10 and BD 20.</w:t>
      </w:r>
    </w:p>
    <w:p w14:paraId="2EA92BB0" w14:textId="77777777" w:rsidR="007310BD" w:rsidRPr="007310BD" w:rsidRDefault="007310BD" w:rsidP="0038023D">
      <w:pPr>
        <w:pStyle w:val="1e"/>
      </w:pPr>
      <w:r w:rsidRPr="007310BD">
        <w:t>Configure the interfaces connecting ACC-1 and ACC-2 to PCs as access interfaces. Set PVIDs to 100 and 200. Configure the interfaces connecting ACC-1 and ACC-2 to SW1 and SW3 as trunk interfaces, and allow packets from VLAN 100 and VLAN 200 to pass through.</w:t>
      </w:r>
    </w:p>
    <w:p w14:paraId="2AFDC572" w14:textId="77777777" w:rsidR="007310BD" w:rsidRPr="007310BD" w:rsidRDefault="007310BD" w:rsidP="0038023D">
      <w:pPr>
        <w:pStyle w:val="1e"/>
      </w:pPr>
      <w:r w:rsidRPr="007310BD">
        <w:t># Configure SW1.</w:t>
      </w:r>
    </w:p>
    <w:p w14:paraId="648C7D54" w14:textId="77777777" w:rsidR="007310BD" w:rsidRPr="00EB4168" w:rsidRDefault="007310BD" w:rsidP="00EB4168">
      <w:pPr>
        <w:pStyle w:val="2f2"/>
        <w:spacing w:before="312" w:after="312"/>
      </w:pPr>
      <w:r w:rsidRPr="00EB4168">
        <w:t>[SW1]bridge-domain 10</w:t>
      </w:r>
    </w:p>
    <w:p w14:paraId="7CB0F453" w14:textId="77777777" w:rsidR="007310BD" w:rsidRPr="00EB4168" w:rsidRDefault="007310BD" w:rsidP="00EB4168">
      <w:pPr>
        <w:pStyle w:val="2f2"/>
        <w:spacing w:before="312" w:after="312"/>
      </w:pPr>
      <w:r w:rsidRPr="00EB4168">
        <w:t>[SW1-bd20] vxlan vni 1000</w:t>
      </w:r>
    </w:p>
    <w:p w14:paraId="2B9A1B2D" w14:textId="77777777" w:rsidR="007310BD" w:rsidRPr="00EB4168" w:rsidRDefault="007310BD" w:rsidP="00EB4168">
      <w:pPr>
        <w:pStyle w:val="2f2"/>
        <w:spacing w:before="312" w:after="312"/>
      </w:pPr>
      <w:r w:rsidRPr="00EB4168">
        <w:t>[SW1-bd20] quit</w:t>
      </w:r>
    </w:p>
    <w:p w14:paraId="52114D1C" w14:textId="77777777" w:rsidR="007310BD" w:rsidRPr="00EB4168" w:rsidRDefault="007310BD" w:rsidP="00EB4168">
      <w:pPr>
        <w:pStyle w:val="2f2"/>
        <w:spacing w:before="312" w:after="312"/>
      </w:pPr>
    </w:p>
    <w:p w14:paraId="7CC81B1D" w14:textId="77777777" w:rsidR="007310BD" w:rsidRPr="00EB4168" w:rsidRDefault="007310BD" w:rsidP="00EB4168">
      <w:pPr>
        <w:pStyle w:val="2f2"/>
        <w:spacing w:before="312" w:after="312"/>
      </w:pPr>
      <w:r w:rsidRPr="00EB4168">
        <w:t>[SW1]interface GigabitEthernet0/0/2.100 mode l2</w:t>
      </w:r>
    </w:p>
    <w:p w14:paraId="23C50F9D" w14:textId="77777777" w:rsidR="007310BD" w:rsidRPr="00EB4168" w:rsidRDefault="007310BD" w:rsidP="00EB4168">
      <w:pPr>
        <w:pStyle w:val="2f2"/>
        <w:spacing w:before="312" w:after="312"/>
      </w:pPr>
      <w:r w:rsidRPr="00EB4168">
        <w:t>[SW1-GigabitEthernet0/0/2.100] encapsulation dot1q vid 100</w:t>
      </w:r>
    </w:p>
    <w:p w14:paraId="59F4B90C" w14:textId="77777777" w:rsidR="007310BD" w:rsidRPr="00EB4168" w:rsidRDefault="007310BD" w:rsidP="00EB4168">
      <w:pPr>
        <w:pStyle w:val="2f2"/>
        <w:spacing w:before="312" w:after="312"/>
      </w:pPr>
      <w:r w:rsidRPr="00EB4168">
        <w:t xml:space="preserve">[SW1-GigabitEthernet0/0/2.100] bridge-domain 10 </w:t>
      </w:r>
    </w:p>
    <w:p w14:paraId="1C6BF859" w14:textId="77777777" w:rsidR="007310BD" w:rsidRPr="00EB4168" w:rsidRDefault="007310BD" w:rsidP="00EB4168">
      <w:pPr>
        <w:pStyle w:val="2f2"/>
        <w:spacing w:before="312" w:after="312"/>
      </w:pPr>
      <w:r w:rsidRPr="00EB4168">
        <w:t>[SW1-GigabitEthernet0/0/2.100] quit</w:t>
      </w:r>
    </w:p>
    <w:p w14:paraId="752332E3" w14:textId="77777777" w:rsidR="007310BD" w:rsidRPr="007310BD" w:rsidRDefault="007310BD" w:rsidP="0038023D">
      <w:pPr>
        <w:pStyle w:val="1e"/>
      </w:pPr>
      <w:r w:rsidRPr="007310BD">
        <w:t># Configure SW3.</w:t>
      </w:r>
    </w:p>
    <w:p w14:paraId="62643662" w14:textId="77777777" w:rsidR="007310BD" w:rsidRPr="00EB4168" w:rsidRDefault="007310BD" w:rsidP="00EB4168">
      <w:pPr>
        <w:pStyle w:val="2f2"/>
        <w:spacing w:before="312" w:after="312"/>
      </w:pPr>
      <w:r w:rsidRPr="00EB4168">
        <w:t>[SW3]bridge-domain 20</w:t>
      </w:r>
    </w:p>
    <w:p w14:paraId="39873A9F" w14:textId="77777777" w:rsidR="007310BD" w:rsidRPr="00EB4168" w:rsidRDefault="007310BD" w:rsidP="00EB4168">
      <w:pPr>
        <w:pStyle w:val="2f2"/>
        <w:spacing w:before="312" w:after="312"/>
      </w:pPr>
      <w:r w:rsidRPr="00EB4168">
        <w:t>[SW3-bd20] vxlan vni 2000</w:t>
      </w:r>
    </w:p>
    <w:p w14:paraId="13E0CA9E" w14:textId="77777777" w:rsidR="007310BD" w:rsidRPr="00EB4168" w:rsidRDefault="007310BD" w:rsidP="00EB4168">
      <w:pPr>
        <w:pStyle w:val="2f2"/>
        <w:spacing w:before="312" w:after="312"/>
      </w:pPr>
      <w:r w:rsidRPr="00EB4168">
        <w:t>[SW3-bd20] quit</w:t>
      </w:r>
    </w:p>
    <w:p w14:paraId="31C9D59C" w14:textId="77777777" w:rsidR="007310BD" w:rsidRPr="00EB4168" w:rsidRDefault="007310BD" w:rsidP="00EB4168">
      <w:pPr>
        <w:pStyle w:val="2f2"/>
        <w:spacing w:before="312" w:after="312"/>
      </w:pPr>
    </w:p>
    <w:p w14:paraId="27147CB8" w14:textId="77777777" w:rsidR="007310BD" w:rsidRPr="00EB4168" w:rsidRDefault="007310BD" w:rsidP="00EB4168">
      <w:pPr>
        <w:pStyle w:val="2f2"/>
        <w:spacing w:before="312" w:after="312"/>
      </w:pPr>
      <w:r w:rsidRPr="00EB4168">
        <w:t>[SW3]interface GigabitEthernet0/0/2.200 mode l2</w:t>
      </w:r>
    </w:p>
    <w:p w14:paraId="5801576A" w14:textId="77777777" w:rsidR="007310BD" w:rsidRPr="00EB4168" w:rsidRDefault="007310BD" w:rsidP="00EB4168">
      <w:pPr>
        <w:pStyle w:val="2f2"/>
        <w:spacing w:before="312" w:after="312"/>
      </w:pPr>
      <w:r w:rsidRPr="00EB4168">
        <w:t>[SW3-GigabitEthernet0/0/2.200] encapsulation dot1q vid 200</w:t>
      </w:r>
    </w:p>
    <w:p w14:paraId="46835CAB" w14:textId="77777777" w:rsidR="007310BD" w:rsidRPr="00EB4168" w:rsidRDefault="007310BD" w:rsidP="00EB4168">
      <w:pPr>
        <w:pStyle w:val="2f2"/>
        <w:spacing w:before="312" w:after="312"/>
      </w:pPr>
      <w:r w:rsidRPr="00EB4168">
        <w:t>[SW3-GigabitEthernet0/0/2.200] bridge-domain 20</w:t>
      </w:r>
    </w:p>
    <w:p w14:paraId="285F34FE" w14:textId="7E5F9099" w:rsidR="007310BD" w:rsidRPr="00EB4168" w:rsidRDefault="007310BD" w:rsidP="00EB4168">
      <w:pPr>
        <w:pStyle w:val="2f2"/>
        <w:spacing w:before="312" w:after="312"/>
      </w:pPr>
      <w:r w:rsidRPr="00EB4168">
        <w:t>[SW3-GigabitEthernet0/0/2.200] quit</w:t>
      </w:r>
    </w:p>
    <w:p w14:paraId="6780B6BC" w14:textId="77777777" w:rsidR="007310BD" w:rsidRPr="007310BD" w:rsidRDefault="007310BD" w:rsidP="0038023D">
      <w:pPr>
        <w:pStyle w:val="1e"/>
      </w:pPr>
      <w:r w:rsidRPr="007310BD">
        <w:t># Configure ACC-1.</w:t>
      </w:r>
    </w:p>
    <w:p w14:paraId="4FEF288E" w14:textId="77777777" w:rsidR="007310BD" w:rsidRPr="00EB4168" w:rsidRDefault="007310BD" w:rsidP="00EB4168">
      <w:pPr>
        <w:pStyle w:val="2f2"/>
        <w:spacing w:before="312" w:after="312"/>
      </w:pPr>
      <w:r w:rsidRPr="00EB4168">
        <w:t>[ACC-1]vlan 100</w:t>
      </w:r>
    </w:p>
    <w:p w14:paraId="24F3BCC2" w14:textId="77777777" w:rsidR="007310BD" w:rsidRPr="00EB4168" w:rsidRDefault="007310BD" w:rsidP="00EB4168">
      <w:pPr>
        <w:pStyle w:val="2f2"/>
        <w:spacing w:before="312" w:after="312"/>
      </w:pPr>
    </w:p>
    <w:p w14:paraId="359D2AE8" w14:textId="77777777" w:rsidR="007310BD" w:rsidRPr="00EB4168" w:rsidRDefault="007310BD" w:rsidP="00EB4168">
      <w:pPr>
        <w:pStyle w:val="2f2"/>
        <w:spacing w:before="312" w:after="312"/>
      </w:pPr>
      <w:r w:rsidRPr="00EB4168">
        <w:t>[ACC-1]interface GigabitEthernet0/0/24</w:t>
      </w:r>
    </w:p>
    <w:p w14:paraId="6983C43F" w14:textId="77777777" w:rsidR="007310BD" w:rsidRPr="00EB4168" w:rsidRDefault="007310BD" w:rsidP="00EB4168">
      <w:pPr>
        <w:pStyle w:val="2f2"/>
        <w:spacing w:before="312" w:after="312"/>
      </w:pPr>
      <w:r w:rsidRPr="00EB4168">
        <w:t>[ACC-1-GigabitEthernet0/0/24] port link-type access</w:t>
      </w:r>
    </w:p>
    <w:p w14:paraId="7F0C870A" w14:textId="77777777" w:rsidR="007310BD" w:rsidRPr="00EB4168" w:rsidRDefault="007310BD" w:rsidP="00EB4168">
      <w:pPr>
        <w:pStyle w:val="2f2"/>
        <w:spacing w:before="312" w:after="312"/>
      </w:pPr>
      <w:r w:rsidRPr="00EB4168">
        <w:t>[ACC-1-GigabitEthernet0/0/24] port default vlan 100</w:t>
      </w:r>
    </w:p>
    <w:p w14:paraId="1EA588E4" w14:textId="77777777" w:rsidR="007310BD" w:rsidRPr="00EB4168" w:rsidRDefault="007310BD" w:rsidP="00EB4168">
      <w:pPr>
        <w:pStyle w:val="2f2"/>
        <w:spacing w:before="312" w:after="312"/>
      </w:pPr>
      <w:r w:rsidRPr="00EB4168">
        <w:t>[ACC-1-GigabitEthernet0/0/24] quit</w:t>
      </w:r>
    </w:p>
    <w:p w14:paraId="4F8148DA" w14:textId="77777777" w:rsidR="007310BD" w:rsidRPr="00EB4168" w:rsidRDefault="007310BD" w:rsidP="00EB4168">
      <w:pPr>
        <w:pStyle w:val="2f2"/>
        <w:spacing w:before="312" w:after="312"/>
      </w:pPr>
    </w:p>
    <w:p w14:paraId="2DD4AB9D" w14:textId="77777777" w:rsidR="007310BD" w:rsidRPr="00EB4168" w:rsidRDefault="007310BD" w:rsidP="00EB4168">
      <w:pPr>
        <w:pStyle w:val="2f2"/>
        <w:spacing w:before="312" w:after="312"/>
      </w:pPr>
      <w:r w:rsidRPr="00EB4168">
        <w:t>[ACC-1]interface GigabitEthernet0/0/1</w:t>
      </w:r>
    </w:p>
    <w:p w14:paraId="52C86666" w14:textId="77777777" w:rsidR="007310BD" w:rsidRPr="00EB4168" w:rsidRDefault="007310BD" w:rsidP="00EB4168">
      <w:pPr>
        <w:pStyle w:val="2f2"/>
        <w:spacing w:before="312" w:after="312"/>
      </w:pPr>
      <w:r w:rsidRPr="00EB4168">
        <w:t>[ACC-1-GigabitEthernet0/0/1] port link-type trunk</w:t>
      </w:r>
    </w:p>
    <w:p w14:paraId="6D0D3204" w14:textId="77777777" w:rsidR="007310BD" w:rsidRPr="00EB4168" w:rsidRDefault="007310BD" w:rsidP="00EB4168">
      <w:pPr>
        <w:pStyle w:val="2f2"/>
        <w:spacing w:before="312" w:after="312"/>
      </w:pPr>
      <w:r w:rsidRPr="00EB4168">
        <w:t>[ACC-1-GigabitEthernet0/0/1] port trunk allow-pass vlan 100</w:t>
      </w:r>
    </w:p>
    <w:p w14:paraId="2E44B0ED" w14:textId="77777777" w:rsidR="007310BD" w:rsidRPr="00EB4168" w:rsidRDefault="007310BD" w:rsidP="00EB4168">
      <w:pPr>
        <w:pStyle w:val="2f2"/>
        <w:spacing w:before="312" w:after="312"/>
      </w:pPr>
      <w:r w:rsidRPr="00EB4168">
        <w:t>[ACC-1-GigabitEthernet0/0/1] quit</w:t>
      </w:r>
    </w:p>
    <w:p w14:paraId="1C44361D" w14:textId="77777777" w:rsidR="007310BD" w:rsidRPr="007310BD" w:rsidRDefault="007310BD" w:rsidP="0038023D">
      <w:pPr>
        <w:pStyle w:val="1e"/>
      </w:pPr>
      <w:r w:rsidRPr="007310BD">
        <w:t># Configure ACC-2.</w:t>
      </w:r>
    </w:p>
    <w:p w14:paraId="7FDCAAFB" w14:textId="77777777" w:rsidR="007310BD" w:rsidRPr="00EB4168" w:rsidRDefault="007310BD" w:rsidP="00EB4168">
      <w:pPr>
        <w:pStyle w:val="2f2"/>
        <w:spacing w:before="312" w:after="312"/>
      </w:pPr>
      <w:r w:rsidRPr="00EB4168">
        <w:t>[ACC-2]vlan 200</w:t>
      </w:r>
    </w:p>
    <w:p w14:paraId="4F986514" w14:textId="77777777" w:rsidR="007310BD" w:rsidRPr="00EB4168" w:rsidRDefault="007310BD" w:rsidP="00EB4168">
      <w:pPr>
        <w:pStyle w:val="2f2"/>
        <w:spacing w:before="312" w:after="312"/>
      </w:pPr>
    </w:p>
    <w:p w14:paraId="246AA0E3" w14:textId="77777777" w:rsidR="007310BD" w:rsidRPr="00EB4168" w:rsidRDefault="007310BD" w:rsidP="00EB4168">
      <w:pPr>
        <w:pStyle w:val="2f2"/>
        <w:spacing w:before="312" w:after="312"/>
      </w:pPr>
      <w:r w:rsidRPr="00EB4168">
        <w:t>[ACC-2]interface GigabitEthernet0/0/24</w:t>
      </w:r>
    </w:p>
    <w:p w14:paraId="29AAD82B" w14:textId="77777777" w:rsidR="007310BD" w:rsidRPr="00EB4168" w:rsidRDefault="007310BD" w:rsidP="00EB4168">
      <w:pPr>
        <w:pStyle w:val="2f2"/>
        <w:spacing w:before="312" w:after="312"/>
      </w:pPr>
      <w:r w:rsidRPr="00EB4168">
        <w:t>[ACC-2-GigabitEthernet0/0/24] port link-type access</w:t>
      </w:r>
    </w:p>
    <w:p w14:paraId="1A33A9D6" w14:textId="77777777" w:rsidR="007310BD" w:rsidRPr="00EB4168" w:rsidRDefault="007310BD" w:rsidP="00EB4168">
      <w:pPr>
        <w:pStyle w:val="2f2"/>
        <w:spacing w:before="312" w:after="312"/>
      </w:pPr>
      <w:r w:rsidRPr="00EB4168">
        <w:t>[ACC-2-GigabitEthernet0/0/24] port default vlan 200</w:t>
      </w:r>
    </w:p>
    <w:p w14:paraId="4B0743C5" w14:textId="77777777" w:rsidR="007310BD" w:rsidRPr="00EB4168" w:rsidRDefault="007310BD" w:rsidP="00EB4168">
      <w:pPr>
        <w:pStyle w:val="2f2"/>
        <w:spacing w:before="312" w:after="312"/>
      </w:pPr>
      <w:r w:rsidRPr="00EB4168">
        <w:t>[ACC-2-GigabitEthernet0/0/24] quit</w:t>
      </w:r>
    </w:p>
    <w:p w14:paraId="70BFABEA" w14:textId="77777777" w:rsidR="007310BD" w:rsidRPr="00EB4168" w:rsidRDefault="007310BD" w:rsidP="00EB4168">
      <w:pPr>
        <w:pStyle w:val="2f2"/>
        <w:spacing w:before="312" w:after="312"/>
      </w:pPr>
    </w:p>
    <w:p w14:paraId="04331790" w14:textId="77777777" w:rsidR="007310BD" w:rsidRPr="00EB4168" w:rsidRDefault="007310BD" w:rsidP="00EB4168">
      <w:pPr>
        <w:pStyle w:val="2f2"/>
        <w:spacing w:before="312" w:after="312"/>
      </w:pPr>
      <w:r w:rsidRPr="00EB4168">
        <w:t>[ACC-2]interface GigabitEthernet0/0/1</w:t>
      </w:r>
    </w:p>
    <w:p w14:paraId="371BA3FD" w14:textId="77777777" w:rsidR="007310BD" w:rsidRPr="00EB4168" w:rsidRDefault="007310BD" w:rsidP="00EB4168">
      <w:pPr>
        <w:pStyle w:val="2f2"/>
        <w:spacing w:before="312" w:after="312"/>
      </w:pPr>
      <w:r w:rsidRPr="00EB4168">
        <w:t>[ACC-2-GigabitEthernet0/0/1] port link-type trunk</w:t>
      </w:r>
    </w:p>
    <w:p w14:paraId="3A6EEEFC" w14:textId="77777777" w:rsidR="007310BD" w:rsidRPr="00EB4168" w:rsidRDefault="007310BD" w:rsidP="00EB4168">
      <w:pPr>
        <w:pStyle w:val="2f2"/>
        <w:spacing w:before="312" w:after="312"/>
      </w:pPr>
      <w:r w:rsidRPr="00EB4168">
        <w:t>[ACC-2-GigabitEthernet0/0/1] port trunk allow-pass vlan 200</w:t>
      </w:r>
    </w:p>
    <w:p w14:paraId="5A283CCA" w14:textId="6A34E682" w:rsidR="007310BD" w:rsidRPr="004F1EC0" w:rsidRDefault="007310BD" w:rsidP="004F1EC0">
      <w:pPr>
        <w:pStyle w:val="2f2"/>
        <w:spacing w:before="312" w:after="312"/>
      </w:pPr>
      <w:r w:rsidRPr="00EB4168">
        <w:t>[ACC-2-GigabitEthernet0/0/1] quit</w:t>
      </w:r>
    </w:p>
    <w:p w14:paraId="54B0F184" w14:textId="77777777" w:rsidR="007310BD" w:rsidRPr="007310BD" w:rsidRDefault="007310BD" w:rsidP="00D152A7">
      <w:pPr>
        <w:pStyle w:val="30"/>
      </w:pPr>
      <w:r w:rsidRPr="007310BD">
        <w:t>Configure a static VXLAN tunnel and a VBDIF interface.</w:t>
      </w:r>
    </w:p>
    <w:p w14:paraId="232E3085" w14:textId="77777777" w:rsidR="007310BD" w:rsidRPr="007310BD" w:rsidRDefault="007310BD" w:rsidP="0038023D">
      <w:pPr>
        <w:pStyle w:val="1e"/>
      </w:pPr>
      <w:r w:rsidRPr="007310BD">
        <w:t>SW1, SW2, and SW3 use the IP address of Loopback0 as the source address of the NVE interface to establish VXLAN tunnels. Specifically, a VXLAN tunnel is established between SW1 and SW2 to transmit traffic of BD 10. Similarly, a VXLAN tunnel is established between SW2 and SW3 to transmit traffic of BD 20.</w:t>
      </w:r>
    </w:p>
    <w:p w14:paraId="3E081072" w14:textId="77777777" w:rsidR="007310BD" w:rsidRPr="007310BD" w:rsidRDefault="007310BD" w:rsidP="0038023D">
      <w:pPr>
        <w:pStyle w:val="1e"/>
      </w:pPr>
      <w:r w:rsidRPr="007310BD">
        <w:t>On SW2, create VBDIF 10 and VBDIF 20 as the gateways for PC1 and PC2.</w:t>
      </w:r>
    </w:p>
    <w:p w14:paraId="566BACBF" w14:textId="77777777" w:rsidR="007310BD" w:rsidRPr="007310BD" w:rsidRDefault="007310BD" w:rsidP="0038023D">
      <w:pPr>
        <w:pStyle w:val="1e"/>
      </w:pPr>
      <w:r w:rsidRPr="007310BD">
        <w:t># On SW1 and SW2, configure NVE interfaces to establish a static VXLAN tunnel.</w:t>
      </w:r>
    </w:p>
    <w:p w14:paraId="7BCEF23A" w14:textId="77777777" w:rsidR="007310BD" w:rsidRPr="00EB4168" w:rsidRDefault="007310BD" w:rsidP="00EB4168">
      <w:pPr>
        <w:pStyle w:val="2f2"/>
        <w:spacing w:before="312" w:after="312"/>
      </w:pPr>
      <w:r w:rsidRPr="00EB4168">
        <w:t>[SW1]interface Nve1</w:t>
      </w:r>
    </w:p>
    <w:p w14:paraId="4D2F88EA" w14:textId="77777777" w:rsidR="007310BD" w:rsidRPr="00EB4168" w:rsidRDefault="007310BD" w:rsidP="00EB4168">
      <w:pPr>
        <w:pStyle w:val="2f2"/>
        <w:spacing w:before="312" w:after="312"/>
      </w:pPr>
      <w:r w:rsidRPr="00EB4168">
        <w:t>[SW1-Nve1] source 10.0.1.1</w:t>
      </w:r>
    </w:p>
    <w:p w14:paraId="33A45DF0" w14:textId="77777777" w:rsidR="007310BD" w:rsidRPr="00EB4168" w:rsidRDefault="007310BD" w:rsidP="00EB4168">
      <w:pPr>
        <w:pStyle w:val="2f2"/>
        <w:spacing w:before="312" w:after="312"/>
      </w:pPr>
      <w:r w:rsidRPr="00EB4168">
        <w:t>[SW1-Nve1] vni 1000 head-end peer-list 10.0.2.2</w:t>
      </w:r>
    </w:p>
    <w:p w14:paraId="43B48D5D" w14:textId="77777777" w:rsidR="007310BD" w:rsidRDefault="007310BD" w:rsidP="00EB4168">
      <w:pPr>
        <w:pStyle w:val="2f2"/>
        <w:spacing w:before="312" w:after="312"/>
      </w:pPr>
      <w:r w:rsidRPr="00EB4168">
        <w:t>[SW1-Nve1] quit</w:t>
      </w:r>
    </w:p>
    <w:p w14:paraId="00EB950A" w14:textId="77777777" w:rsidR="00374120" w:rsidRPr="00EB4168" w:rsidRDefault="00374120" w:rsidP="00EB4168">
      <w:pPr>
        <w:pStyle w:val="2f2"/>
        <w:spacing w:before="312" w:after="312"/>
      </w:pPr>
    </w:p>
    <w:p w14:paraId="00A00613" w14:textId="77777777" w:rsidR="007310BD" w:rsidRPr="00EB4168" w:rsidRDefault="007310BD" w:rsidP="00EB4168">
      <w:pPr>
        <w:pStyle w:val="2f2"/>
        <w:spacing w:before="312" w:after="312"/>
      </w:pPr>
      <w:r w:rsidRPr="00EB4168">
        <w:t>[SW2]interface Nve1</w:t>
      </w:r>
    </w:p>
    <w:p w14:paraId="1615BFDA" w14:textId="77777777" w:rsidR="007310BD" w:rsidRPr="00EB4168" w:rsidRDefault="007310BD" w:rsidP="00EB4168">
      <w:pPr>
        <w:pStyle w:val="2f2"/>
        <w:spacing w:before="312" w:after="312"/>
      </w:pPr>
      <w:r w:rsidRPr="00EB4168">
        <w:t>[SW2-Nve1] source 10.0.2.2</w:t>
      </w:r>
    </w:p>
    <w:p w14:paraId="5B6DC378" w14:textId="77777777" w:rsidR="007310BD" w:rsidRPr="00EB4168" w:rsidRDefault="007310BD" w:rsidP="00EB4168">
      <w:pPr>
        <w:pStyle w:val="2f2"/>
        <w:spacing w:before="312" w:after="312"/>
      </w:pPr>
      <w:r w:rsidRPr="00EB4168">
        <w:t>[SW2-Nve1] vni 1000 head-end peer-list 10.0.1.1</w:t>
      </w:r>
    </w:p>
    <w:p w14:paraId="1CF0BD8E" w14:textId="77777777" w:rsidR="007310BD" w:rsidRPr="00EB4168" w:rsidRDefault="007310BD" w:rsidP="00EB4168">
      <w:pPr>
        <w:pStyle w:val="2f2"/>
        <w:spacing w:before="312" w:after="312"/>
      </w:pPr>
      <w:r w:rsidRPr="00EB4168">
        <w:t>[SW2-Nve1] quit</w:t>
      </w:r>
    </w:p>
    <w:p w14:paraId="5AA4C268" w14:textId="77777777" w:rsidR="007310BD" w:rsidRPr="007310BD" w:rsidRDefault="007310BD" w:rsidP="0038023D">
      <w:pPr>
        <w:pStyle w:val="1e"/>
      </w:pPr>
      <w:r w:rsidRPr="007310BD">
        <w:t># On SW2 and SW3, configure NVE interfaces to establish a static VXLAN tunnel.</w:t>
      </w:r>
    </w:p>
    <w:p w14:paraId="7DC2F71B" w14:textId="77777777" w:rsidR="007310BD" w:rsidRPr="00EB4168" w:rsidRDefault="007310BD" w:rsidP="00EB4168">
      <w:pPr>
        <w:pStyle w:val="2f2"/>
        <w:spacing w:before="312" w:after="312"/>
      </w:pPr>
      <w:r w:rsidRPr="00EB4168">
        <w:t>[SW2]interface Nve1</w:t>
      </w:r>
    </w:p>
    <w:p w14:paraId="3B8EB328" w14:textId="77777777" w:rsidR="007310BD" w:rsidRPr="00EB4168" w:rsidRDefault="007310BD" w:rsidP="00EB4168">
      <w:pPr>
        <w:pStyle w:val="2f2"/>
        <w:spacing w:before="312" w:after="312"/>
      </w:pPr>
      <w:r w:rsidRPr="00EB4168">
        <w:t>[SW2-Nve1] vni 2000 head-end peer-list 10.0.3.3</w:t>
      </w:r>
    </w:p>
    <w:p w14:paraId="6C7BD22E" w14:textId="77777777" w:rsidR="007310BD" w:rsidRPr="00EB4168" w:rsidRDefault="007310BD" w:rsidP="00EB4168">
      <w:pPr>
        <w:pStyle w:val="2f2"/>
        <w:spacing w:before="312" w:after="312"/>
      </w:pPr>
      <w:r w:rsidRPr="00EB4168">
        <w:t>[SW2-Nve1] quit</w:t>
      </w:r>
    </w:p>
    <w:p w14:paraId="653B27F1" w14:textId="77777777" w:rsidR="007310BD" w:rsidRPr="00EB4168" w:rsidRDefault="007310BD" w:rsidP="00EB4168">
      <w:pPr>
        <w:pStyle w:val="2f2"/>
        <w:spacing w:before="312" w:after="312"/>
      </w:pPr>
      <w:r w:rsidRPr="00EB4168">
        <w:t>[SW3]interface Nve1</w:t>
      </w:r>
    </w:p>
    <w:p w14:paraId="297844DC" w14:textId="77777777" w:rsidR="007310BD" w:rsidRPr="00EB4168" w:rsidRDefault="007310BD" w:rsidP="00EB4168">
      <w:pPr>
        <w:pStyle w:val="2f2"/>
        <w:spacing w:before="312" w:after="312"/>
      </w:pPr>
      <w:r w:rsidRPr="00EB4168">
        <w:t>[SW3-Nve1] source 10.0.3.3</w:t>
      </w:r>
    </w:p>
    <w:p w14:paraId="05F66C84" w14:textId="77777777" w:rsidR="007310BD" w:rsidRPr="00EB4168" w:rsidRDefault="007310BD" w:rsidP="00EB4168">
      <w:pPr>
        <w:pStyle w:val="2f2"/>
        <w:spacing w:before="312" w:after="312"/>
      </w:pPr>
      <w:r w:rsidRPr="00EB4168">
        <w:t>[SW3-Nve1] vni 2000 head-end peer-list 10.0.2.2</w:t>
      </w:r>
    </w:p>
    <w:p w14:paraId="59ADA718" w14:textId="77777777" w:rsidR="007310BD" w:rsidRPr="00EB4168" w:rsidRDefault="007310BD" w:rsidP="00EB4168">
      <w:pPr>
        <w:pStyle w:val="2f2"/>
        <w:spacing w:before="312" w:after="312"/>
      </w:pPr>
      <w:r w:rsidRPr="00EB4168">
        <w:t>[SW3-Nve1] quit</w:t>
      </w:r>
    </w:p>
    <w:p w14:paraId="75F024D3" w14:textId="77777777" w:rsidR="007310BD" w:rsidRPr="007310BD" w:rsidRDefault="007310BD" w:rsidP="0038023D">
      <w:pPr>
        <w:pStyle w:val="1e"/>
      </w:pPr>
      <w:r w:rsidRPr="007310BD">
        <w:t># On SW2, create BD 10 and BD 20, and configure VXLAN VNIs for the BDs.</w:t>
      </w:r>
    </w:p>
    <w:p w14:paraId="18C19C14" w14:textId="77777777" w:rsidR="007310BD" w:rsidRPr="00EB4168" w:rsidRDefault="007310BD" w:rsidP="00EB4168">
      <w:pPr>
        <w:pStyle w:val="2f2"/>
        <w:spacing w:before="312" w:after="312"/>
      </w:pPr>
      <w:r w:rsidRPr="00EB4168">
        <w:t>[SW2]bridge-domain 10</w:t>
      </w:r>
    </w:p>
    <w:p w14:paraId="568D749F" w14:textId="77777777" w:rsidR="007310BD" w:rsidRPr="00EB4168" w:rsidRDefault="007310BD" w:rsidP="00EB4168">
      <w:pPr>
        <w:pStyle w:val="2f2"/>
        <w:spacing w:before="312" w:after="312"/>
      </w:pPr>
      <w:r w:rsidRPr="00EB4168">
        <w:t>[SW2-bd10] vxlan vni 1000</w:t>
      </w:r>
    </w:p>
    <w:p w14:paraId="0BBFCAF0" w14:textId="77777777" w:rsidR="007310BD" w:rsidRPr="00EB4168" w:rsidRDefault="007310BD" w:rsidP="00EB4168">
      <w:pPr>
        <w:pStyle w:val="2f2"/>
        <w:spacing w:before="312" w:after="312"/>
      </w:pPr>
      <w:r w:rsidRPr="00EB4168">
        <w:t>[SW2-bd10] quit</w:t>
      </w:r>
    </w:p>
    <w:p w14:paraId="57D8FE20" w14:textId="77777777" w:rsidR="007310BD" w:rsidRPr="00EB4168" w:rsidRDefault="007310BD" w:rsidP="00EB4168">
      <w:pPr>
        <w:pStyle w:val="2f2"/>
        <w:spacing w:before="312" w:after="312"/>
      </w:pPr>
      <w:r w:rsidRPr="00EB4168">
        <w:t>[SW2]bridge-domain 20</w:t>
      </w:r>
    </w:p>
    <w:p w14:paraId="3A9A0085" w14:textId="77777777" w:rsidR="007310BD" w:rsidRPr="00EB4168" w:rsidRDefault="007310BD" w:rsidP="00EB4168">
      <w:pPr>
        <w:pStyle w:val="2f2"/>
        <w:spacing w:before="312" w:after="312"/>
      </w:pPr>
      <w:r w:rsidRPr="00EB4168">
        <w:t>[SW2-bd20] vxlan vni 2000</w:t>
      </w:r>
    </w:p>
    <w:p w14:paraId="4112C190" w14:textId="77777777" w:rsidR="007310BD" w:rsidRPr="00EB4168" w:rsidRDefault="007310BD" w:rsidP="00EB4168">
      <w:pPr>
        <w:pStyle w:val="2f2"/>
        <w:spacing w:before="312" w:after="312"/>
      </w:pPr>
      <w:r w:rsidRPr="00EB4168">
        <w:t>[SW2-bd20] quit</w:t>
      </w:r>
    </w:p>
    <w:p w14:paraId="07988396" w14:textId="77777777" w:rsidR="007310BD" w:rsidRPr="007310BD" w:rsidRDefault="007310BD" w:rsidP="0038023D">
      <w:pPr>
        <w:pStyle w:val="1e"/>
      </w:pPr>
      <w:r w:rsidRPr="007310BD">
        <w:t># On SW2, create VBDIF 10 and VBDIF 20.</w:t>
      </w:r>
    </w:p>
    <w:p w14:paraId="00FCD5E8" w14:textId="77777777" w:rsidR="007310BD" w:rsidRPr="00EB4168" w:rsidRDefault="007310BD" w:rsidP="00EB4168">
      <w:pPr>
        <w:pStyle w:val="2f2"/>
        <w:spacing w:before="312" w:after="312"/>
      </w:pPr>
      <w:r w:rsidRPr="00EB4168">
        <w:t>[SW2]interface Vbdif10</w:t>
      </w:r>
    </w:p>
    <w:p w14:paraId="7EA6D289" w14:textId="77777777" w:rsidR="007310BD" w:rsidRPr="00EB4168" w:rsidRDefault="007310BD" w:rsidP="00EB4168">
      <w:pPr>
        <w:pStyle w:val="2f2"/>
        <w:spacing w:before="312" w:after="312"/>
      </w:pPr>
      <w:r w:rsidRPr="00EB4168">
        <w:t>[SW2-Vbdif10] ip address 172.16.1.254 255.255.255.0</w:t>
      </w:r>
    </w:p>
    <w:p w14:paraId="60E7C6E2" w14:textId="77777777" w:rsidR="007310BD" w:rsidRPr="00EB4168" w:rsidRDefault="007310BD" w:rsidP="00EB4168">
      <w:pPr>
        <w:pStyle w:val="2f2"/>
        <w:spacing w:before="312" w:after="312"/>
      </w:pPr>
      <w:r w:rsidRPr="00EB4168">
        <w:t>[SW2-Vbdif10] quit</w:t>
      </w:r>
    </w:p>
    <w:p w14:paraId="36C5ADE2" w14:textId="77777777" w:rsidR="007310BD" w:rsidRPr="00EB4168" w:rsidRDefault="007310BD" w:rsidP="00EB4168">
      <w:pPr>
        <w:pStyle w:val="2f2"/>
        <w:spacing w:before="312" w:after="312"/>
      </w:pPr>
      <w:r w:rsidRPr="00EB4168">
        <w:t>[SW2]interface Vbdif20</w:t>
      </w:r>
    </w:p>
    <w:p w14:paraId="58AC9283" w14:textId="77777777" w:rsidR="007310BD" w:rsidRPr="00EB4168" w:rsidRDefault="007310BD" w:rsidP="00EB4168">
      <w:pPr>
        <w:pStyle w:val="2f2"/>
        <w:spacing w:before="312" w:after="312"/>
      </w:pPr>
      <w:r w:rsidRPr="00EB4168">
        <w:t>[SW2-Vbdif20] ip address 172.16.2.254 255.255.255.0</w:t>
      </w:r>
    </w:p>
    <w:p w14:paraId="6F7D9C81" w14:textId="77777777" w:rsidR="007310BD" w:rsidRPr="00EB4168" w:rsidRDefault="007310BD" w:rsidP="00EB4168">
      <w:pPr>
        <w:pStyle w:val="2f2"/>
        <w:spacing w:before="312" w:after="312"/>
      </w:pPr>
      <w:r w:rsidRPr="00EB4168">
        <w:t>[SW2-Vbdif20]quit</w:t>
      </w:r>
    </w:p>
    <w:p w14:paraId="40E9F6CD" w14:textId="77777777" w:rsidR="007310BD" w:rsidRPr="007310BD" w:rsidRDefault="007310BD" w:rsidP="00D152A7">
      <w:pPr>
        <w:pStyle w:val="30"/>
      </w:pPr>
      <w:r w:rsidRPr="007310BD">
        <w:t>Verify the configuration.</w:t>
      </w:r>
    </w:p>
    <w:p w14:paraId="6AADECB6" w14:textId="77777777" w:rsidR="007310BD" w:rsidRPr="007310BD" w:rsidRDefault="007310BD" w:rsidP="0038023D">
      <w:pPr>
        <w:pStyle w:val="1e"/>
      </w:pPr>
      <w:r w:rsidRPr="007310BD">
        <w:t>Try to ping PC2 from PC1 and check the entire forwarding process.</w:t>
      </w:r>
    </w:p>
    <w:p w14:paraId="2D5F04F2" w14:textId="77777777" w:rsidR="007310BD" w:rsidRPr="007310BD" w:rsidRDefault="007310BD" w:rsidP="0038023D">
      <w:pPr>
        <w:pStyle w:val="1e"/>
      </w:pPr>
      <w:r w:rsidRPr="007310BD">
        <w:t># Ping PC2 from PC1.</w:t>
      </w:r>
    </w:p>
    <w:p w14:paraId="314D70F0" w14:textId="77777777" w:rsidR="007310BD" w:rsidRPr="00EB4168" w:rsidRDefault="007310BD" w:rsidP="00EB4168">
      <w:pPr>
        <w:pStyle w:val="2f2"/>
        <w:spacing w:before="312" w:after="312"/>
      </w:pPr>
      <w:r w:rsidRPr="00EB4168">
        <w:t>PC&gt;ping 172.16.2.2</w:t>
      </w:r>
    </w:p>
    <w:p w14:paraId="02F2636F" w14:textId="77777777" w:rsidR="007310BD" w:rsidRPr="00EB4168" w:rsidRDefault="007310BD" w:rsidP="00EB4168">
      <w:pPr>
        <w:pStyle w:val="2f2"/>
        <w:spacing w:before="312" w:after="312"/>
      </w:pPr>
      <w:r w:rsidRPr="00EB4168">
        <w:t>Ping 172.16.2.2: 32 data bytes, Press Ctrl_C to break</w:t>
      </w:r>
    </w:p>
    <w:p w14:paraId="27DD4E4D" w14:textId="77777777" w:rsidR="007310BD" w:rsidRPr="00EB4168" w:rsidRDefault="007310BD" w:rsidP="00EB4168">
      <w:pPr>
        <w:pStyle w:val="2f2"/>
        <w:spacing w:before="312" w:after="312"/>
      </w:pPr>
      <w:r w:rsidRPr="00EB4168">
        <w:t>From 172.16.2.2: bytes=32 seq=1 ttl=127 time=78 ms</w:t>
      </w:r>
    </w:p>
    <w:p w14:paraId="7011A38F" w14:textId="77777777" w:rsidR="007310BD" w:rsidRPr="00EB4168" w:rsidRDefault="007310BD" w:rsidP="00EB4168">
      <w:pPr>
        <w:pStyle w:val="2f2"/>
        <w:spacing w:before="312" w:after="312"/>
      </w:pPr>
      <w:r w:rsidRPr="00EB4168">
        <w:t>From 172.16.2.2: bytes=32 seq=2 ttl=127 time=78 ms</w:t>
      </w:r>
    </w:p>
    <w:p w14:paraId="6FBC8FA5" w14:textId="77777777" w:rsidR="007310BD" w:rsidRPr="00EB4168" w:rsidRDefault="007310BD" w:rsidP="00EB4168">
      <w:pPr>
        <w:pStyle w:val="2f2"/>
        <w:spacing w:before="312" w:after="312"/>
      </w:pPr>
      <w:r w:rsidRPr="00EB4168">
        <w:t>From 172.16.2.2: bytes=32 seq=3 ttl=127 time=78 ms</w:t>
      </w:r>
    </w:p>
    <w:p w14:paraId="2FDF9FF5" w14:textId="77777777" w:rsidR="007310BD" w:rsidRPr="00EB4168" w:rsidRDefault="007310BD" w:rsidP="00EB4168">
      <w:pPr>
        <w:pStyle w:val="2f2"/>
        <w:spacing w:before="312" w:after="312"/>
      </w:pPr>
      <w:r w:rsidRPr="00EB4168">
        <w:t>From 172.16.2.2: bytes=32 seq=4 ttl=127 time=63 ms</w:t>
      </w:r>
    </w:p>
    <w:p w14:paraId="31084CF3" w14:textId="77777777" w:rsidR="007310BD" w:rsidRPr="00EB4168" w:rsidRDefault="007310BD" w:rsidP="00EB4168">
      <w:pPr>
        <w:pStyle w:val="2f2"/>
        <w:spacing w:before="312" w:after="312"/>
      </w:pPr>
      <w:r w:rsidRPr="00EB4168">
        <w:t>From 172.16.2.2: bytes=32 seq=5 ttl=127 time=62 ms</w:t>
      </w:r>
    </w:p>
    <w:p w14:paraId="267CE30A" w14:textId="77777777" w:rsidR="007310BD" w:rsidRPr="00EB4168" w:rsidRDefault="007310BD" w:rsidP="00EB4168">
      <w:pPr>
        <w:pStyle w:val="2f2"/>
        <w:spacing w:before="312" w:after="312"/>
      </w:pPr>
      <w:r w:rsidRPr="00EB4168">
        <w:t>--- 172.16.2.2 ping statistics ---</w:t>
      </w:r>
    </w:p>
    <w:p w14:paraId="201ECB87" w14:textId="77777777" w:rsidR="007310BD" w:rsidRPr="00EB4168" w:rsidRDefault="007310BD" w:rsidP="00EB4168">
      <w:pPr>
        <w:pStyle w:val="2f2"/>
        <w:spacing w:before="312" w:after="312"/>
      </w:pPr>
      <w:r w:rsidRPr="00EB4168">
        <w:t xml:space="preserve">  5 packet(s) transmitted</w:t>
      </w:r>
    </w:p>
    <w:p w14:paraId="5872CC2A" w14:textId="77777777" w:rsidR="007310BD" w:rsidRPr="00EB4168" w:rsidRDefault="007310BD" w:rsidP="00EB4168">
      <w:pPr>
        <w:pStyle w:val="2f2"/>
        <w:spacing w:before="312" w:after="312"/>
      </w:pPr>
      <w:r w:rsidRPr="00EB4168">
        <w:t xml:space="preserve">  5 packet(s) received</w:t>
      </w:r>
    </w:p>
    <w:p w14:paraId="470F4418" w14:textId="77777777" w:rsidR="007310BD" w:rsidRPr="00EB4168" w:rsidRDefault="007310BD" w:rsidP="00EB4168">
      <w:pPr>
        <w:pStyle w:val="2f2"/>
        <w:spacing w:before="312" w:after="312"/>
      </w:pPr>
      <w:r w:rsidRPr="00EB4168">
        <w:t xml:space="preserve">  0.00% packet loss</w:t>
      </w:r>
    </w:p>
    <w:p w14:paraId="2FB42895" w14:textId="77777777" w:rsidR="007310BD" w:rsidRPr="00EB4168" w:rsidRDefault="007310BD" w:rsidP="00EB4168">
      <w:pPr>
        <w:pStyle w:val="2f2"/>
        <w:spacing w:before="312" w:after="312"/>
      </w:pPr>
      <w:r w:rsidRPr="00EB4168">
        <w:t xml:space="preserve">  round-trip min/avg/max = 62/71/78 ms</w:t>
      </w:r>
    </w:p>
    <w:p w14:paraId="2D85AA21" w14:textId="77777777" w:rsidR="007310BD" w:rsidRPr="007310BD" w:rsidRDefault="007310BD" w:rsidP="0038023D">
      <w:pPr>
        <w:pStyle w:val="1e"/>
      </w:pPr>
      <w:r w:rsidRPr="007310BD">
        <w:t>The command output shows that PC1 can communicate with PC2 across network segments.</w:t>
      </w:r>
    </w:p>
    <w:p w14:paraId="7BDC9132" w14:textId="77777777" w:rsidR="007310BD" w:rsidRPr="007310BD" w:rsidRDefault="007310BD" w:rsidP="0038023D">
      <w:pPr>
        <w:pStyle w:val="1e"/>
      </w:pPr>
      <w:r w:rsidRPr="007310BD">
        <w:t># On SW2, check the MAC addresses of VBDIF 10 and VBDIF 20.</w:t>
      </w:r>
    </w:p>
    <w:p w14:paraId="57BB29DE" w14:textId="77777777" w:rsidR="007310BD" w:rsidRPr="00EB4168" w:rsidRDefault="007310BD" w:rsidP="00EB4168">
      <w:pPr>
        <w:pStyle w:val="2f2"/>
        <w:spacing w:before="312" w:after="312"/>
      </w:pPr>
      <w:r w:rsidRPr="00EB4168">
        <w:t>[SW2]display interface Vbdif 10</w:t>
      </w:r>
    </w:p>
    <w:p w14:paraId="4242097B" w14:textId="77777777" w:rsidR="007310BD" w:rsidRPr="00EB4168" w:rsidRDefault="007310BD" w:rsidP="00EB4168">
      <w:pPr>
        <w:pStyle w:val="2f2"/>
        <w:spacing w:before="312" w:after="312"/>
      </w:pPr>
      <w:r w:rsidRPr="00EB4168">
        <w:t>Vbdif10 current state : UP (ifindex: 21)</w:t>
      </w:r>
    </w:p>
    <w:p w14:paraId="7A7299BC" w14:textId="77777777" w:rsidR="007310BD" w:rsidRPr="00EB4168" w:rsidRDefault="007310BD" w:rsidP="00EB4168">
      <w:pPr>
        <w:pStyle w:val="2f2"/>
        <w:spacing w:before="312" w:after="312"/>
      </w:pPr>
      <w:r w:rsidRPr="00EB4168">
        <w:t xml:space="preserve">Line protocol current state : UP </w:t>
      </w:r>
    </w:p>
    <w:p w14:paraId="1980AA46" w14:textId="77777777" w:rsidR="007310BD" w:rsidRPr="00EB4168" w:rsidRDefault="007310BD" w:rsidP="00EB4168">
      <w:pPr>
        <w:pStyle w:val="2f2"/>
        <w:spacing w:before="312" w:after="312"/>
      </w:pPr>
      <w:r w:rsidRPr="00EB4168">
        <w:t>Last line protocol up time : 2020-11-20 18:45:07</w:t>
      </w:r>
    </w:p>
    <w:p w14:paraId="78110556" w14:textId="77777777" w:rsidR="007310BD" w:rsidRPr="00EB4168" w:rsidRDefault="007310BD" w:rsidP="00EB4168">
      <w:pPr>
        <w:pStyle w:val="2f2"/>
        <w:spacing w:before="312" w:after="312"/>
      </w:pPr>
      <w:r w:rsidRPr="00EB4168">
        <w:t xml:space="preserve">Description: </w:t>
      </w:r>
    </w:p>
    <w:p w14:paraId="4006A024" w14:textId="77777777" w:rsidR="007310BD" w:rsidRPr="00EB4168" w:rsidRDefault="007310BD" w:rsidP="00EB4168">
      <w:pPr>
        <w:pStyle w:val="2f2"/>
        <w:spacing w:before="312" w:after="312"/>
      </w:pPr>
      <w:r w:rsidRPr="00EB4168">
        <w:t>Route Port,The Maximum Transmit Unit is 1500</w:t>
      </w:r>
    </w:p>
    <w:p w14:paraId="593A4E22" w14:textId="77777777" w:rsidR="007310BD" w:rsidRPr="00EB4168" w:rsidRDefault="007310BD" w:rsidP="00EB4168">
      <w:pPr>
        <w:pStyle w:val="2f2"/>
        <w:spacing w:before="312" w:after="312"/>
      </w:pPr>
      <w:r w:rsidRPr="00EB4168">
        <w:t>Internet Address is 172.16.1.254/24</w:t>
      </w:r>
    </w:p>
    <w:p w14:paraId="2CD44C03" w14:textId="77777777" w:rsidR="007310BD" w:rsidRPr="00EB4168" w:rsidRDefault="007310BD" w:rsidP="00EB4168">
      <w:pPr>
        <w:pStyle w:val="2f2"/>
        <w:spacing w:before="312" w:after="312"/>
      </w:pPr>
      <w:r w:rsidRPr="00EB4168">
        <w:t>IP Sending Frames' Format is PKTFMT_ETHNT_2, Hardware address is 707b-e843-277d</w:t>
      </w:r>
    </w:p>
    <w:p w14:paraId="6774EAE0" w14:textId="77777777" w:rsidR="007310BD" w:rsidRPr="00EB4168" w:rsidRDefault="007310BD" w:rsidP="00EB4168">
      <w:pPr>
        <w:pStyle w:val="2f2"/>
        <w:spacing w:before="312" w:after="312"/>
      </w:pPr>
      <w:r w:rsidRPr="00EB4168">
        <w:t>….</w:t>
      </w:r>
    </w:p>
    <w:p w14:paraId="0B6380C6" w14:textId="77777777" w:rsidR="007310BD" w:rsidRPr="00EB4168" w:rsidRDefault="007310BD" w:rsidP="00EB4168">
      <w:pPr>
        <w:pStyle w:val="2f2"/>
        <w:spacing w:before="312" w:after="312"/>
      </w:pPr>
      <w:r w:rsidRPr="00EB4168">
        <w:t>….</w:t>
      </w:r>
    </w:p>
    <w:p w14:paraId="034FE6E7" w14:textId="77777777" w:rsidR="007310BD" w:rsidRPr="00EB4168" w:rsidRDefault="007310BD" w:rsidP="00EB4168">
      <w:pPr>
        <w:pStyle w:val="2f2"/>
        <w:spacing w:before="312" w:after="312"/>
      </w:pPr>
      <w:r w:rsidRPr="00EB4168">
        <w:t>….</w:t>
      </w:r>
    </w:p>
    <w:p w14:paraId="2B59DD86" w14:textId="77777777" w:rsidR="007310BD" w:rsidRPr="00EB4168" w:rsidRDefault="007310BD" w:rsidP="00EB4168">
      <w:pPr>
        <w:pStyle w:val="2f2"/>
        <w:spacing w:before="312" w:after="312"/>
      </w:pPr>
      <w:r w:rsidRPr="00EB4168">
        <w:t>[~SW2]display interface Vbdif 20</w:t>
      </w:r>
    </w:p>
    <w:p w14:paraId="31941A9A" w14:textId="77777777" w:rsidR="007310BD" w:rsidRPr="00EB4168" w:rsidRDefault="007310BD" w:rsidP="00EB4168">
      <w:pPr>
        <w:pStyle w:val="2f2"/>
        <w:spacing w:before="312" w:after="312"/>
      </w:pPr>
      <w:r w:rsidRPr="00EB4168">
        <w:t>Vbdif20 current state : UP (ifindex: 22)</w:t>
      </w:r>
    </w:p>
    <w:p w14:paraId="19CD43EA" w14:textId="77777777" w:rsidR="007310BD" w:rsidRPr="00EB4168" w:rsidRDefault="007310BD" w:rsidP="00EB4168">
      <w:pPr>
        <w:pStyle w:val="2f2"/>
        <w:spacing w:before="312" w:after="312"/>
      </w:pPr>
      <w:r w:rsidRPr="00EB4168">
        <w:t xml:space="preserve">Line protocol current state : UP </w:t>
      </w:r>
    </w:p>
    <w:p w14:paraId="72B323CC" w14:textId="77777777" w:rsidR="007310BD" w:rsidRPr="00EB4168" w:rsidRDefault="007310BD" w:rsidP="00EB4168">
      <w:pPr>
        <w:pStyle w:val="2f2"/>
        <w:spacing w:before="312" w:after="312"/>
      </w:pPr>
      <w:r w:rsidRPr="00EB4168">
        <w:t>Last line protocol up time : 2020-11-20 18:46:06</w:t>
      </w:r>
    </w:p>
    <w:p w14:paraId="5D71475D" w14:textId="77777777" w:rsidR="007310BD" w:rsidRPr="00EB4168" w:rsidRDefault="007310BD" w:rsidP="00EB4168">
      <w:pPr>
        <w:pStyle w:val="2f2"/>
        <w:spacing w:before="312" w:after="312"/>
      </w:pPr>
      <w:r w:rsidRPr="00EB4168">
        <w:t xml:space="preserve">Description: </w:t>
      </w:r>
    </w:p>
    <w:p w14:paraId="5DCB972C" w14:textId="77777777" w:rsidR="007310BD" w:rsidRPr="00EB4168" w:rsidRDefault="007310BD" w:rsidP="00EB4168">
      <w:pPr>
        <w:pStyle w:val="2f2"/>
        <w:spacing w:before="312" w:after="312"/>
      </w:pPr>
      <w:r w:rsidRPr="00EB4168">
        <w:t>Route Port,The Maximum Transmit Unit is 1500</w:t>
      </w:r>
    </w:p>
    <w:p w14:paraId="66734B66" w14:textId="77777777" w:rsidR="007310BD" w:rsidRPr="00EB4168" w:rsidRDefault="007310BD" w:rsidP="00EB4168">
      <w:pPr>
        <w:pStyle w:val="2f2"/>
        <w:spacing w:before="312" w:after="312"/>
      </w:pPr>
      <w:r w:rsidRPr="00EB4168">
        <w:t>Internet Address is 172.16.2.254/24</w:t>
      </w:r>
    </w:p>
    <w:p w14:paraId="70206EC7" w14:textId="77777777" w:rsidR="007310BD" w:rsidRPr="00EB4168" w:rsidRDefault="007310BD" w:rsidP="00EB4168">
      <w:pPr>
        <w:pStyle w:val="2f2"/>
        <w:spacing w:before="312" w:after="312"/>
      </w:pPr>
      <w:r w:rsidRPr="00EB4168">
        <w:t>IP Sending Frames' Format is PKTFMT_ETHNT_2, Hardware address is 707b-e843-277d</w:t>
      </w:r>
    </w:p>
    <w:p w14:paraId="2746C99F" w14:textId="77777777" w:rsidR="007310BD" w:rsidRPr="00EB4168" w:rsidRDefault="007310BD" w:rsidP="00EB4168">
      <w:pPr>
        <w:pStyle w:val="2f2"/>
        <w:spacing w:before="312" w:after="312"/>
      </w:pPr>
      <w:r w:rsidRPr="00EB4168">
        <w:t>….</w:t>
      </w:r>
    </w:p>
    <w:p w14:paraId="61B1A004" w14:textId="77777777" w:rsidR="007310BD" w:rsidRPr="00EB4168" w:rsidRDefault="007310BD" w:rsidP="00EB4168">
      <w:pPr>
        <w:pStyle w:val="2f2"/>
        <w:spacing w:before="312" w:after="312"/>
      </w:pPr>
      <w:r w:rsidRPr="00EB4168">
        <w:t>….</w:t>
      </w:r>
    </w:p>
    <w:p w14:paraId="7654AFB0" w14:textId="77777777" w:rsidR="007310BD" w:rsidRPr="00EB4168" w:rsidRDefault="007310BD" w:rsidP="00EB4168">
      <w:pPr>
        <w:pStyle w:val="2f2"/>
        <w:spacing w:before="312" w:after="312"/>
      </w:pPr>
      <w:r w:rsidRPr="00EB4168">
        <w:t>….</w:t>
      </w:r>
    </w:p>
    <w:p w14:paraId="29E4E4E8" w14:textId="77777777" w:rsidR="007310BD" w:rsidRPr="007310BD" w:rsidRDefault="007310BD" w:rsidP="0038023D">
      <w:pPr>
        <w:pStyle w:val="1e"/>
      </w:pPr>
      <w:r w:rsidRPr="007310BD">
        <w:t>Similar to VLANIF interfaces, VBDIF 10 and VBDIF 20 have the same MAC address, which is 707b-e843-277d.</w:t>
      </w:r>
    </w:p>
    <w:p w14:paraId="4D2E5665" w14:textId="77777777" w:rsidR="007310BD" w:rsidRPr="007310BD" w:rsidRDefault="007310BD" w:rsidP="0038023D">
      <w:pPr>
        <w:pStyle w:val="1e"/>
      </w:pPr>
      <w:r w:rsidRPr="007310BD">
        <w:t># On SW1, check MAC address entries in BD 10.</w:t>
      </w:r>
    </w:p>
    <w:p w14:paraId="05B550CA" w14:textId="77777777" w:rsidR="007310BD" w:rsidRPr="00EB4168" w:rsidRDefault="007310BD" w:rsidP="00EB4168">
      <w:pPr>
        <w:pStyle w:val="2f2"/>
        <w:spacing w:before="312" w:after="312"/>
      </w:pPr>
      <w:r w:rsidRPr="00EB4168">
        <w:t>&lt;SW1&gt;display</w:t>
      </w:r>
      <w:r w:rsidRPr="00EB4168">
        <w:tab/>
        <w:t xml:space="preserve"> mac-address </w:t>
      </w:r>
      <w:r w:rsidRPr="00EB4168">
        <w:tab/>
        <w:t>bridge-domain</w:t>
      </w:r>
      <w:r w:rsidRPr="00EB4168">
        <w:tab/>
        <w:t>10</w:t>
      </w:r>
    </w:p>
    <w:p w14:paraId="17E8FEAC" w14:textId="77777777" w:rsidR="007310BD" w:rsidRPr="00EB4168" w:rsidRDefault="007310BD" w:rsidP="00EB4168">
      <w:pPr>
        <w:pStyle w:val="2f2"/>
        <w:spacing w:before="312" w:after="312"/>
      </w:pPr>
      <w:r w:rsidRPr="00EB4168">
        <w:t>-------------------------------------------------------------------------------</w:t>
      </w:r>
    </w:p>
    <w:p w14:paraId="607EC32E" w14:textId="77777777" w:rsidR="007310BD" w:rsidRPr="00EB4168" w:rsidRDefault="007310BD" w:rsidP="00EB4168">
      <w:pPr>
        <w:pStyle w:val="2f2"/>
        <w:spacing w:before="312" w:after="312"/>
      </w:pPr>
      <w:r w:rsidRPr="00EB4168">
        <w:t>MAC</w:t>
      </w:r>
      <w:r w:rsidRPr="00EB4168">
        <w:tab/>
        <w:t>Address</w:t>
      </w:r>
      <w:r w:rsidRPr="00EB4168">
        <w:tab/>
      </w:r>
      <w:r w:rsidRPr="00EB4168">
        <w:tab/>
      </w:r>
      <w:r w:rsidRPr="00EB4168">
        <w:tab/>
      </w:r>
      <w:r w:rsidRPr="00EB4168">
        <w:tab/>
      </w:r>
      <w:r w:rsidRPr="00EB4168">
        <w:tab/>
      </w:r>
      <w:r w:rsidRPr="00EB4168">
        <w:tab/>
      </w:r>
      <w:r w:rsidRPr="00EB4168">
        <w:tab/>
      </w:r>
      <w:r w:rsidRPr="00EB4168">
        <w:tab/>
        <w:t>VLAN/VSI/BD</w:t>
      </w:r>
      <w:r w:rsidRPr="00EB4168">
        <w:tab/>
      </w:r>
      <w:r w:rsidRPr="00EB4168">
        <w:tab/>
      </w:r>
      <w:r w:rsidRPr="00EB4168">
        <w:tab/>
        <w:t>Learned-From</w:t>
      </w:r>
      <w:r w:rsidRPr="00EB4168">
        <w:tab/>
      </w:r>
      <w:r w:rsidRPr="00EB4168">
        <w:tab/>
      </w:r>
      <w:r w:rsidRPr="00EB4168">
        <w:tab/>
      </w:r>
      <w:r w:rsidRPr="00EB4168">
        <w:tab/>
      </w:r>
      <w:r w:rsidRPr="00EB4168">
        <w:tab/>
      </w:r>
      <w:r w:rsidRPr="00EB4168">
        <w:tab/>
      </w:r>
      <w:r w:rsidRPr="00EB4168">
        <w:tab/>
      </w:r>
      <w:r w:rsidRPr="00EB4168">
        <w:tab/>
      </w:r>
      <w:r w:rsidRPr="00EB4168">
        <w:tab/>
        <w:t>Type</w:t>
      </w:r>
      <w:r w:rsidRPr="00EB4168">
        <w:tab/>
      </w:r>
      <w:r w:rsidRPr="00EB4168">
        <w:tab/>
      </w:r>
      <w:r w:rsidRPr="00EB4168">
        <w:tab/>
      </w:r>
      <w:r w:rsidRPr="00EB4168">
        <w:tab/>
      </w:r>
      <w:r w:rsidRPr="00EB4168">
        <w:tab/>
      </w:r>
      <w:r w:rsidRPr="00EB4168">
        <w:tab/>
      </w:r>
      <w:r w:rsidRPr="00EB4168">
        <w:tab/>
      </w:r>
      <w:r w:rsidRPr="00EB4168">
        <w:tab/>
        <w:t>Age</w:t>
      </w:r>
    </w:p>
    <w:p w14:paraId="7A12AC7A" w14:textId="77777777" w:rsidR="007310BD" w:rsidRPr="00EB4168" w:rsidRDefault="007310BD" w:rsidP="00EB4168">
      <w:pPr>
        <w:pStyle w:val="2f2"/>
        <w:spacing w:before="312" w:after="312"/>
      </w:pPr>
      <w:r w:rsidRPr="00EB4168">
        <w:t>-------------------------------------------------------------------------------</w:t>
      </w:r>
    </w:p>
    <w:p w14:paraId="396FAC52" w14:textId="348763BE" w:rsidR="007310BD" w:rsidRPr="00EB4168" w:rsidRDefault="007310BD" w:rsidP="00EB4168">
      <w:pPr>
        <w:pStyle w:val="2f2"/>
        <w:spacing w:before="312" w:after="312"/>
      </w:pPr>
      <w:r w:rsidRPr="00EB4168">
        <w:t>707b-e843-277d</w:t>
      </w:r>
      <w:r w:rsidRPr="00EB4168">
        <w:tab/>
      </w:r>
      <w:r w:rsidRPr="00EB4168">
        <w:tab/>
      </w:r>
      <w:r w:rsidRPr="00EB4168">
        <w:tab/>
      </w:r>
      <w:r w:rsidRPr="00EB4168">
        <w:tab/>
      </w:r>
      <w:r w:rsidRPr="00EB4168">
        <w:tab/>
      </w:r>
      <w:r w:rsidRPr="00EB4168">
        <w:tab/>
      </w:r>
      <w:r w:rsidRPr="00EB4168">
        <w:tab/>
      </w:r>
      <w:r w:rsidRPr="00EB4168">
        <w:tab/>
        <w:t>-/-/10</w:t>
      </w:r>
      <w:r w:rsidRPr="00EB4168">
        <w:tab/>
      </w:r>
      <w:r w:rsidRPr="00EB4168">
        <w:tab/>
      </w:r>
      <w:r w:rsidRPr="00EB4168">
        <w:tab/>
      </w:r>
      <w:r w:rsidRPr="00EB4168">
        <w:tab/>
      </w:r>
      <w:r w:rsidRPr="00EB4168">
        <w:tab/>
      </w:r>
      <w:r w:rsidRPr="00EB4168">
        <w:tab/>
      </w:r>
      <w:r w:rsidRPr="00EB4168">
        <w:tab/>
      </w:r>
      <w:r w:rsidRPr="00EB4168">
        <w:tab/>
        <w:t>10.0.2.2</w:t>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00421C7C" w:rsidRPr="00EB4168">
        <w:tab/>
      </w:r>
      <w:r w:rsidR="00421C7C" w:rsidRPr="00EB4168">
        <w:tab/>
      </w:r>
      <w:r w:rsidRPr="00EB4168">
        <w:t>dynamic</w:t>
      </w:r>
      <w:r w:rsidRPr="00EB4168">
        <w:tab/>
      </w:r>
      <w:r w:rsidRPr="00EB4168">
        <w:tab/>
      </w:r>
      <w:r w:rsidRPr="00EB4168">
        <w:tab/>
      </w:r>
      <w:r w:rsidRPr="00EB4168">
        <w:tab/>
      </w:r>
      <w:r w:rsidRPr="00EB4168">
        <w:tab/>
      </w:r>
      <w:r w:rsidRPr="00EB4168">
        <w:tab/>
      </w:r>
      <w:r w:rsidRPr="00EB4168">
        <w:tab/>
        <w:t>-</w:t>
      </w:r>
    </w:p>
    <w:p w14:paraId="0C32A421" w14:textId="490A322F" w:rsidR="007310BD" w:rsidRPr="00EB4168" w:rsidRDefault="007310BD" w:rsidP="00EB4168">
      <w:pPr>
        <w:pStyle w:val="2f2"/>
        <w:spacing w:before="312" w:after="312"/>
      </w:pPr>
      <w:r w:rsidRPr="00EB4168">
        <w:t>5489-988d-3e41</w:t>
      </w:r>
      <w:r w:rsidRPr="00EB4168">
        <w:tab/>
      </w:r>
      <w:r w:rsidRPr="00EB4168">
        <w:tab/>
      </w:r>
      <w:r w:rsidRPr="00EB4168">
        <w:tab/>
      </w:r>
      <w:r w:rsidRPr="00EB4168">
        <w:tab/>
      </w:r>
      <w:r w:rsidRPr="00EB4168">
        <w:tab/>
      </w:r>
      <w:r w:rsidRPr="00EB4168">
        <w:tab/>
      </w:r>
      <w:r w:rsidRPr="00EB4168">
        <w:tab/>
      </w:r>
      <w:r w:rsidRPr="00EB4168">
        <w:tab/>
        <w:t>-/-/10</w:t>
      </w:r>
      <w:r w:rsidRPr="00EB4168">
        <w:tab/>
      </w:r>
      <w:r w:rsidRPr="00EB4168">
        <w:tab/>
      </w:r>
      <w:r w:rsidRPr="00EB4168">
        <w:tab/>
      </w:r>
      <w:r w:rsidRPr="00EB4168">
        <w:tab/>
      </w:r>
      <w:r w:rsidRPr="00EB4168">
        <w:tab/>
      </w:r>
      <w:r w:rsidRPr="00EB4168">
        <w:tab/>
      </w:r>
      <w:r w:rsidRPr="00EB4168">
        <w:tab/>
      </w:r>
      <w:r w:rsidRPr="00EB4168">
        <w:tab/>
        <w:t>GE0/0/2.100</w:t>
      </w:r>
      <w:r w:rsidRPr="00EB4168">
        <w:tab/>
      </w:r>
      <w:r w:rsidRPr="00EB4168">
        <w:tab/>
      </w:r>
      <w:r w:rsidRPr="00EB4168">
        <w:tab/>
      </w:r>
      <w:r w:rsidRPr="00EB4168">
        <w:tab/>
      </w:r>
      <w:r w:rsidRPr="00EB4168">
        <w:tab/>
      </w:r>
      <w:r w:rsidRPr="00EB4168">
        <w:tab/>
      </w:r>
      <w:r w:rsidRPr="00EB4168">
        <w:tab/>
      </w:r>
      <w:r w:rsidRPr="00EB4168">
        <w:tab/>
      </w:r>
      <w:r w:rsidRPr="00EB4168">
        <w:tab/>
      </w:r>
      <w:r w:rsidR="00421C7C" w:rsidRPr="00EB4168">
        <w:tab/>
      </w:r>
      <w:r w:rsidRPr="00EB4168">
        <w:t>dynamic</w:t>
      </w:r>
      <w:r w:rsidRPr="00EB4168">
        <w:tab/>
      </w:r>
      <w:r w:rsidRPr="00EB4168">
        <w:tab/>
      </w:r>
      <w:r w:rsidRPr="00EB4168">
        <w:tab/>
      </w:r>
      <w:r w:rsidRPr="00EB4168">
        <w:tab/>
      </w:r>
      <w:r w:rsidRPr="00EB4168">
        <w:tab/>
      </w:r>
      <w:r w:rsidRPr="00EB4168">
        <w:tab/>
      </w:r>
      <w:r w:rsidRPr="00EB4168">
        <w:tab/>
        <w:t>-</w:t>
      </w:r>
    </w:p>
    <w:p w14:paraId="0DCF2D67" w14:textId="77777777" w:rsidR="007310BD" w:rsidRPr="00EB4168" w:rsidRDefault="007310BD" w:rsidP="00EB4168">
      <w:pPr>
        <w:pStyle w:val="2f2"/>
        <w:spacing w:before="312" w:after="312"/>
      </w:pPr>
      <w:r w:rsidRPr="00EB4168">
        <w:t>-------------------------------------------------------------------------------</w:t>
      </w:r>
    </w:p>
    <w:p w14:paraId="600D90B9" w14:textId="77777777" w:rsidR="007310BD" w:rsidRPr="00EB4168" w:rsidRDefault="007310BD" w:rsidP="00EB4168">
      <w:pPr>
        <w:pStyle w:val="2f2"/>
        <w:spacing w:before="312" w:after="312"/>
      </w:pPr>
      <w:r w:rsidRPr="00EB4168">
        <w:t>Total</w:t>
      </w:r>
      <w:r w:rsidRPr="00EB4168">
        <w:tab/>
        <w:t>items:</w:t>
      </w:r>
      <w:r w:rsidRPr="00EB4168">
        <w:tab/>
        <w:t>2</w:t>
      </w:r>
    </w:p>
    <w:p w14:paraId="0375EDEA" w14:textId="77777777" w:rsidR="007310BD" w:rsidRPr="007310BD" w:rsidRDefault="007310BD" w:rsidP="0038023D">
      <w:pPr>
        <w:pStyle w:val="1e"/>
      </w:pPr>
      <w:r w:rsidRPr="007310BD">
        <w:t>As shown in the command output, there are two MAC address entries in BD 10, which are learned respectively from the local sub-interface GE0/0/2.100 and the remote VTEP (10.0.2.2). One of the learned two MAC addresses is the MAC address of PC1, and the other is the MAC address of VBDIF 10 on SW2.</w:t>
      </w:r>
    </w:p>
    <w:p w14:paraId="5E34E247" w14:textId="77777777" w:rsidR="007310BD" w:rsidRPr="007310BD" w:rsidRDefault="007310BD" w:rsidP="0038023D">
      <w:pPr>
        <w:pStyle w:val="1e"/>
      </w:pPr>
      <w:r w:rsidRPr="007310BD">
        <w:t># On SW2, perform mirroring to obtain the packets sent by SW1. Check the ICMP packets sent from PC1 to PC2.</w:t>
      </w:r>
    </w:p>
    <w:p w14:paraId="2DD9A771" w14:textId="77777777" w:rsidR="007310BD" w:rsidRPr="00EB4168" w:rsidRDefault="007310BD" w:rsidP="00EB4168">
      <w:pPr>
        <w:pStyle w:val="2f2"/>
        <w:spacing w:before="312" w:after="312"/>
      </w:pPr>
      <w:r w:rsidRPr="00EB4168">
        <w:t>Ethernet II, Src: HuaweiTe_f7:64:fe (70:7b:e8:f7:64:fe), Dst: HuaweiTe_43:27:7d (70:7b:e8:43:27:7d)</w:t>
      </w:r>
    </w:p>
    <w:p w14:paraId="11F9783D" w14:textId="77777777" w:rsidR="007310BD" w:rsidRPr="00EB4168" w:rsidRDefault="007310BD" w:rsidP="00EB4168">
      <w:pPr>
        <w:pStyle w:val="2f2"/>
        <w:spacing w:before="312" w:after="312"/>
      </w:pPr>
      <w:r w:rsidRPr="00EB4168">
        <w:t>802.1Q Virtual LAN, PRI: 0, DEI: 0, ID: 12</w:t>
      </w:r>
    </w:p>
    <w:p w14:paraId="2A867C00" w14:textId="77777777" w:rsidR="007310BD" w:rsidRPr="00EB4168" w:rsidRDefault="007310BD" w:rsidP="00EB4168">
      <w:pPr>
        <w:pStyle w:val="2f2"/>
        <w:spacing w:before="312" w:after="312"/>
      </w:pPr>
      <w:r w:rsidRPr="00EB4168">
        <w:t xml:space="preserve">Internet Protocol Version 4, </w:t>
      </w:r>
      <w:r w:rsidRPr="00F93A51">
        <w:rPr>
          <w:color w:val="C7000B"/>
        </w:rPr>
        <w:t>Src: 10.0.1.1, Dst: 10.0.2.2</w:t>
      </w:r>
    </w:p>
    <w:p w14:paraId="044FDC8D" w14:textId="77777777" w:rsidR="007310BD" w:rsidRPr="00EB4168" w:rsidRDefault="007310BD" w:rsidP="00EB4168">
      <w:pPr>
        <w:pStyle w:val="2f2"/>
        <w:spacing w:before="312" w:after="312"/>
      </w:pPr>
      <w:r w:rsidRPr="00EB4168">
        <w:t>User Datagram Protocol, Src Port: 4789, Dst Port: 4789</w:t>
      </w:r>
    </w:p>
    <w:p w14:paraId="06CCCAD1" w14:textId="77777777" w:rsidR="007310BD" w:rsidRPr="00EB4168" w:rsidRDefault="007310BD" w:rsidP="00EB4168">
      <w:pPr>
        <w:pStyle w:val="2f2"/>
        <w:spacing w:before="312" w:after="312"/>
      </w:pPr>
      <w:r w:rsidRPr="00EB4168">
        <w:t>Virtual eXtensible Local Area Network</w:t>
      </w:r>
    </w:p>
    <w:p w14:paraId="798D733D" w14:textId="77777777" w:rsidR="007310BD" w:rsidRPr="00EB4168" w:rsidRDefault="007310BD" w:rsidP="00EB4168">
      <w:pPr>
        <w:pStyle w:val="2f2"/>
        <w:spacing w:before="312" w:after="312"/>
      </w:pPr>
      <w:r w:rsidRPr="00EB4168">
        <w:t xml:space="preserve">    Flags: 0x0800, VXLAN Network ID (VNI)</w:t>
      </w:r>
    </w:p>
    <w:p w14:paraId="428AD7A8" w14:textId="77777777" w:rsidR="007310BD" w:rsidRPr="00EB4168" w:rsidRDefault="007310BD" w:rsidP="00EB4168">
      <w:pPr>
        <w:pStyle w:val="2f2"/>
        <w:spacing w:before="312" w:after="312"/>
      </w:pPr>
      <w:r w:rsidRPr="00EB4168">
        <w:t xml:space="preserve">    Group Policy ID: 0</w:t>
      </w:r>
    </w:p>
    <w:p w14:paraId="63802278" w14:textId="77777777" w:rsidR="007310BD" w:rsidRPr="00EB4168" w:rsidRDefault="007310BD" w:rsidP="00EB4168">
      <w:pPr>
        <w:pStyle w:val="2f2"/>
        <w:spacing w:before="312" w:after="312"/>
      </w:pPr>
      <w:r w:rsidRPr="00EB4168">
        <w:t xml:space="preserve">    VXLAN Network Identifier (VNI):</w:t>
      </w:r>
      <w:r w:rsidRPr="004F1EC0">
        <w:rPr>
          <w:color w:val="EC7061"/>
        </w:rPr>
        <w:t xml:space="preserve"> </w:t>
      </w:r>
      <w:r w:rsidRPr="00F93A51">
        <w:rPr>
          <w:color w:val="C7000B"/>
        </w:rPr>
        <w:t>1000</w:t>
      </w:r>
    </w:p>
    <w:p w14:paraId="45B738A6" w14:textId="77777777" w:rsidR="007310BD" w:rsidRPr="00EB4168" w:rsidRDefault="007310BD" w:rsidP="00EB4168">
      <w:pPr>
        <w:pStyle w:val="2f2"/>
        <w:spacing w:before="312" w:after="312"/>
      </w:pPr>
      <w:r w:rsidRPr="00EB4168">
        <w:t xml:space="preserve">    Reserved: 0</w:t>
      </w:r>
    </w:p>
    <w:p w14:paraId="21051717" w14:textId="77777777" w:rsidR="007310BD" w:rsidRPr="00EB4168" w:rsidRDefault="007310BD" w:rsidP="00EB4168">
      <w:pPr>
        <w:pStyle w:val="2f2"/>
        <w:spacing w:before="312" w:after="312"/>
      </w:pPr>
      <w:r w:rsidRPr="00EB4168">
        <w:t>Ethernet II, Src: HuaweiTe_8d:3e:41 (54:89:98:8d:3e:41), Dst: HuaweiTe_43:27:7d</w:t>
      </w:r>
      <w:r w:rsidRPr="00F93A51">
        <w:rPr>
          <w:color w:val="C7000B"/>
        </w:rPr>
        <w:t xml:space="preserve"> (70:7b:e8:43:27:7d)</w:t>
      </w:r>
    </w:p>
    <w:p w14:paraId="5B539E94" w14:textId="77777777" w:rsidR="007310BD" w:rsidRPr="00EB4168" w:rsidRDefault="007310BD" w:rsidP="00EB4168">
      <w:pPr>
        <w:pStyle w:val="2f2"/>
        <w:spacing w:before="312" w:after="312"/>
      </w:pPr>
      <w:r w:rsidRPr="00EB4168">
        <w:t>Internet Protocol Version 4, Src: 172.16.1.1, Dst: 172.16.2.2</w:t>
      </w:r>
    </w:p>
    <w:p w14:paraId="31F769B6" w14:textId="77777777" w:rsidR="007310BD" w:rsidRPr="00EB4168" w:rsidRDefault="007310BD" w:rsidP="00EB4168">
      <w:pPr>
        <w:pStyle w:val="2f2"/>
        <w:spacing w:before="312" w:after="312"/>
      </w:pPr>
      <w:r w:rsidRPr="00EB4168">
        <w:t>Internet Control Message Protocol</w:t>
      </w:r>
    </w:p>
    <w:p w14:paraId="7B9F2BB4" w14:textId="77777777" w:rsidR="007310BD" w:rsidRPr="00EB4168" w:rsidRDefault="007310BD" w:rsidP="004F1EC0">
      <w:pPr>
        <w:pStyle w:val="1e"/>
      </w:pPr>
      <w:r w:rsidRPr="00EB4168">
        <w:t>The ICMP packets sent from PC1 to PC2 are encapsulated by SW1 (10.0.1.1) into VXLAN packets (VNI 1000) and then sent to SW2 (10.0.2.2). The destination MAC address carried in the inner data frame is 707b-e843-277d, that is, the MAC address of VBDIF 10 on SW2.</w:t>
      </w:r>
    </w:p>
    <w:p w14:paraId="245C8843" w14:textId="79FC619F" w:rsidR="007310BD" w:rsidRPr="007310BD" w:rsidRDefault="007310BD" w:rsidP="0038023D">
      <w:pPr>
        <w:pStyle w:val="1e"/>
      </w:pPr>
      <w:r w:rsidRPr="007310BD">
        <w:t>After receiving the data frame, SW2 checks the MAC address (707b-e843-277d) in the outer data frame. Because the MAC address is the MAC address of VLANIF 12, SW2 determines that the data frame needs to be processed locally. Then, SW2 decapsulates the data frame and checks the destination IP address, finding that the destination IP address is 10.0.2.2, which is the IP address of the Loopback0. Then, SW2 further decapsulates the data frame and checks the upper-layer data, finding that it is encapsulated in VXLAN mode. Then, SW2 checks the VNI in the VXLAN header and determines that the inner data frame needs to be processed in BD 10 based on VNI 1000.</w:t>
      </w:r>
    </w:p>
    <w:p w14:paraId="0CE42D29" w14:textId="77777777" w:rsidR="007310BD" w:rsidRPr="007310BD" w:rsidRDefault="007310BD" w:rsidP="0038023D">
      <w:pPr>
        <w:pStyle w:val="1e"/>
      </w:pPr>
      <w:r w:rsidRPr="007310BD">
        <w:t>Subsequently, SW2 checks the destination MAC address (707b-e843-277d) of the inner data frame in BD 10. Because the destination MAC address is the MAC address of VBDIF 10, SW2 determines that the data frame needs to be processed by VBDIF 10. Then, SW2 further decapsulates the data frame to check the upper-layer data, finding that the network-layer destination IP address of the inner data frame is 172.16.2.2, which is not the IP address of the local interface. In this case, SW2 performs the Layer 3 table lookup before forwarding and checks the local IP routing table.</w:t>
      </w:r>
    </w:p>
    <w:p w14:paraId="28A547ED" w14:textId="77777777" w:rsidR="007310BD" w:rsidRPr="007310BD" w:rsidRDefault="007310BD" w:rsidP="0038023D">
      <w:pPr>
        <w:pStyle w:val="1e"/>
      </w:pPr>
      <w:r w:rsidRPr="007310BD">
        <w:t># Check the IP routing table on SW2.</w:t>
      </w:r>
    </w:p>
    <w:p w14:paraId="67C51441" w14:textId="77777777" w:rsidR="007310BD" w:rsidRPr="00EB4168" w:rsidRDefault="007310BD" w:rsidP="00EB4168">
      <w:pPr>
        <w:pStyle w:val="2f2"/>
        <w:spacing w:before="312" w:after="312"/>
      </w:pPr>
      <w:r w:rsidRPr="00EB4168">
        <w:t>&lt;SW2&gt;display ip routing-table 172.16.2.2</w:t>
      </w:r>
    </w:p>
    <w:p w14:paraId="0EA6F48E" w14:textId="77777777" w:rsidR="007310BD" w:rsidRPr="00EB4168" w:rsidRDefault="007310BD" w:rsidP="00EB4168">
      <w:pPr>
        <w:pStyle w:val="2f2"/>
        <w:spacing w:before="312" w:after="312"/>
      </w:pPr>
      <w:r w:rsidRPr="00EB4168">
        <w:t>Proto: Protocol        Pre: Preference</w:t>
      </w:r>
    </w:p>
    <w:p w14:paraId="3600B77D" w14:textId="77777777" w:rsidR="007310BD" w:rsidRPr="00EB4168" w:rsidRDefault="007310BD" w:rsidP="00EB4168">
      <w:pPr>
        <w:pStyle w:val="2f2"/>
        <w:spacing w:before="312" w:after="312"/>
      </w:pPr>
      <w:r w:rsidRPr="00EB4168">
        <w:t>Route Flags: R - relay, D - download to fib, T - to vpn-instance, B - black hole</w:t>
      </w:r>
    </w:p>
    <w:p w14:paraId="548C1053" w14:textId="77777777" w:rsidR="007310BD" w:rsidRPr="00EB4168" w:rsidRDefault="007310BD" w:rsidP="00EB4168">
      <w:pPr>
        <w:pStyle w:val="2f2"/>
        <w:spacing w:before="312" w:after="312"/>
      </w:pPr>
      <w:r w:rsidRPr="00EB4168">
        <w:t xml:space="preserve"> route</w:t>
      </w:r>
    </w:p>
    <w:p w14:paraId="1C5B18CC" w14:textId="77777777" w:rsidR="007310BD" w:rsidRPr="00EB4168" w:rsidRDefault="007310BD" w:rsidP="00EB4168">
      <w:pPr>
        <w:pStyle w:val="2f2"/>
        <w:spacing w:before="312" w:after="312"/>
      </w:pPr>
      <w:r w:rsidRPr="00EB4168">
        <w:t>------------------------------------------------------------------------------</w:t>
      </w:r>
    </w:p>
    <w:p w14:paraId="6DD2F903" w14:textId="77777777" w:rsidR="007310BD" w:rsidRPr="00EB4168" w:rsidRDefault="007310BD" w:rsidP="00EB4168">
      <w:pPr>
        <w:pStyle w:val="2f2"/>
        <w:spacing w:before="312" w:after="312"/>
      </w:pPr>
      <w:r w:rsidRPr="00EB4168">
        <w:t>Routing Table : _public_</w:t>
      </w:r>
    </w:p>
    <w:p w14:paraId="51A7DD0D" w14:textId="77777777" w:rsidR="007310BD" w:rsidRPr="00EB4168" w:rsidRDefault="007310BD" w:rsidP="00EB4168">
      <w:pPr>
        <w:pStyle w:val="2f2"/>
        <w:spacing w:before="312" w:after="312"/>
      </w:pPr>
      <w:r w:rsidRPr="00EB4168">
        <w:t>Summary Count : 1</w:t>
      </w:r>
    </w:p>
    <w:p w14:paraId="2FD82A65" w14:textId="77777777" w:rsidR="007310BD" w:rsidRPr="00EB4168" w:rsidRDefault="007310BD" w:rsidP="00EB4168">
      <w:pPr>
        <w:pStyle w:val="2f2"/>
        <w:spacing w:before="312" w:after="312"/>
      </w:pPr>
      <w:r w:rsidRPr="00EB4168">
        <w:t>Destination/Mask    Proto   Pre  Cost        Flags  NextHop      Interface</w:t>
      </w:r>
    </w:p>
    <w:p w14:paraId="12DF2309" w14:textId="6D184948" w:rsidR="007310BD" w:rsidRPr="00EB4168" w:rsidRDefault="007310BD" w:rsidP="00EB4168">
      <w:pPr>
        <w:pStyle w:val="2f2"/>
        <w:spacing w:before="312" w:after="312"/>
      </w:pPr>
      <w:r w:rsidRPr="00EB4168">
        <w:t xml:space="preserve">     172.16.2.0/24  </w:t>
      </w:r>
      <w:r w:rsidR="00957039" w:rsidRPr="00EB4168">
        <w:tab/>
      </w:r>
      <w:r w:rsidRPr="00EB4168">
        <w:t xml:space="preserve">Direct   0    0         </w:t>
      </w:r>
      <w:r w:rsidR="00957039" w:rsidRPr="00EB4168">
        <w:tab/>
      </w:r>
      <w:r w:rsidR="00957039" w:rsidRPr="00EB4168">
        <w:tab/>
      </w:r>
      <w:r w:rsidR="00957039" w:rsidRPr="00EB4168">
        <w:tab/>
      </w:r>
      <w:r w:rsidR="00957039" w:rsidRPr="00EB4168">
        <w:tab/>
      </w:r>
      <w:r w:rsidRPr="00EB4168">
        <w:t xml:space="preserve">D    172.16.2.254    Vbdif20 </w:t>
      </w:r>
    </w:p>
    <w:p w14:paraId="154FC88B" w14:textId="77777777" w:rsidR="007310BD" w:rsidRPr="007310BD" w:rsidRDefault="007310BD" w:rsidP="0038023D">
      <w:pPr>
        <w:pStyle w:val="1e"/>
      </w:pPr>
      <w:r w:rsidRPr="007310BD">
        <w:t xml:space="preserve">Run the </w:t>
      </w:r>
      <w:r w:rsidRPr="007310BD">
        <w:rPr>
          <w:b/>
        </w:rPr>
        <w:t>display ip routing-table 172.16.2.2</w:t>
      </w:r>
      <w:r w:rsidRPr="007310BD">
        <w:t xml:space="preserve"> command to check the result of Layer 3 table lookup for the packets destined for 172.16.2.2. In the result, there is a direct route generated by VBDIF 20. In this case, SW2 determines the forwarding interface based on the ARP entry.</w:t>
      </w:r>
    </w:p>
    <w:p w14:paraId="30CD3FC8" w14:textId="77777777" w:rsidR="007310BD" w:rsidRPr="007310BD" w:rsidRDefault="007310BD" w:rsidP="0038023D">
      <w:pPr>
        <w:pStyle w:val="1e"/>
      </w:pPr>
      <w:r w:rsidRPr="007310BD">
        <w:t># Check ARP entries on SW2.</w:t>
      </w:r>
    </w:p>
    <w:p w14:paraId="4D14B9D7" w14:textId="77777777" w:rsidR="007310BD" w:rsidRPr="00EB4168" w:rsidRDefault="007310BD" w:rsidP="00EB4168">
      <w:pPr>
        <w:pStyle w:val="2f2"/>
        <w:spacing w:before="312" w:after="312"/>
      </w:pPr>
      <w:r w:rsidRPr="00EB4168">
        <w:t>&lt;SW2&gt;display arp | include 172.16.2.2</w:t>
      </w:r>
    </w:p>
    <w:p w14:paraId="2F2A534F" w14:textId="77777777" w:rsidR="007310BD" w:rsidRPr="00EB4168" w:rsidRDefault="007310BD" w:rsidP="00EB4168">
      <w:pPr>
        <w:pStyle w:val="2f2"/>
        <w:spacing w:before="312" w:after="312"/>
      </w:pPr>
      <w:r w:rsidRPr="00EB4168">
        <w:t>ARP Entry Types: D - Dynamic, S - Static, I - Interface, O - OpenFlow, RD - Redirect</w:t>
      </w:r>
    </w:p>
    <w:p w14:paraId="05CACE40" w14:textId="77777777" w:rsidR="007310BD" w:rsidRPr="00EB4168" w:rsidRDefault="007310BD" w:rsidP="00EB4168">
      <w:pPr>
        <w:pStyle w:val="2f2"/>
        <w:spacing w:before="312" w:after="312"/>
      </w:pPr>
      <w:r w:rsidRPr="00EB4168">
        <w:t>EXP: Expire-time VLAN:VLAN or Bridge Domain</w:t>
      </w:r>
    </w:p>
    <w:p w14:paraId="50572AD7" w14:textId="77777777" w:rsidR="007310BD" w:rsidRPr="00EB4168" w:rsidRDefault="007310BD" w:rsidP="00EB4168">
      <w:pPr>
        <w:pStyle w:val="2f2"/>
        <w:spacing w:before="312" w:after="312"/>
      </w:pPr>
      <w:r w:rsidRPr="00EB4168">
        <w:t>IP ADDRESS      MAC ADDRESS    EXP(M)   TYPE/VLAN   INTERFACE  VPN-INSTANCE</w:t>
      </w:r>
    </w:p>
    <w:p w14:paraId="3B135FC9" w14:textId="77777777" w:rsidR="007310BD" w:rsidRPr="00EB4168" w:rsidRDefault="007310BD" w:rsidP="00EB4168">
      <w:pPr>
        <w:pStyle w:val="2f2"/>
        <w:spacing w:before="312" w:after="312"/>
      </w:pPr>
      <w:r w:rsidRPr="00EB4168">
        <w:t>----------------------------------------------------------------------------------------------------------</w:t>
      </w:r>
    </w:p>
    <w:p w14:paraId="714E6826" w14:textId="77777777" w:rsidR="007310BD" w:rsidRPr="00EB4168" w:rsidRDefault="007310BD" w:rsidP="00EB4168">
      <w:pPr>
        <w:pStyle w:val="2f2"/>
        <w:spacing w:before="312" w:after="312"/>
      </w:pPr>
      <w:r w:rsidRPr="00EB4168">
        <w:t xml:space="preserve">172.16.2.254        707b-e843-277d              I              Vbdif20          </w:t>
      </w:r>
    </w:p>
    <w:p w14:paraId="67FE7A9B" w14:textId="57C03BE0" w:rsidR="007310BD" w:rsidRPr="00EB4168" w:rsidRDefault="007310BD" w:rsidP="00EB4168">
      <w:pPr>
        <w:pStyle w:val="2f2"/>
        <w:spacing w:before="312" w:after="312"/>
      </w:pPr>
      <w:r w:rsidRPr="00F93A51">
        <w:rPr>
          <w:color w:val="C7000B"/>
        </w:rPr>
        <w:t>172.16.2.2          5489-9896-2e95</w:t>
      </w:r>
      <w:r w:rsidRPr="00EB4168">
        <w:t xml:space="preserve">      19     </w:t>
      </w:r>
      <w:r w:rsidRPr="00F93A51">
        <w:rPr>
          <w:color w:val="C7000B"/>
        </w:rPr>
        <w:t xml:space="preserve"> D/BD20       </w:t>
      </w:r>
      <w:r w:rsidR="00957039" w:rsidRPr="00F93A51">
        <w:rPr>
          <w:color w:val="C7000B"/>
        </w:rPr>
        <w:tab/>
      </w:r>
      <w:r w:rsidRPr="00F93A51">
        <w:rPr>
          <w:color w:val="C7000B"/>
        </w:rPr>
        <w:t xml:space="preserve">10.0.3.3 </w:t>
      </w:r>
      <w:r w:rsidRPr="00EB4168">
        <w:t xml:space="preserve">        </w:t>
      </w:r>
    </w:p>
    <w:p w14:paraId="28B26F71" w14:textId="77777777" w:rsidR="007310BD" w:rsidRPr="00EB4168" w:rsidRDefault="007310BD" w:rsidP="00EB4168">
      <w:pPr>
        <w:pStyle w:val="2f2"/>
        <w:spacing w:before="312" w:after="312"/>
      </w:pPr>
      <w:r w:rsidRPr="00EB4168">
        <w:t>----------------------------------------------------------------------------------------------------------</w:t>
      </w:r>
    </w:p>
    <w:p w14:paraId="606A0170" w14:textId="068CE5C8" w:rsidR="007310BD" w:rsidRPr="007310BD" w:rsidRDefault="007310BD" w:rsidP="0038023D">
      <w:pPr>
        <w:pStyle w:val="1e"/>
      </w:pPr>
      <w:r w:rsidRPr="007310BD">
        <w:t>Check the ARP entry whose IP address is 172.16.2.2.</w:t>
      </w:r>
      <w:r w:rsidR="005D4E83">
        <w:t xml:space="preserve"> The result shows that the entry </w:t>
      </w:r>
      <w:r w:rsidRPr="007310BD">
        <w:t xml:space="preserve">is </w:t>
      </w:r>
      <w:r w:rsidR="005D4E83">
        <w:rPr>
          <w:rFonts w:hint="eastAsia"/>
        </w:rPr>
        <w:t>in</w:t>
      </w:r>
      <w:r w:rsidR="005D4E83">
        <w:t xml:space="preserve"> </w:t>
      </w:r>
      <w:r w:rsidRPr="007310BD">
        <w:t>BD 20, the interface is the remote VTEP (10.0.3.3) on SW3, and the MAC address is 5489-9896-2e95. In this case, SW2 re-encapsulates the inner data frame (by replacing the source and destination MAC addresses), and then sends the data frame to SW3 through the VXLAN tunnel (VNI 2000) corresponding to BD 20.</w:t>
      </w:r>
    </w:p>
    <w:p w14:paraId="5DC61927" w14:textId="77777777" w:rsidR="007310BD" w:rsidRPr="007310BD" w:rsidRDefault="007310BD" w:rsidP="0038023D">
      <w:pPr>
        <w:pStyle w:val="1e"/>
      </w:pPr>
      <w:r w:rsidRPr="007310BD">
        <w:t># On SW2, perform mirroring to obtain the packets sent by SW2. Check the ICMP packets sent from PC1 to PC2.</w:t>
      </w:r>
    </w:p>
    <w:p w14:paraId="13BFC37D" w14:textId="77777777" w:rsidR="007310BD" w:rsidRPr="00EB4168" w:rsidRDefault="007310BD" w:rsidP="00EB4168">
      <w:pPr>
        <w:pStyle w:val="2f2"/>
        <w:spacing w:before="312" w:after="312"/>
      </w:pPr>
      <w:r w:rsidRPr="00EB4168">
        <w:t>Ethernet II, Src: HuaweiTe_43:27:7d (70:7b:e8:43:27:7d), Dst: HuaweiTe_2a:0b:83</w:t>
      </w:r>
      <w:r w:rsidRPr="004F1EC0">
        <w:rPr>
          <w:color w:val="EC7061"/>
        </w:rPr>
        <w:t xml:space="preserve"> </w:t>
      </w:r>
      <w:r w:rsidRPr="00F93A51">
        <w:rPr>
          <w:color w:val="C7000B"/>
        </w:rPr>
        <w:t>(70:7b:e8:2a:0b:83)</w:t>
      </w:r>
    </w:p>
    <w:p w14:paraId="3EBB4F7A" w14:textId="77777777" w:rsidR="007310BD" w:rsidRPr="00EB4168" w:rsidRDefault="007310BD" w:rsidP="00EB4168">
      <w:pPr>
        <w:pStyle w:val="2f2"/>
        <w:spacing w:before="312" w:after="312"/>
      </w:pPr>
      <w:r w:rsidRPr="00EB4168">
        <w:t>802.1Q Virtual LAN, PRI: 0, DEI: 0, ID: 23</w:t>
      </w:r>
    </w:p>
    <w:p w14:paraId="32E4D696" w14:textId="77777777" w:rsidR="007310BD" w:rsidRPr="00EB4168" w:rsidRDefault="007310BD" w:rsidP="00EB4168">
      <w:pPr>
        <w:pStyle w:val="2f2"/>
        <w:spacing w:before="312" w:after="312"/>
      </w:pPr>
      <w:r w:rsidRPr="00EB4168">
        <w:t>Internet Protocol Version 4, Src: 10.0.2.2, Dst: 10.0.3.3</w:t>
      </w:r>
    </w:p>
    <w:p w14:paraId="1008F51D" w14:textId="77777777" w:rsidR="007310BD" w:rsidRPr="00EB4168" w:rsidRDefault="007310BD" w:rsidP="00EB4168">
      <w:pPr>
        <w:pStyle w:val="2f2"/>
        <w:spacing w:before="312" w:after="312"/>
      </w:pPr>
      <w:r w:rsidRPr="00EB4168">
        <w:t>User Datagram Protocol, Src Port: 4789, Dst Port: 4789</w:t>
      </w:r>
    </w:p>
    <w:p w14:paraId="42B00AFD" w14:textId="77777777" w:rsidR="007310BD" w:rsidRPr="00EB4168" w:rsidRDefault="007310BD" w:rsidP="00EB4168">
      <w:pPr>
        <w:pStyle w:val="2f2"/>
        <w:spacing w:before="312" w:after="312"/>
      </w:pPr>
      <w:r w:rsidRPr="00EB4168">
        <w:t>Virtual eXtensible Local Area Network</w:t>
      </w:r>
    </w:p>
    <w:p w14:paraId="76A26140" w14:textId="77777777" w:rsidR="007310BD" w:rsidRPr="00EB4168" w:rsidRDefault="007310BD" w:rsidP="00EB4168">
      <w:pPr>
        <w:pStyle w:val="2f2"/>
        <w:spacing w:before="312" w:after="312"/>
      </w:pPr>
      <w:r w:rsidRPr="00EB4168">
        <w:t xml:space="preserve">    Flags: 0x0800, VXLAN Network ID (VNI)</w:t>
      </w:r>
    </w:p>
    <w:p w14:paraId="4E79D02E" w14:textId="77777777" w:rsidR="007310BD" w:rsidRPr="00EB4168" w:rsidRDefault="007310BD" w:rsidP="00EB4168">
      <w:pPr>
        <w:pStyle w:val="2f2"/>
        <w:spacing w:before="312" w:after="312"/>
      </w:pPr>
      <w:r w:rsidRPr="00EB4168">
        <w:t xml:space="preserve">    Group Policy ID: 0</w:t>
      </w:r>
    </w:p>
    <w:p w14:paraId="32345F56" w14:textId="77777777" w:rsidR="007310BD" w:rsidRPr="00EB4168" w:rsidRDefault="007310BD" w:rsidP="00EB4168">
      <w:pPr>
        <w:pStyle w:val="2f2"/>
        <w:spacing w:before="312" w:after="312"/>
      </w:pPr>
      <w:r w:rsidRPr="00EB4168">
        <w:t xml:space="preserve">    VXLAN Network Identifier (VNI): 2000</w:t>
      </w:r>
    </w:p>
    <w:p w14:paraId="1E3A2BEE" w14:textId="77777777" w:rsidR="007310BD" w:rsidRPr="00EB4168" w:rsidRDefault="007310BD" w:rsidP="00EB4168">
      <w:pPr>
        <w:pStyle w:val="2f2"/>
        <w:spacing w:before="312" w:after="312"/>
      </w:pPr>
      <w:r w:rsidRPr="00EB4168">
        <w:t xml:space="preserve">    Reserved: 0</w:t>
      </w:r>
    </w:p>
    <w:p w14:paraId="38B3FA17" w14:textId="77777777" w:rsidR="007310BD" w:rsidRPr="00EB4168" w:rsidRDefault="007310BD" w:rsidP="00EB4168">
      <w:pPr>
        <w:pStyle w:val="2f2"/>
        <w:spacing w:before="312" w:after="312"/>
      </w:pPr>
      <w:r w:rsidRPr="00EB4168">
        <w:t>Ethernet II, Src: HuaweiTe_43:27:7d (70:7b:e8:43:27:7d), Dst: HuaweiTe_96:2e:95 (54:89:98:96:2e:95)</w:t>
      </w:r>
    </w:p>
    <w:p w14:paraId="6B8E19C5" w14:textId="77777777" w:rsidR="007310BD" w:rsidRPr="00EB4168" w:rsidRDefault="007310BD" w:rsidP="00EB4168">
      <w:pPr>
        <w:pStyle w:val="2f2"/>
        <w:spacing w:before="312" w:after="312"/>
      </w:pPr>
      <w:r w:rsidRPr="00EB4168">
        <w:t>Internet Protocol Version 4, Src: 172.16.1.1, Dst: 172.16.2.2</w:t>
      </w:r>
    </w:p>
    <w:p w14:paraId="457F9D77" w14:textId="77777777" w:rsidR="007310BD" w:rsidRPr="00EB4168" w:rsidRDefault="007310BD" w:rsidP="00EB4168">
      <w:pPr>
        <w:pStyle w:val="2f2"/>
        <w:spacing w:before="312" w:after="312"/>
      </w:pPr>
      <w:r w:rsidRPr="00EB4168">
        <w:t>Internet Control Message Protocol</w:t>
      </w:r>
    </w:p>
    <w:p w14:paraId="4BC8C4A8" w14:textId="77777777" w:rsidR="007310BD" w:rsidRPr="007310BD" w:rsidRDefault="007310BD" w:rsidP="0038023D">
      <w:pPr>
        <w:pStyle w:val="1e"/>
      </w:pPr>
      <w:r w:rsidRPr="007310BD">
        <w:t>The ICMP packets sent from PC1 to PC2 are forwarded to SW3 through SW2. The source and destination IP addresses of the outer data frame are 10.0.2.2 and 10.0.3.3, and the VXLAN VNI is 2000. The source MAC address of the inner data frame is the MAC address of VBDIF 20 (70:7b:e8:43:27:7d), and the destination MAC address is the MAC address of PC2 (54:89:98:96:2e:95).</w:t>
      </w:r>
    </w:p>
    <w:p w14:paraId="702D467B" w14:textId="77777777" w:rsidR="007310BD" w:rsidRPr="007310BD" w:rsidRDefault="007310BD" w:rsidP="0038023D">
      <w:pPr>
        <w:pStyle w:val="1e"/>
      </w:pPr>
      <w:r w:rsidRPr="007310BD">
        <w:t>After receiving the data frame, SW3 checks the MAC address (70:7b:e8:2a:0b:83) in the outer data frame. Because the MAC address is the MAC address of VLANIF 23, SW3 determines that the data frame needs to be processed locally. Then, SW3 decapsulates the data frame and checks the destination IP address, finding that the destination IP address is 10.0.3.3, which is the IP address of the local Loopback0. Then, SW3 further decapsulates the data frame and checks the upper-layer data, finding that it is encapsulated in VXLAN mode. Then, SW3 checks the VNI in the VXLAN header and determines that the inner data frame needs to be processed in BD 20 based on VNI 2000.</w:t>
      </w:r>
    </w:p>
    <w:p w14:paraId="13F5DAA4" w14:textId="77777777" w:rsidR="007310BD" w:rsidRPr="007310BD" w:rsidRDefault="007310BD" w:rsidP="0038023D">
      <w:pPr>
        <w:pStyle w:val="1e"/>
      </w:pPr>
      <w:r w:rsidRPr="007310BD">
        <w:t>Subsequently, SW3 checks the destination MAC address (54:89:98:96:2e:95) of the inner data frame in BD 20. This destination MAC address exists in the MAC address table, so SW3 performs Layer 2 forwarding based on the entry in the MAC address table.</w:t>
      </w:r>
    </w:p>
    <w:p w14:paraId="59D18617" w14:textId="77777777" w:rsidR="007310BD" w:rsidRPr="007310BD" w:rsidRDefault="007310BD" w:rsidP="0038023D">
      <w:pPr>
        <w:pStyle w:val="1e"/>
      </w:pPr>
      <w:r w:rsidRPr="007310BD">
        <w:t># Check the MAC address table in BD 20 on SW3.</w:t>
      </w:r>
    </w:p>
    <w:p w14:paraId="56120941" w14:textId="77777777" w:rsidR="007310BD" w:rsidRPr="00EB4168" w:rsidRDefault="007310BD" w:rsidP="00EB4168">
      <w:pPr>
        <w:pStyle w:val="2f2"/>
        <w:spacing w:before="312" w:after="312"/>
      </w:pPr>
      <w:r w:rsidRPr="00EB4168">
        <w:t>&lt;SW3&gt;display</w:t>
      </w:r>
      <w:r w:rsidRPr="00EB4168">
        <w:tab/>
        <w:t xml:space="preserve">mac-address </w:t>
      </w:r>
      <w:r w:rsidRPr="00EB4168">
        <w:tab/>
        <w:t>bridge-domain</w:t>
      </w:r>
      <w:r w:rsidRPr="00EB4168">
        <w:tab/>
        <w:t>20</w:t>
      </w:r>
    </w:p>
    <w:p w14:paraId="0CF9E7D8" w14:textId="77777777" w:rsidR="007310BD" w:rsidRPr="00EB4168" w:rsidRDefault="007310BD" w:rsidP="00EB4168">
      <w:pPr>
        <w:pStyle w:val="2f2"/>
        <w:spacing w:before="312" w:after="312"/>
      </w:pPr>
      <w:r w:rsidRPr="00EB4168">
        <w:t>---------------------------------------------------------------------------------------------------------</w:t>
      </w:r>
    </w:p>
    <w:p w14:paraId="6A400C27" w14:textId="77777777" w:rsidR="007310BD" w:rsidRPr="00EB4168" w:rsidRDefault="007310BD" w:rsidP="00EB4168">
      <w:pPr>
        <w:pStyle w:val="2f2"/>
        <w:spacing w:before="312" w:after="312"/>
      </w:pPr>
      <w:r w:rsidRPr="00EB4168">
        <w:t>MAC</w:t>
      </w:r>
      <w:r w:rsidRPr="00EB4168">
        <w:tab/>
        <w:t>Address</w:t>
      </w:r>
      <w:r w:rsidRPr="00EB4168">
        <w:tab/>
      </w:r>
      <w:r w:rsidRPr="00EB4168">
        <w:tab/>
      </w:r>
      <w:r w:rsidRPr="00EB4168">
        <w:tab/>
      </w:r>
      <w:r w:rsidRPr="00EB4168">
        <w:tab/>
      </w:r>
      <w:r w:rsidRPr="00EB4168">
        <w:tab/>
      </w:r>
      <w:r w:rsidRPr="00EB4168">
        <w:tab/>
        <w:t>VLAN/VSI/BD</w:t>
      </w:r>
      <w:r w:rsidRPr="00EB4168">
        <w:tab/>
      </w:r>
      <w:r w:rsidRPr="00EB4168">
        <w:tab/>
      </w:r>
      <w:r w:rsidRPr="00EB4168">
        <w:tab/>
      </w:r>
      <w:r w:rsidRPr="00EB4168">
        <w:tab/>
      </w:r>
      <w:r w:rsidRPr="00EB4168">
        <w:tab/>
        <w:t>Learned-From</w:t>
      </w:r>
      <w:r w:rsidRPr="00EB4168">
        <w:tab/>
      </w:r>
      <w:r w:rsidRPr="00EB4168">
        <w:tab/>
      </w:r>
      <w:r w:rsidRPr="00EB4168">
        <w:tab/>
      </w:r>
      <w:r w:rsidRPr="00EB4168">
        <w:tab/>
      </w:r>
      <w:r w:rsidRPr="00EB4168">
        <w:tab/>
      </w:r>
      <w:r w:rsidRPr="00EB4168">
        <w:tab/>
      </w:r>
      <w:r w:rsidRPr="00EB4168">
        <w:tab/>
      </w:r>
      <w:r w:rsidRPr="00EB4168">
        <w:tab/>
        <w:t>Type</w:t>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t>Age</w:t>
      </w:r>
    </w:p>
    <w:p w14:paraId="361F2755" w14:textId="77777777" w:rsidR="007310BD" w:rsidRPr="00EB4168" w:rsidRDefault="007310BD" w:rsidP="00EB4168">
      <w:pPr>
        <w:pStyle w:val="2f2"/>
        <w:spacing w:before="312" w:after="312"/>
      </w:pPr>
      <w:r w:rsidRPr="00EB4168">
        <w:t>--------------------------------------------------------------------------------------------------------</w:t>
      </w:r>
    </w:p>
    <w:p w14:paraId="6434C8AF" w14:textId="77777777" w:rsidR="007310BD" w:rsidRPr="00EB4168" w:rsidRDefault="007310BD" w:rsidP="00EB4168">
      <w:pPr>
        <w:pStyle w:val="2f2"/>
        <w:spacing w:before="312" w:after="312"/>
      </w:pPr>
      <w:r w:rsidRPr="00EB4168">
        <w:t>707b-e843-277d</w:t>
      </w:r>
      <w:r w:rsidRPr="00EB4168">
        <w:tab/>
      </w:r>
      <w:r w:rsidRPr="00EB4168">
        <w:tab/>
      </w:r>
      <w:r w:rsidRPr="00EB4168">
        <w:tab/>
      </w:r>
      <w:r w:rsidRPr="00EB4168">
        <w:tab/>
        <w:t>-/-/20</w:t>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t>10.0.2.2</w:t>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t>dynamic</w:t>
      </w:r>
      <w:r w:rsidRPr="00EB4168">
        <w:tab/>
      </w:r>
      <w:r w:rsidRPr="00EB4168">
        <w:tab/>
      </w:r>
      <w:r w:rsidRPr="00EB4168">
        <w:tab/>
      </w:r>
      <w:r w:rsidRPr="00EB4168">
        <w:tab/>
      </w:r>
      <w:r w:rsidRPr="00EB4168">
        <w:tab/>
      </w:r>
      <w:r w:rsidRPr="00EB4168">
        <w:tab/>
      </w:r>
      <w:r w:rsidRPr="00EB4168">
        <w:tab/>
      </w:r>
      <w:r w:rsidRPr="00EB4168">
        <w:tab/>
        <w:t>-</w:t>
      </w:r>
    </w:p>
    <w:p w14:paraId="5803D57D" w14:textId="77777777" w:rsidR="007310BD" w:rsidRPr="00EB4168" w:rsidRDefault="007310BD" w:rsidP="00EB4168">
      <w:pPr>
        <w:pStyle w:val="2f2"/>
        <w:spacing w:before="312" w:after="312"/>
      </w:pPr>
      <w:r w:rsidRPr="00EB4168">
        <w:t>5489-9896-2e95</w:t>
      </w:r>
      <w:r w:rsidRPr="00EB4168">
        <w:tab/>
      </w:r>
      <w:r w:rsidRPr="00EB4168">
        <w:tab/>
      </w:r>
      <w:r w:rsidRPr="00EB4168">
        <w:tab/>
      </w:r>
      <w:r w:rsidRPr="00EB4168">
        <w:tab/>
        <w:t>-/-/20</w:t>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t>GE0/0/2.200</w:t>
      </w:r>
      <w:r w:rsidRPr="00EB4168">
        <w:tab/>
      </w:r>
      <w:r w:rsidRPr="00EB4168">
        <w:tab/>
      </w:r>
      <w:r w:rsidRPr="00EB4168">
        <w:tab/>
      </w:r>
      <w:r w:rsidRPr="00EB4168">
        <w:tab/>
      </w:r>
      <w:r w:rsidRPr="00EB4168">
        <w:tab/>
      </w:r>
      <w:r w:rsidRPr="00EB4168">
        <w:tab/>
      </w:r>
      <w:r w:rsidRPr="00EB4168">
        <w:tab/>
      </w:r>
      <w:r w:rsidRPr="00EB4168">
        <w:tab/>
        <w:t>dynamic</w:t>
      </w:r>
      <w:r w:rsidRPr="00EB4168">
        <w:tab/>
      </w:r>
      <w:r w:rsidRPr="00EB4168">
        <w:tab/>
      </w:r>
      <w:r w:rsidRPr="00EB4168">
        <w:tab/>
      </w:r>
      <w:r w:rsidRPr="00EB4168">
        <w:tab/>
      </w:r>
      <w:r w:rsidRPr="00EB4168">
        <w:tab/>
      </w:r>
      <w:r w:rsidRPr="00EB4168">
        <w:tab/>
      </w:r>
      <w:r w:rsidRPr="00EB4168">
        <w:tab/>
      </w:r>
      <w:r w:rsidRPr="00EB4168">
        <w:tab/>
        <w:t>-</w:t>
      </w:r>
    </w:p>
    <w:p w14:paraId="2621F62D" w14:textId="77777777" w:rsidR="007310BD" w:rsidRPr="00EB4168" w:rsidRDefault="007310BD" w:rsidP="00EB4168">
      <w:pPr>
        <w:pStyle w:val="2f2"/>
        <w:spacing w:before="312" w:after="312"/>
      </w:pPr>
      <w:r w:rsidRPr="00EB4168">
        <w:t>--------------------------------------------------------------------------------------------------------</w:t>
      </w:r>
    </w:p>
    <w:p w14:paraId="7FEDE70C" w14:textId="77777777" w:rsidR="007310BD" w:rsidRPr="00EB4168" w:rsidRDefault="007310BD" w:rsidP="00EB4168">
      <w:pPr>
        <w:pStyle w:val="2f2"/>
        <w:spacing w:before="312" w:after="312"/>
      </w:pPr>
      <w:r w:rsidRPr="00EB4168">
        <w:t>Total</w:t>
      </w:r>
      <w:r w:rsidRPr="00EB4168">
        <w:tab/>
        <w:t>items:</w:t>
      </w:r>
      <w:r w:rsidRPr="00EB4168">
        <w:tab/>
        <w:t>2</w:t>
      </w:r>
    </w:p>
    <w:p w14:paraId="64C5BB3B" w14:textId="77777777" w:rsidR="007310BD" w:rsidRPr="007310BD" w:rsidRDefault="007310BD" w:rsidP="0038023D">
      <w:pPr>
        <w:pStyle w:val="1e"/>
      </w:pPr>
      <w:r w:rsidRPr="007310BD">
        <w:t>In the result, there is an entry with the outbound interface being GE0/0/2.200. In this case, SW3 forwards the inner data frame carrying VLAN tag 200 through GE0/0/2, which is then forwarded to PC2 through ACC-2.</w:t>
      </w:r>
    </w:p>
    <w:p w14:paraId="10ACBAA7" w14:textId="77777777" w:rsidR="007310BD" w:rsidRPr="007310BD" w:rsidRDefault="007310BD" w:rsidP="0038023D">
      <w:pPr>
        <w:pStyle w:val="1e"/>
      </w:pPr>
      <w:r w:rsidRPr="007310BD">
        <w:t>By now, the ICMP packets sent by PC1 to PC2 arrive at PC2.</w:t>
      </w:r>
    </w:p>
    <w:p w14:paraId="4D814194" w14:textId="77777777" w:rsidR="007310BD" w:rsidRPr="007310BD" w:rsidRDefault="007310BD" w:rsidP="004F1EC0">
      <w:pPr>
        <w:pStyle w:val="1e"/>
      </w:pPr>
      <w:r w:rsidRPr="007310BD">
        <w:t>----</w:t>
      </w:r>
      <w:r w:rsidRPr="004F1EC0">
        <w:rPr>
          <w:b/>
        </w:rPr>
        <w:t>End</w:t>
      </w:r>
    </w:p>
    <w:p w14:paraId="72BDAB58" w14:textId="1C90F0AF" w:rsidR="007310BD" w:rsidRPr="007310BD" w:rsidRDefault="007310BD" w:rsidP="00804F8D">
      <w:pPr>
        <w:pStyle w:val="3"/>
      </w:pPr>
      <w:bookmarkStart w:id="69" w:name="_Toc60066245"/>
      <w:bookmarkStart w:id="70" w:name="_Toc60607028"/>
      <w:bookmarkStart w:id="71" w:name="_Toc62638024"/>
      <w:r w:rsidRPr="007310BD">
        <w:t>Configuration Reference</w:t>
      </w:r>
      <w:bookmarkEnd w:id="69"/>
      <w:bookmarkEnd w:id="70"/>
      <w:bookmarkEnd w:id="71"/>
    </w:p>
    <w:p w14:paraId="71635457" w14:textId="77777777" w:rsidR="007310BD" w:rsidRPr="007310BD" w:rsidRDefault="007310BD" w:rsidP="00804F8D">
      <w:pPr>
        <w:pStyle w:val="4"/>
        <w:rPr>
          <w:rFonts w:hint="default"/>
        </w:rPr>
      </w:pPr>
      <w:r w:rsidRPr="007310BD">
        <w:t>Configurations of ACC-1</w:t>
      </w:r>
    </w:p>
    <w:p w14:paraId="0AA773BC" w14:textId="77777777" w:rsidR="007310BD" w:rsidRPr="00EB4168" w:rsidRDefault="007310BD" w:rsidP="00EB4168">
      <w:pPr>
        <w:pStyle w:val="2f2"/>
        <w:spacing w:before="312" w:after="312"/>
      </w:pPr>
      <w:r w:rsidRPr="00EB4168">
        <w:t>#</w:t>
      </w:r>
    </w:p>
    <w:p w14:paraId="550FBCF3" w14:textId="77777777" w:rsidR="007310BD" w:rsidRPr="00EB4168" w:rsidRDefault="007310BD" w:rsidP="00EB4168">
      <w:pPr>
        <w:pStyle w:val="2f2"/>
        <w:spacing w:before="312" w:after="312"/>
      </w:pPr>
      <w:r w:rsidRPr="00EB4168">
        <w:t>sysname ACC-1</w:t>
      </w:r>
    </w:p>
    <w:p w14:paraId="57D0A552" w14:textId="77777777" w:rsidR="007310BD" w:rsidRPr="00EB4168" w:rsidRDefault="007310BD" w:rsidP="00EB4168">
      <w:pPr>
        <w:pStyle w:val="2f2"/>
        <w:spacing w:before="312" w:after="312"/>
      </w:pPr>
      <w:r w:rsidRPr="00EB4168">
        <w:t>#</w:t>
      </w:r>
    </w:p>
    <w:p w14:paraId="7A631BF8" w14:textId="77777777" w:rsidR="007310BD" w:rsidRPr="00EB4168" w:rsidRDefault="007310BD" w:rsidP="00EB4168">
      <w:pPr>
        <w:pStyle w:val="2f2"/>
        <w:spacing w:before="312" w:after="312"/>
      </w:pPr>
      <w:r w:rsidRPr="00EB4168">
        <w:t>vlan batch 100</w:t>
      </w:r>
    </w:p>
    <w:p w14:paraId="4734E97C" w14:textId="77777777" w:rsidR="007310BD" w:rsidRPr="00EB4168" w:rsidRDefault="007310BD" w:rsidP="00EB4168">
      <w:pPr>
        <w:pStyle w:val="2f2"/>
        <w:spacing w:before="312" w:after="312"/>
      </w:pPr>
      <w:r w:rsidRPr="00EB4168">
        <w:t>#</w:t>
      </w:r>
    </w:p>
    <w:p w14:paraId="53EE2591" w14:textId="77777777" w:rsidR="007310BD" w:rsidRPr="00EB4168" w:rsidRDefault="007310BD" w:rsidP="00EB4168">
      <w:pPr>
        <w:pStyle w:val="2f2"/>
        <w:spacing w:before="312" w:after="312"/>
      </w:pPr>
      <w:r w:rsidRPr="00EB4168">
        <w:t>interface GigabitEthernet0/0/1</w:t>
      </w:r>
    </w:p>
    <w:p w14:paraId="72241E9D" w14:textId="77777777" w:rsidR="007310BD" w:rsidRPr="00EB4168" w:rsidRDefault="007310BD" w:rsidP="00EB4168">
      <w:pPr>
        <w:pStyle w:val="2f2"/>
        <w:spacing w:before="312" w:after="312"/>
      </w:pPr>
      <w:r w:rsidRPr="00EB4168">
        <w:t xml:space="preserve"> port link-type trunk</w:t>
      </w:r>
    </w:p>
    <w:p w14:paraId="6EB75F4C" w14:textId="77777777" w:rsidR="007310BD" w:rsidRPr="00EB4168" w:rsidRDefault="007310BD" w:rsidP="00EB4168">
      <w:pPr>
        <w:pStyle w:val="2f2"/>
        <w:spacing w:before="312" w:after="312"/>
      </w:pPr>
      <w:r w:rsidRPr="00EB4168">
        <w:t xml:space="preserve"> port trunk allow-pass vlan 100</w:t>
      </w:r>
    </w:p>
    <w:p w14:paraId="0BCFE6F7" w14:textId="77777777" w:rsidR="007310BD" w:rsidRPr="00EB4168" w:rsidRDefault="007310BD" w:rsidP="00EB4168">
      <w:pPr>
        <w:pStyle w:val="2f2"/>
        <w:spacing w:before="312" w:after="312"/>
      </w:pPr>
      <w:r w:rsidRPr="00EB4168">
        <w:t>#</w:t>
      </w:r>
    </w:p>
    <w:p w14:paraId="41DC4B0D" w14:textId="77777777" w:rsidR="007310BD" w:rsidRPr="00EB4168" w:rsidRDefault="007310BD" w:rsidP="00EB4168">
      <w:pPr>
        <w:pStyle w:val="2f2"/>
        <w:spacing w:before="312" w:after="312"/>
      </w:pPr>
      <w:r w:rsidRPr="00EB4168">
        <w:t>interface GigabitEthernet0/0/24</w:t>
      </w:r>
    </w:p>
    <w:p w14:paraId="3B3809D7" w14:textId="77777777" w:rsidR="007310BD" w:rsidRPr="00EB4168" w:rsidRDefault="007310BD" w:rsidP="00EB4168">
      <w:pPr>
        <w:pStyle w:val="2f2"/>
        <w:spacing w:before="312" w:after="312"/>
      </w:pPr>
      <w:r w:rsidRPr="00EB4168">
        <w:t xml:space="preserve"> port link-type access</w:t>
      </w:r>
    </w:p>
    <w:p w14:paraId="6FDE47F5" w14:textId="77777777" w:rsidR="007310BD" w:rsidRPr="00EB4168" w:rsidRDefault="007310BD" w:rsidP="00EB4168">
      <w:pPr>
        <w:pStyle w:val="2f2"/>
        <w:spacing w:before="312" w:after="312"/>
      </w:pPr>
      <w:r w:rsidRPr="00EB4168">
        <w:t xml:space="preserve"> port default vlan 100</w:t>
      </w:r>
    </w:p>
    <w:p w14:paraId="3D7B6D74" w14:textId="77777777" w:rsidR="007310BD" w:rsidRPr="00EB4168" w:rsidRDefault="007310BD" w:rsidP="00EB4168">
      <w:pPr>
        <w:pStyle w:val="2f2"/>
        <w:spacing w:before="312" w:after="312"/>
      </w:pPr>
      <w:r w:rsidRPr="00EB4168">
        <w:t>#</w:t>
      </w:r>
    </w:p>
    <w:p w14:paraId="4322C0E6" w14:textId="77777777" w:rsidR="007310BD" w:rsidRPr="00EB4168" w:rsidRDefault="007310BD" w:rsidP="00EB4168">
      <w:pPr>
        <w:pStyle w:val="2f2"/>
        <w:spacing w:before="312" w:after="312"/>
      </w:pPr>
      <w:r w:rsidRPr="00EB4168">
        <w:t>Return</w:t>
      </w:r>
    </w:p>
    <w:p w14:paraId="274F1584" w14:textId="77777777" w:rsidR="007310BD" w:rsidRPr="007310BD" w:rsidRDefault="007310BD" w:rsidP="00804F8D">
      <w:pPr>
        <w:pStyle w:val="4"/>
        <w:rPr>
          <w:rFonts w:hint="default"/>
        </w:rPr>
      </w:pPr>
      <w:r w:rsidRPr="007310BD">
        <w:t>Configurations of ACC-2</w:t>
      </w:r>
    </w:p>
    <w:p w14:paraId="1FF93A41" w14:textId="77777777" w:rsidR="007310BD" w:rsidRPr="00EB4168" w:rsidRDefault="007310BD" w:rsidP="00EB4168">
      <w:pPr>
        <w:pStyle w:val="2f2"/>
        <w:spacing w:before="312" w:after="312"/>
      </w:pPr>
      <w:r w:rsidRPr="00EB4168">
        <w:t>#</w:t>
      </w:r>
    </w:p>
    <w:p w14:paraId="373C8629" w14:textId="77777777" w:rsidR="007310BD" w:rsidRPr="00EB4168" w:rsidRDefault="007310BD" w:rsidP="00EB4168">
      <w:pPr>
        <w:pStyle w:val="2f2"/>
        <w:spacing w:before="312" w:after="312"/>
      </w:pPr>
      <w:r w:rsidRPr="00EB4168">
        <w:t>sysname ACC-2</w:t>
      </w:r>
    </w:p>
    <w:p w14:paraId="27F3B5BA" w14:textId="77777777" w:rsidR="007310BD" w:rsidRPr="00EB4168" w:rsidRDefault="007310BD" w:rsidP="00EB4168">
      <w:pPr>
        <w:pStyle w:val="2f2"/>
        <w:spacing w:before="312" w:after="312"/>
      </w:pPr>
      <w:r w:rsidRPr="00EB4168">
        <w:t>#</w:t>
      </w:r>
    </w:p>
    <w:p w14:paraId="4B8F6A73" w14:textId="77777777" w:rsidR="007310BD" w:rsidRPr="00EB4168" w:rsidRDefault="007310BD" w:rsidP="00EB4168">
      <w:pPr>
        <w:pStyle w:val="2f2"/>
        <w:spacing w:before="312" w:after="312"/>
      </w:pPr>
      <w:r w:rsidRPr="00EB4168">
        <w:t>vlan batch 200</w:t>
      </w:r>
    </w:p>
    <w:p w14:paraId="57F39B5D" w14:textId="77777777" w:rsidR="007310BD" w:rsidRPr="00EB4168" w:rsidRDefault="007310BD" w:rsidP="00EB4168">
      <w:pPr>
        <w:pStyle w:val="2f2"/>
        <w:spacing w:before="312" w:after="312"/>
      </w:pPr>
      <w:r w:rsidRPr="00EB4168">
        <w:t>#</w:t>
      </w:r>
    </w:p>
    <w:p w14:paraId="379C139B" w14:textId="77777777" w:rsidR="007310BD" w:rsidRPr="00EB4168" w:rsidRDefault="007310BD" w:rsidP="00EB4168">
      <w:pPr>
        <w:pStyle w:val="2f2"/>
        <w:spacing w:before="312" w:after="312"/>
      </w:pPr>
      <w:r w:rsidRPr="00EB4168">
        <w:t>interface GigabitEthernet0/0/1</w:t>
      </w:r>
    </w:p>
    <w:p w14:paraId="79A8EC75" w14:textId="77777777" w:rsidR="007310BD" w:rsidRPr="00EB4168" w:rsidRDefault="007310BD" w:rsidP="00EB4168">
      <w:pPr>
        <w:pStyle w:val="2f2"/>
        <w:spacing w:before="312" w:after="312"/>
      </w:pPr>
      <w:r w:rsidRPr="00EB4168">
        <w:t xml:space="preserve"> port link-type trunk</w:t>
      </w:r>
    </w:p>
    <w:p w14:paraId="60844BD3" w14:textId="77777777" w:rsidR="007310BD" w:rsidRPr="00EB4168" w:rsidRDefault="007310BD" w:rsidP="00EB4168">
      <w:pPr>
        <w:pStyle w:val="2f2"/>
        <w:spacing w:before="312" w:after="312"/>
      </w:pPr>
      <w:r w:rsidRPr="00EB4168">
        <w:t xml:space="preserve"> port trunk allow-pass vlan 200</w:t>
      </w:r>
    </w:p>
    <w:p w14:paraId="4E5DB94A" w14:textId="77777777" w:rsidR="007310BD" w:rsidRPr="00EB4168" w:rsidRDefault="007310BD" w:rsidP="00EB4168">
      <w:pPr>
        <w:pStyle w:val="2f2"/>
        <w:spacing w:before="312" w:after="312"/>
      </w:pPr>
      <w:r w:rsidRPr="00EB4168">
        <w:t>#</w:t>
      </w:r>
    </w:p>
    <w:p w14:paraId="7C9A2B57" w14:textId="77777777" w:rsidR="007310BD" w:rsidRPr="00EB4168" w:rsidRDefault="007310BD" w:rsidP="00EB4168">
      <w:pPr>
        <w:pStyle w:val="2f2"/>
        <w:spacing w:before="312" w:after="312"/>
      </w:pPr>
      <w:r w:rsidRPr="00EB4168">
        <w:t>interface GigabitEthernet0/0/24</w:t>
      </w:r>
    </w:p>
    <w:p w14:paraId="417D922E" w14:textId="77777777" w:rsidR="007310BD" w:rsidRPr="00EB4168" w:rsidRDefault="007310BD" w:rsidP="00EB4168">
      <w:pPr>
        <w:pStyle w:val="2f2"/>
        <w:spacing w:before="312" w:after="312"/>
      </w:pPr>
      <w:r w:rsidRPr="00EB4168">
        <w:t xml:space="preserve"> port link-type access</w:t>
      </w:r>
    </w:p>
    <w:p w14:paraId="095DC602" w14:textId="77777777" w:rsidR="007310BD" w:rsidRPr="00EB4168" w:rsidRDefault="007310BD" w:rsidP="00EB4168">
      <w:pPr>
        <w:pStyle w:val="2f2"/>
        <w:spacing w:before="312" w:after="312"/>
      </w:pPr>
      <w:r w:rsidRPr="00EB4168">
        <w:t xml:space="preserve"> port default vlan 200</w:t>
      </w:r>
    </w:p>
    <w:p w14:paraId="6D81DF4A" w14:textId="77777777" w:rsidR="007310BD" w:rsidRPr="00EB4168" w:rsidRDefault="007310BD" w:rsidP="00EB4168">
      <w:pPr>
        <w:pStyle w:val="2f2"/>
        <w:spacing w:before="312" w:after="312"/>
      </w:pPr>
      <w:r w:rsidRPr="00EB4168">
        <w:t>#</w:t>
      </w:r>
    </w:p>
    <w:p w14:paraId="2A600C4D" w14:textId="77777777" w:rsidR="007310BD" w:rsidRPr="00EB4168" w:rsidRDefault="007310BD" w:rsidP="00EB4168">
      <w:pPr>
        <w:pStyle w:val="2f2"/>
        <w:spacing w:before="312" w:after="312"/>
      </w:pPr>
      <w:r w:rsidRPr="00EB4168">
        <w:t>Return</w:t>
      </w:r>
    </w:p>
    <w:p w14:paraId="41C4A789" w14:textId="77777777" w:rsidR="007310BD" w:rsidRPr="007310BD" w:rsidRDefault="007310BD" w:rsidP="00804F8D">
      <w:pPr>
        <w:pStyle w:val="4"/>
        <w:rPr>
          <w:rFonts w:hint="default"/>
        </w:rPr>
      </w:pPr>
      <w:r w:rsidRPr="007310BD">
        <w:t>Configurations of SW1</w:t>
      </w:r>
    </w:p>
    <w:p w14:paraId="305C0A23" w14:textId="77777777" w:rsidR="007310BD" w:rsidRPr="00EB4168" w:rsidRDefault="007310BD" w:rsidP="00EB4168">
      <w:pPr>
        <w:pStyle w:val="2f2"/>
        <w:spacing w:before="312" w:after="312"/>
      </w:pPr>
      <w:r w:rsidRPr="00EB4168">
        <w:t>#</w:t>
      </w:r>
    </w:p>
    <w:p w14:paraId="55FDB29C" w14:textId="77777777" w:rsidR="007310BD" w:rsidRPr="00EB4168" w:rsidRDefault="007310BD" w:rsidP="00EB4168">
      <w:pPr>
        <w:pStyle w:val="2f2"/>
        <w:spacing w:before="312" w:after="312"/>
      </w:pPr>
      <w:r w:rsidRPr="00EB4168">
        <w:t>sysname SW1</w:t>
      </w:r>
    </w:p>
    <w:p w14:paraId="00B9F8F8" w14:textId="77777777" w:rsidR="007310BD" w:rsidRPr="00EB4168" w:rsidRDefault="007310BD" w:rsidP="00EB4168">
      <w:pPr>
        <w:pStyle w:val="2f2"/>
        <w:spacing w:before="312" w:after="312"/>
      </w:pPr>
      <w:r w:rsidRPr="00EB4168">
        <w:t>#</w:t>
      </w:r>
    </w:p>
    <w:p w14:paraId="799103F4" w14:textId="77777777" w:rsidR="007310BD" w:rsidRPr="00EB4168" w:rsidRDefault="007310BD" w:rsidP="00EB4168">
      <w:pPr>
        <w:pStyle w:val="2f2"/>
        <w:spacing w:before="312" w:after="312"/>
      </w:pPr>
      <w:r w:rsidRPr="00EB4168">
        <w:t>vlan batch 12 100</w:t>
      </w:r>
    </w:p>
    <w:p w14:paraId="4B519AE2" w14:textId="77777777" w:rsidR="007310BD" w:rsidRPr="00EB4168" w:rsidRDefault="007310BD" w:rsidP="00EB4168">
      <w:pPr>
        <w:pStyle w:val="2f2"/>
        <w:spacing w:before="312" w:after="312"/>
      </w:pPr>
      <w:r w:rsidRPr="00EB4168">
        <w:t>#</w:t>
      </w:r>
    </w:p>
    <w:p w14:paraId="14AF9D0E" w14:textId="77777777" w:rsidR="007310BD" w:rsidRPr="00EB4168" w:rsidRDefault="007310BD" w:rsidP="00EB4168">
      <w:pPr>
        <w:pStyle w:val="2f2"/>
        <w:spacing w:before="312" w:after="312"/>
      </w:pPr>
      <w:r w:rsidRPr="00EB4168">
        <w:t>bridge-domain 10</w:t>
      </w:r>
    </w:p>
    <w:p w14:paraId="3028EA78" w14:textId="77777777" w:rsidR="007310BD" w:rsidRPr="00EB4168" w:rsidRDefault="007310BD" w:rsidP="00EB4168">
      <w:pPr>
        <w:pStyle w:val="2f2"/>
        <w:spacing w:before="312" w:after="312"/>
      </w:pPr>
      <w:r w:rsidRPr="00EB4168">
        <w:t xml:space="preserve"> vxlan vni 1000</w:t>
      </w:r>
    </w:p>
    <w:p w14:paraId="2CB7C2E7" w14:textId="77777777" w:rsidR="007310BD" w:rsidRPr="00EB4168" w:rsidRDefault="007310BD" w:rsidP="00EB4168">
      <w:pPr>
        <w:pStyle w:val="2f2"/>
        <w:spacing w:before="312" w:after="312"/>
      </w:pPr>
      <w:r w:rsidRPr="00EB4168">
        <w:t>#</w:t>
      </w:r>
    </w:p>
    <w:p w14:paraId="20BCF26F" w14:textId="77777777" w:rsidR="007310BD" w:rsidRPr="00EB4168" w:rsidRDefault="007310BD" w:rsidP="00EB4168">
      <w:pPr>
        <w:pStyle w:val="2f2"/>
        <w:spacing w:before="312" w:after="312"/>
      </w:pPr>
      <w:r w:rsidRPr="00EB4168">
        <w:t>interface Vlanif12</w:t>
      </w:r>
    </w:p>
    <w:p w14:paraId="0BAD4FFD" w14:textId="77777777" w:rsidR="007310BD" w:rsidRPr="00EB4168" w:rsidRDefault="007310BD" w:rsidP="00EB4168">
      <w:pPr>
        <w:pStyle w:val="2f2"/>
        <w:spacing w:before="312" w:after="312"/>
      </w:pPr>
      <w:r w:rsidRPr="00EB4168">
        <w:t xml:space="preserve"> ip address 10.0.12.1 255.255.255.0</w:t>
      </w:r>
    </w:p>
    <w:p w14:paraId="12E25137" w14:textId="77777777" w:rsidR="007310BD" w:rsidRPr="00EB4168" w:rsidRDefault="007310BD" w:rsidP="00EB4168">
      <w:pPr>
        <w:pStyle w:val="2f2"/>
        <w:spacing w:before="312" w:after="312"/>
      </w:pPr>
      <w:r w:rsidRPr="00EB4168">
        <w:t>#</w:t>
      </w:r>
    </w:p>
    <w:p w14:paraId="0F525638" w14:textId="77777777" w:rsidR="007310BD" w:rsidRPr="00EB4168" w:rsidRDefault="007310BD" w:rsidP="00EB4168">
      <w:pPr>
        <w:pStyle w:val="2f2"/>
        <w:spacing w:before="312" w:after="312"/>
      </w:pPr>
      <w:r w:rsidRPr="00EB4168">
        <w:t>interface GigabitEthernet0/0/2.100 mode l2</w:t>
      </w:r>
    </w:p>
    <w:p w14:paraId="64C24E66" w14:textId="77777777" w:rsidR="007310BD" w:rsidRPr="00EB4168" w:rsidRDefault="007310BD" w:rsidP="00EB4168">
      <w:pPr>
        <w:pStyle w:val="2f2"/>
        <w:spacing w:before="312" w:after="312"/>
      </w:pPr>
      <w:r w:rsidRPr="00EB4168">
        <w:t xml:space="preserve"> encapsulation dot1q vid 100</w:t>
      </w:r>
    </w:p>
    <w:p w14:paraId="0D4697C5" w14:textId="77777777" w:rsidR="007310BD" w:rsidRPr="00EB4168" w:rsidRDefault="007310BD" w:rsidP="00EB4168">
      <w:pPr>
        <w:pStyle w:val="2f2"/>
        <w:spacing w:before="312" w:after="312"/>
      </w:pPr>
      <w:r w:rsidRPr="00EB4168">
        <w:t xml:space="preserve"> bridge-domain 10</w:t>
      </w:r>
    </w:p>
    <w:p w14:paraId="68390594" w14:textId="77777777" w:rsidR="007310BD" w:rsidRPr="00EB4168" w:rsidRDefault="007310BD" w:rsidP="00EB4168">
      <w:pPr>
        <w:pStyle w:val="2f2"/>
        <w:spacing w:before="312" w:after="312"/>
      </w:pPr>
      <w:r w:rsidRPr="00EB4168">
        <w:t>#</w:t>
      </w:r>
    </w:p>
    <w:p w14:paraId="6E97F4A0" w14:textId="77777777" w:rsidR="007310BD" w:rsidRPr="00EB4168" w:rsidRDefault="007310BD" w:rsidP="00EB4168">
      <w:pPr>
        <w:pStyle w:val="2f2"/>
        <w:spacing w:before="312" w:after="312"/>
      </w:pPr>
      <w:r w:rsidRPr="00EB4168">
        <w:t>interface GigabitEthernet0/0/1</w:t>
      </w:r>
    </w:p>
    <w:p w14:paraId="5690939D" w14:textId="77777777" w:rsidR="007310BD" w:rsidRPr="00EB4168" w:rsidRDefault="007310BD" w:rsidP="00EB4168">
      <w:pPr>
        <w:pStyle w:val="2f2"/>
        <w:spacing w:before="312" w:after="312"/>
      </w:pPr>
      <w:r w:rsidRPr="00EB4168">
        <w:t xml:space="preserve"> port link-type trunk</w:t>
      </w:r>
    </w:p>
    <w:p w14:paraId="037BC0AF" w14:textId="77777777" w:rsidR="007310BD" w:rsidRPr="00EB4168" w:rsidRDefault="007310BD" w:rsidP="00EB4168">
      <w:pPr>
        <w:pStyle w:val="2f2"/>
        <w:spacing w:before="312" w:after="312"/>
      </w:pPr>
      <w:r w:rsidRPr="00EB4168">
        <w:t xml:space="preserve"> port trunk allow-pass vlan 12</w:t>
      </w:r>
    </w:p>
    <w:p w14:paraId="3D9BBA76" w14:textId="77777777" w:rsidR="007310BD" w:rsidRPr="00EB4168" w:rsidRDefault="007310BD" w:rsidP="00EB4168">
      <w:pPr>
        <w:pStyle w:val="2f2"/>
        <w:spacing w:before="312" w:after="312"/>
      </w:pPr>
      <w:r w:rsidRPr="00EB4168">
        <w:t>#</w:t>
      </w:r>
    </w:p>
    <w:p w14:paraId="1A4D263F" w14:textId="77777777" w:rsidR="007310BD" w:rsidRPr="00EB4168" w:rsidRDefault="007310BD" w:rsidP="00EB4168">
      <w:pPr>
        <w:pStyle w:val="2f2"/>
        <w:spacing w:before="312" w:after="312"/>
      </w:pPr>
      <w:r w:rsidRPr="00EB4168">
        <w:t>interface LoopBack0</w:t>
      </w:r>
    </w:p>
    <w:p w14:paraId="1CC10F83" w14:textId="77777777" w:rsidR="007310BD" w:rsidRPr="00EB4168" w:rsidRDefault="007310BD" w:rsidP="00EB4168">
      <w:pPr>
        <w:pStyle w:val="2f2"/>
        <w:spacing w:before="312" w:after="312"/>
      </w:pPr>
      <w:r w:rsidRPr="00EB4168">
        <w:t xml:space="preserve"> ip address 10.0.1.1 255.255.255.255</w:t>
      </w:r>
    </w:p>
    <w:p w14:paraId="357CD926" w14:textId="77777777" w:rsidR="007310BD" w:rsidRPr="00EB4168" w:rsidRDefault="007310BD" w:rsidP="00EB4168">
      <w:pPr>
        <w:pStyle w:val="2f2"/>
        <w:spacing w:before="312" w:after="312"/>
      </w:pPr>
      <w:r w:rsidRPr="00EB4168">
        <w:t>#</w:t>
      </w:r>
    </w:p>
    <w:p w14:paraId="11A3685D" w14:textId="77777777" w:rsidR="007310BD" w:rsidRPr="00EB4168" w:rsidRDefault="007310BD" w:rsidP="00EB4168">
      <w:pPr>
        <w:pStyle w:val="2f2"/>
        <w:spacing w:before="312" w:after="312"/>
      </w:pPr>
      <w:r w:rsidRPr="00EB4168">
        <w:t>interface Nve1</w:t>
      </w:r>
    </w:p>
    <w:p w14:paraId="44E77E4B" w14:textId="77777777" w:rsidR="007310BD" w:rsidRPr="00EB4168" w:rsidRDefault="007310BD" w:rsidP="00EB4168">
      <w:pPr>
        <w:pStyle w:val="2f2"/>
        <w:spacing w:before="312" w:after="312"/>
      </w:pPr>
      <w:r w:rsidRPr="00EB4168">
        <w:t xml:space="preserve"> source 10.0.1.1</w:t>
      </w:r>
    </w:p>
    <w:p w14:paraId="7FE4DA29" w14:textId="77777777" w:rsidR="007310BD" w:rsidRPr="00EB4168" w:rsidRDefault="007310BD" w:rsidP="00EB4168">
      <w:pPr>
        <w:pStyle w:val="2f2"/>
        <w:spacing w:before="312" w:after="312"/>
      </w:pPr>
      <w:r w:rsidRPr="00EB4168">
        <w:t xml:space="preserve"> vni 1000 head-end peer-list 10.0.2.2</w:t>
      </w:r>
    </w:p>
    <w:p w14:paraId="09924BB6" w14:textId="77777777" w:rsidR="007310BD" w:rsidRPr="00EB4168" w:rsidRDefault="007310BD" w:rsidP="00EB4168">
      <w:pPr>
        <w:pStyle w:val="2f2"/>
        <w:spacing w:before="312" w:after="312"/>
      </w:pPr>
      <w:r w:rsidRPr="00EB4168">
        <w:t>#</w:t>
      </w:r>
    </w:p>
    <w:p w14:paraId="4C6F3F7C" w14:textId="77777777" w:rsidR="007310BD" w:rsidRPr="00EB4168" w:rsidRDefault="007310BD" w:rsidP="00EB4168">
      <w:pPr>
        <w:pStyle w:val="2f2"/>
        <w:spacing w:before="312" w:after="312"/>
      </w:pPr>
      <w:r w:rsidRPr="00EB4168">
        <w:t>ospf 1 router-id 10.0.1.1</w:t>
      </w:r>
    </w:p>
    <w:p w14:paraId="62E364FE" w14:textId="77777777" w:rsidR="007310BD" w:rsidRPr="00EB4168" w:rsidRDefault="007310BD" w:rsidP="00EB4168">
      <w:pPr>
        <w:pStyle w:val="2f2"/>
        <w:spacing w:before="312" w:after="312"/>
      </w:pPr>
      <w:r w:rsidRPr="00EB4168">
        <w:t xml:space="preserve"> area 0.0.0.0</w:t>
      </w:r>
    </w:p>
    <w:p w14:paraId="48A64229" w14:textId="77777777" w:rsidR="007310BD" w:rsidRPr="00EB4168" w:rsidRDefault="007310BD" w:rsidP="00EB4168">
      <w:pPr>
        <w:pStyle w:val="2f2"/>
        <w:spacing w:before="312" w:after="312"/>
      </w:pPr>
      <w:r w:rsidRPr="00EB4168">
        <w:t xml:space="preserve">  network 10.0.1.1 0.0.0.0</w:t>
      </w:r>
    </w:p>
    <w:p w14:paraId="2D44E93A" w14:textId="77777777" w:rsidR="007310BD" w:rsidRPr="00EB4168" w:rsidRDefault="007310BD" w:rsidP="00EB4168">
      <w:pPr>
        <w:pStyle w:val="2f2"/>
        <w:spacing w:before="312" w:after="312"/>
      </w:pPr>
      <w:r w:rsidRPr="00EB4168">
        <w:t xml:space="preserve">  network 10.0.12.0 0.0.0.255</w:t>
      </w:r>
    </w:p>
    <w:p w14:paraId="47B410BD" w14:textId="77777777" w:rsidR="007310BD" w:rsidRPr="00EB4168" w:rsidRDefault="007310BD" w:rsidP="00EB4168">
      <w:pPr>
        <w:pStyle w:val="2f2"/>
        <w:spacing w:before="312" w:after="312"/>
      </w:pPr>
      <w:r w:rsidRPr="00EB4168">
        <w:t>#</w:t>
      </w:r>
    </w:p>
    <w:p w14:paraId="61F3051D" w14:textId="77777777" w:rsidR="007310BD" w:rsidRPr="00EB4168" w:rsidRDefault="007310BD" w:rsidP="00EB4168">
      <w:pPr>
        <w:pStyle w:val="2f2"/>
        <w:spacing w:before="312" w:after="312"/>
      </w:pPr>
      <w:r w:rsidRPr="00EB4168">
        <w:t>Return</w:t>
      </w:r>
    </w:p>
    <w:p w14:paraId="43181D4D" w14:textId="77777777" w:rsidR="007310BD" w:rsidRPr="007310BD" w:rsidRDefault="007310BD" w:rsidP="00804F8D">
      <w:pPr>
        <w:pStyle w:val="4"/>
        <w:rPr>
          <w:rFonts w:hint="default"/>
        </w:rPr>
      </w:pPr>
      <w:r w:rsidRPr="007310BD">
        <w:t>Configurations of SW2</w:t>
      </w:r>
    </w:p>
    <w:p w14:paraId="0F28DECE" w14:textId="77777777" w:rsidR="007310BD" w:rsidRPr="00EB4168" w:rsidRDefault="007310BD" w:rsidP="00EB4168">
      <w:pPr>
        <w:pStyle w:val="2f2"/>
        <w:spacing w:before="312" w:after="312"/>
      </w:pPr>
      <w:r w:rsidRPr="00EB4168">
        <w:t>#</w:t>
      </w:r>
    </w:p>
    <w:p w14:paraId="2DF8316B" w14:textId="77777777" w:rsidR="007310BD" w:rsidRPr="00EB4168" w:rsidRDefault="007310BD" w:rsidP="00EB4168">
      <w:pPr>
        <w:pStyle w:val="2f2"/>
        <w:spacing w:before="312" w:after="312"/>
      </w:pPr>
      <w:r w:rsidRPr="00EB4168">
        <w:t>sysname SW2</w:t>
      </w:r>
    </w:p>
    <w:p w14:paraId="258CB2A2" w14:textId="77777777" w:rsidR="007310BD" w:rsidRPr="00EB4168" w:rsidRDefault="007310BD" w:rsidP="00EB4168">
      <w:pPr>
        <w:pStyle w:val="2f2"/>
        <w:spacing w:before="312" w:after="312"/>
      </w:pPr>
      <w:r w:rsidRPr="00EB4168">
        <w:t>#</w:t>
      </w:r>
    </w:p>
    <w:p w14:paraId="21ADC5BF" w14:textId="77777777" w:rsidR="007310BD" w:rsidRPr="00EB4168" w:rsidRDefault="007310BD" w:rsidP="00EB4168">
      <w:pPr>
        <w:pStyle w:val="2f2"/>
        <w:spacing w:before="312" w:after="312"/>
      </w:pPr>
      <w:r w:rsidRPr="00EB4168">
        <w:t>vlan batch 12 23</w:t>
      </w:r>
    </w:p>
    <w:p w14:paraId="22880283" w14:textId="77777777" w:rsidR="007310BD" w:rsidRPr="00EB4168" w:rsidRDefault="007310BD" w:rsidP="00EB4168">
      <w:pPr>
        <w:pStyle w:val="2f2"/>
        <w:spacing w:before="312" w:after="312"/>
      </w:pPr>
      <w:r w:rsidRPr="00EB4168">
        <w:t>#</w:t>
      </w:r>
    </w:p>
    <w:p w14:paraId="56D51210" w14:textId="77777777" w:rsidR="007310BD" w:rsidRPr="00EB4168" w:rsidRDefault="007310BD" w:rsidP="00EB4168">
      <w:pPr>
        <w:pStyle w:val="2f2"/>
        <w:spacing w:before="312" w:after="312"/>
      </w:pPr>
      <w:r w:rsidRPr="00EB4168">
        <w:t>bridge-domain 10</w:t>
      </w:r>
    </w:p>
    <w:p w14:paraId="4722CBAD" w14:textId="77777777" w:rsidR="007310BD" w:rsidRPr="00EB4168" w:rsidRDefault="007310BD" w:rsidP="00EB4168">
      <w:pPr>
        <w:pStyle w:val="2f2"/>
        <w:spacing w:before="312" w:after="312"/>
      </w:pPr>
      <w:r w:rsidRPr="00EB4168">
        <w:t xml:space="preserve"> vxlan vni 1000</w:t>
      </w:r>
    </w:p>
    <w:p w14:paraId="1CEC79DA" w14:textId="77777777" w:rsidR="007310BD" w:rsidRPr="00EB4168" w:rsidRDefault="007310BD" w:rsidP="00EB4168">
      <w:pPr>
        <w:pStyle w:val="2f2"/>
        <w:spacing w:before="312" w:after="312"/>
      </w:pPr>
      <w:r w:rsidRPr="00EB4168">
        <w:t>#</w:t>
      </w:r>
    </w:p>
    <w:p w14:paraId="370B570B" w14:textId="77777777" w:rsidR="007310BD" w:rsidRPr="00EB4168" w:rsidRDefault="007310BD" w:rsidP="00EB4168">
      <w:pPr>
        <w:pStyle w:val="2f2"/>
        <w:spacing w:before="312" w:after="312"/>
      </w:pPr>
      <w:r w:rsidRPr="00EB4168">
        <w:t>bridge-domain 20</w:t>
      </w:r>
    </w:p>
    <w:p w14:paraId="49171956" w14:textId="77777777" w:rsidR="007310BD" w:rsidRPr="00EB4168" w:rsidRDefault="007310BD" w:rsidP="00EB4168">
      <w:pPr>
        <w:pStyle w:val="2f2"/>
        <w:spacing w:before="312" w:after="312"/>
      </w:pPr>
      <w:r w:rsidRPr="00EB4168">
        <w:t xml:space="preserve"> vxlan vni 2000</w:t>
      </w:r>
    </w:p>
    <w:p w14:paraId="1633D801" w14:textId="77777777" w:rsidR="007310BD" w:rsidRPr="00EB4168" w:rsidRDefault="007310BD" w:rsidP="00EB4168">
      <w:pPr>
        <w:pStyle w:val="2f2"/>
        <w:spacing w:before="312" w:after="312"/>
      </w:pPr>
      <w:r w:rsidRPr="00EB4168">
        <w:t>#</w:t>
      </w:r>
    </w:p>
    <w:p w14:paraId="5DF25715" w14:textId="77777777" w:rsidR="007310BD" w:rsidRPr="00EB4168" w:rsidRDefault="007310BD" w:rsidP="00EB4168">
      <w:pPr>
        <w:pStyle w:val="2f2"/>
        <w:spacing w:before="312" w:after="312"/>
      </w:pPr>
      <w:r w:rsidRPr="00EB4168">
        <w:t>interface Vbdif10</w:t>
      </w:r>
    </w:p>
    <w:p w14:paraId="3503ADBA" w14:textId="77777777" w:rsidR="007310BD" w:rsidRPr="00EB4168" w:rsidRDefault="007310BD" w:rsidP="00EB4168">
      <w:pPr>
        <w:pStyle w:val="2f2"/>
        <w:spacing w:before="312" w:after="312"/>
      </w:pPr>
      <w:r w:rsidRPr="00EB4168">
        <w:t xml:space="preserve"> ip address 172.16.1.254 255.255.255.0</w:t>
      </w:r>
    </w:p>
    <w:p w14:paraId="692C7E07" w14:textId="77777777" w:rsidR="007310BD" w:rsidRPr="00EB4168" w:rsidRDefault="007310BD" w:rsidP="00EB4168">
      <w:pPr>
        <w:pStyle w:val="2f2"/>
        <w:spacing w:before="312" w:after="312"/>
      </w:pPr>
      <w:r w:rsidRPr="00EB4168">
        <w:t>#</w:t>
      </w:r>
    </w:p>
    <w:p w14:paraId="6AEBBAFE" w14:textId="77777777" w:rsidR="007310BD" w:rsidRPr="00EB4168" w:rsidRDefault="007310BD" w:rsidP="00EB4168">
      <w:pPr>
        <w:pStyle w:val="2f2"/>
        <w:spacing w:before="312" w:after="312"/>
      </w:pPr>
      <w:r w:rsidRPr="00EB4168">
        <w:t>interface Vbdif20</w:t>
      </w:r>
    </w:p>
    <w:p w14:paraId="7071840D" w14:textId="77777777" w:rsidR="007310BD" w:rsidRPr="00EB4168" w:rsidRDefault="007310BD" w:rsidP="00EB4168">
      <w:pPr>
        <w:pStyle w:val="2f2"/>
        <w:spacing w:before="312" w:after="312"/>
      </w:pPr>
      <w:r w:rsidRPr="00EB4168">
        <w:t xml:space="preserve"> ip address 172.16.2.254 255.255.255.0</w:t>
      </w:r>
    </w:p>
    <w:p w14:paraId="4DE3E893" w14:textId="77777777" w:rsidR="007310BD" w:rsidRPr="00EB4168" w:rsidRDefault="007310BD" w:rsidP="00EB4168">
      <w:pPr>
        <w:pStyle w:val="2f2"/>
        <w:spacing w:before="312" w:after="312"/>
      </w:pPr>
      <w:r w:rsidRPr="00EB4168">
        <w:t>#</w:t>
      </w:r>
    </w:p>
    <w:p w14:paraId="3B5E2100" w14:textId="77777777" w:rsidR="007310BD" w:rsidRPr="00EB4168" w:rsidRDefault="007310BD" w:rsidP="00EB4168">
      <w:pPr>
        <w:pStyle w:val="2f2"/>
        <w:spacing w:before="312" w:after="312"/>
      </w:pPr>
      <w:r w:rsidRPr="00EB4168">
        <w:t>interface Vlanif12</w:t>
      </w:r>
    </w:p>
    <w:p w14:paraId="2524CF6C" w14:textId="77777777" w:rsidR="007310BD" w:rsidRPr="00EB4168" w:rsidRDefault="007310BD" w:rsidP="00EB4168">
      <w:pPr>
        <w:pStyle w:val="2f2"/>
        <w:spacing w:before="312" w:after="312"/>
      </w:pPr>
      <w:r w:rsidRPr="00EB4168">
        <w:t xml:space="preserve"> ip address 10.0.12.2 255.255.255.0</w:t>
      </w:r>
    </w:p>
    <w:p w14:paraId="10363495" w14:textId="77777777" w:rsidR="007310BD" w:rsidRPr="00EB4168" w:rsidRDefault="007310BD" w:rsidP="00EB4168">
      <w:pPr>
        <w:pStyle w:val="2f2"/>
        <w:spacing w:before="312" w:after="312"/>
      </w:pPr>
      <w:r w:rsidRPr="00EB4168">
        <w:t>#</w:t>
      </w:r>
    </w:p>
    <w:p w14:paraId="0A8C0383" w14:textId="77777777" w:rsidR="007310BD" w:rsidRPr="00EB4168" w:rsidRDefault="007310BD" w:rsidP="00EB4168">
      <w:pPr>
        <w:pStyle w:val="2f2"/>
        <w:spacing w:before="312" w:after="312"/>
      </w:pPr>
      <w:r w:rsidRPr="00EB4168">
        <w:t>interface Vlanif23</w:t>
      </w:r>
    </w:p>
    <w:p w14:paraId="386F61BA" w14:textId="77777777" w:rsidR="007310BD" w:rsidRPr="00EB4168" w:rsidRDefault="007310BD" w:rsidP="00EB4168">
      <w:pPr>
        <w:pStyle w:val="2f2"/>
        <w:spacing w:before="312" w:after="312"/>
      </w:pPr>
      <w:r w:rsidRPr="00EB4168">
        <w:t xml:space="preserve"> ip address 10.0.23.2 255.255.255.0</w:t>
      </w:r>
    </w:p>
    <w:p w14:paraId="2404EBB2" w14:textId="77777777" w:rsidR="007310BD" w:rsidRPr="00EB4168" w:rsidRDefault="007310BD" w:rsidP="00EB4168">
      <w:pPr>
        <w:pStyle w:val="2f2"/>
        <w:spacing w:before="312" w:after="312"/>
      </w:pPr>
      <w:r w:rsidRPr="00EB4168">
        <w:t>#</w:t>
      </w:r>
    </w:p>
    <w:p w14:paraId="6BD2DE4F" w14:textId="77777777" w:rsidR="007310BD" w:rsidRPr="00EB4168" w:rsidRDefault="007310BD" w:rsidP="00EB4168">
      <w:pPr>
        <w:pStyle w:val="2f2"/>
        <w:spacing w:before="312" w:after="312"/>
      </w:pPr>
      <w:r w:rsidRPr="00EB4168">
        <w:t>interface GigabitEthernet0/0/2</w:t>
      </w:r>
    </w:p>
    <w:p w14:paraId="13A763F4" w14:textId="77777777" w:rsidR="007310BD" w:rsidRPr="00EB4168" w:rsidRDefault="007310BD" w:rsidP="00EB4168">
      <w:pPr>
        <w:pStyle w:val="2f2"/>
        <w:spacing w:before="312" w:after="312"/>
      </w:pPr>
      <w:r w:rsidRPr="00EB4168">
        <w:t xml:space="preserve"> port link-type trunk</w:t>
      </w:r>
    </w:p>
    <w:p w14:paraId="17B246CF" w14:textId="77777777" w:rsidR="007310BD" w:rsidRPr="00EB4168" w:rsidRDefault="007310BD" w:rsidP="00EB4168">
      <w:pPr>
        <w:pStyle w:val="2f2"/>
        <w:spacing w:before="312" w:after="312"/>
      </w:pPr>
      <w:r w:rsidRPr="00EB4168">
        <w:t xml:space="preserve"> port trunk allow-pass vlan 12</w:t>
      </w:r>
    </w:p>
    <w:p w14:paraId="2D532B66" w14:textId="77777777" w:rsidR="007310BD" w:rsidRPr="00EB4168" w:rsidRDefault="007310BD" w:rsidP="00EB4168">
      <w:pPr>
        <w:pStyle w:val="2f2"/>
        <w:spacing w:before="312" w:after="312"/>
      </w:pPr>
      <w:r w:rsidRPr="00EB4168">
        <w:t>#</w:t>
      </w:r>
    </w:p>
    <w:p w14:paraId="6AB4A45F" w14:textId="77777777" w:rsidR="007310BD" w:rsidRPr="00EB4168" w:rsidRDefault="007310BD" w:rsidP="00EB4168">
      <w:pPr>
        <w:pStyle w:val="2f2"/>
        <w:spacing w:before="312" w:after="312"/>
      </w:pPr>
      <w:r w:rsidRPr="00EB4168">
        <w:t>interface GigabitEthernet0/0/3</w:t>
      </w:r>
    </w:p>
    <w:p w14:paraId="2F12B2D2" w14:textId="77777777" w:rsidR="007310BD" w:rsidRPr="00EB4168" w:rsidRDefault="007310BD" w:rsidP="00EB4168">
      <w:pPr>
        <w:pStyle w:val="2f2"/>
        <w:spacing w:before="312" w:after="312"/>
      </w:pPr>
      <w:r w:rsidRPr="00EB4168">
        <w:t xml:space="preserve"> port link-type trunk</w:t>
      </w:r>
    </w:p>
    <w:p w14:paraId="7B62E1C0" w14:textId="77777777" w:rsidR="007310BD" w:rsidRPr="00EB4168" w:rsidRDefault="007310BD" w:rsidP="00EB4168">
      <w:pPr>
        <w:pStyle w:val="2f2"/>
        <w:spacing w:before="312" w:after="312"/>
      </w:pPr>
      <w:r w:rsidRPr="00EB4168">
        <w:t xml:space="preserve"> port trunk allow-pass vlan 23</w:t>
      </w:r>
    </w:p>
    <w:p w14:paraId="1B7B7D2F" w14:textId="77777777" w:rsidR="007310BD" w:rsidRPr="00EB4168" w:rsidRDefault="007310BD" w:rsidP="00EB4168">
      <w:pPr>
        <w:pStyle w:val="2f2"/>
        <w:spacing w:before="312" w:after="312"/>
      </w:pPr>
      <w:r w:rsidRPr="00EB4168">
        <w:t>#</w:t>
      </w:r>
    </w:p>
    <w:p w14:paraId="6B7E466B" w14:textId="77777777" w:rsidR="007310BD" w:rsidRPr="00EB4168" w:rsidRDefault="007310BD" w:rsidP="00EB4168">
      <w:pPr>
        <w:pStyle w:val="2f2"/>
        <w:spacing w:before="312" w:after="312"/>
      </w:pPr>
      <w:r w:rsidRPr="00EB4168">
        <w:t>interface LoopBack0</w:t>
      </w:r>
    </w:p>
    <w:p w14:paraId="6660689C" w14:textId="77777777" w:rsidR="007310BD" w:rsidRPr="00EB4168" w:rsidRDefault="007310BD" w:rsidP="00EB4168">
      <w:pPr>
        <w:pStyle w:val="2f2"/>
        <w:spacing w:before="312" w:after="312"/>
      </w:pPr>
      <w:r w:rsidRPr="00EB4168">
        <w:t xml:space="preserve"> ip address 10.0.2.2 255.255.255.255</w:t>
      </w:r>
    </w:p>
    <w:p w14:paraId="1B9A1EB0" w14:textId="77777777" w:rsidR="007310BD" w:rsidRPr="00EB4168" w:rsidRDefault="007310BD" w:rsidP="00EB4168">
      <w:pPr>
        <w:pStyle w:val="2f2"/>
        <w:spacing w:before="312" w:after="312"/>
      </w:pPr>
      <w:r w:rsidRPr="00EB4168">
        <w:t>#</w:t>
      </w:r>
    </w:p>
    <w:p w14:paraId="0297FCA4" w14:textId="77777777" w:rsidR="007310BD" w:rsidRPr="00EB4168" w:rsidRDefault="007310BD" w:rsidP="00EB4168">
      <w:pPr>
        <w:pStyle w:val="2f2"/>
        <w:spacing w:before="312" w:after="312"/>
      </w:pPr>
      <w:r w:rsidRPr="00EB4168">
        <w:t>interface Nve1</w:t>
      </w:r>
    </w:p>
    <w:p w14:paraId="1BC3C39F" w14:textId="77777777" w:rsidR="007310BD" w:rsidRPr="00EB4168" w:rsidRDefault="007310BD" w:rsidP="00EB4168">
      <w:pPr>
        <w:pStyle w:val="2f2"/>
        <w:spacing w:before="312" w:after="312"/>
      </w:pPr>
      <w:r w:rsidRPr="00EB4168">
        <w:t xml:space="preserve"> source 10.0.2.2</w:t>
      </w:r>
    </w:p>
    <w:p w14:paraId="40346C67" w14:textId="77777777" w:rsidR="007310BD" w:rsidRPr="00EB4168" w:rsidRDefault="007310BD" w:rsidP="00EB4168">
      <w:pPr>
        <w:pStyle w:val="2f2"/>
        <w:spacing w:before="312" w:after="312"/>
      </w:pPr>
      <w:r w:rsidRPr="00EB4168">
        <w:t xml:space="preserve"> vni 1000 head-end peer-list 10.0.1.1</w:t>
      </w:r>
    </w:p>
    <w:p w14:paraId="362F7A65" w14:textId="77777777" w:rsidR="007310BD" w:rsidRPr="00EB4168" w:rsidRDefault="007310BD" w:rsidP="00EB4168">
      <w:pPr>
        <w:pStyle w:val="2f2"/>
        <w:spacing w:before="312" w:after="312"/>
      </w:pPr>
      <w:r w:rsidRPr="00EB4168">
        <w:t xml:space="preserve"> vni 2000 head-end peer-list 10.0.3.3</w:t>
      </w:r>
    </w:p>
    <w:p w14:paraId="56773966" w14:textId="77777777" w:rsidR="007310BD" w:rsidRPr="00EB4168" w:rsidRDefault="007310BD" w:rsidP="00EB4168">
      <w:pPr>
        <w:pStyle w:val="2f2"/>
        <w:spacing w:before="312" w:after="312"/>
      </w:pPr>
      <w:r w:rsidRPr="00EB4168">
        <w:t>#</w:t>
      </w:r>
    </w:p>
    <w:p w14:paraId="36E1ED8D" w14:textId="77777777" w:rsidR="007310BD" w:rsidRPr="00EB4168" w:rsidRDefault="007310BD" w:rsidP="00EB4168">
      <w:pPr>
        <w:pStyle w:val="2f2"/>
        <w:spacing w:before="312" w:after="312"/>
      </w:pPr>
      <w:r w:rsidRPr="00EB4168">
        <w:t>ospf 1 router-id 10.0.2.2</w:t>
      </w:r>
    </w:p>
    <w:p w14:paraId="1462F87E" w14:textId="77777777" w:rsidR="007310BD" w:rsidRPr="00EB4168" w:rsidRDefault="007310BD" w:rsidP="00EB4168">
      <w:pPr>
        <w:pStyle w:val="2f2"/>
        <w:spacing w:before="312" w:after="312"/>
      </w:pPr>
      <w:r w:rsidRPr="00EB4168">
        <w:t xml:space="preserve"> area 0.0.0.0</w:t>
      </w:r>
    </w:p>
    <w:p w14:paraId="33E3AB14" w14:textId="77777777" w:rsidR="007310BD" w:rsidRPr="00EB4168" w:rsidRDefault="007310BD" w:rsidP="00EB4168">
      <w:pPr>
        <w:pStyle w:val="2f2"/>
        <w:spacing w:before="312" w:after="312"/>
      </w:pPr>
      <w:r w:rsidRPr="00EB4168">
        <w:t xml:space="preserve">  network 10.0.2.2 0.0.0.0</w:t>
      </w:r>
    </w:p>
    <w:p w14:paraId="4026E5AC" w14:textId="77777777" w:rsidR="007310BD" w:rsidRPr="00EB4168" w:rsidRDefault="007310BD" w:rsidP="00EB4168">
      <w:pPr>
        <w:pStyle w:val="2f2"/>
        <w:spacing w:before="312" w:after="312"/>
      </w:pPr>
      <w:r w:rsidRPr="00EB4168">
        <w:t xml:space="preserve">  network 10.0.12.0 0.0.0.255</w:t>
      </w:r>
    </w:p>
    <w:p w14:paraId="2F45D54C" w14:textId="77777777" w:rsidR="007310BD" w:rsidRPr="00EB4168" w:rsidRDefault="007310BD" w:rsidP="00EB4168">
      <w:pPr>
        <w:pStyle w:val="2f2"/>
        <w:spacing w:before="312" w:after="312"/>
      </w:pPr>
      <w:r w:rsidRPr="00EB4168">
        <w:t xml:space="preserve">  network 10.0.23.0 0.0.0.255</w:t>
      </w:r>
    </w:p>
    <w:p w14:paraId="251487F9" w14:textId="77777777" w:rsidR="007310BD" w:rsidRPr="00EB4168" w:rsidRDefault="007310BD" w:rsidP="00EB4168">
      <w:pPr>
        <w:pStyle w:val="2f2"/>
        <w:spacing w:before="312" w:after="312"/>
      </w:pPr>
      <w:r w:rsidRPr="00EB4168">
        <w:t>#</w:t>
      </w:r>
    </w:p>
    <w:p w14:paraId="1FB11A40" w14:textId="77777777" w:rsidR="007310BD" w:rsidRPr="00EB4168" w:rsidRDefault="007310BD" w:rsidP="00EB4168">
      <w:pPr>
        <w:pStyle w:val="2f2"/>
        <w:spacing w:before="312" w:after="312"/>
      </w:pPr>
      <w:r w:rsidRPr="00EB4168">
        <w:t>Return</w:t>
      </w:r>
    </w:p>
    <w:p w14:paraId="6848C4F7" w14:textId="77777777" w:rsidR="007310BD" w:rsidRPr="007310BD" w:rsidRDefault="007310BD" w:rsidP="00804F8D">
      <w:pPr>
        <w:pStyle w:val="4"/>
        <w:rPr>
          <w:rFonts w:hint="default"/>
        </w:rPr>
      </w:pPr>
      <w:r w:rsidRPr="007310BD">
        <w:t>Configurations of SW3</w:t>
      </w:r>
    </w:p>
    <w:p w14:paraId="4AB92F04" w14:textId="77777777" w:rsidR="007310BD" w:rsidRPr="00EB4168" w:rsidRDefault="007310BD" w:rsidP="00EB4168">
      <w:pPr>
        <w:pStyle w:val="2f2"/>
        <w:spacing w:before="312" w:after="312"/>
      </w:pPr>
      <w:r w:rsidRPr="00EB4168">
        <w:t>#</w:t>
      </w:r>
    </w:p>
    <w:p w14:paraId="3D4D8CE3" w14:textId="77777777" w:rsidR="007310BD" w:rsidRPr="00EB4168" w:rsidRDefault="007310BD" w:rsidP="00EB4168">
      <w:pPr>
        <w:pStyle w:val="2f2"/>
        <w:spacing w:before="312" w:after="312"/>
      </w:pPr>
      <w:r w:rsidRPr="00EB4168">
        <w:t>sysname SW3</w:t>
      </w:r>
    </w:p>
    <w:p w14:paraId="6322B189" w14:textId="77777777" w:rsidR="007310BD" w:rsidRPr="00EB4168" w:rsidRDefault="007310BD" w:rsidP="00EB4168">
      <w:pPr>
        <w:pStyle w:val="2f2"/>
        <w:spacing w:before="312" w:after="312"/>
      </w:pPr>
      <w:r w:rsidRPr="00EB4168">
        <w:t>#</w:t>
      </w:r>
    </w:p>
    <w:p w14:paraId="4501C324" w14:textId="77777777" w:rsidR="007310BD" w:rsidRPr="00EB4168" w:rsidRDefault="007310BD" w:rsidP="00EB4168">
      <w:pPr>
        <w:pStyle w:val="2f2"/>
        <w:spacing w:before="312" w:after="312"/>
      </w:pPr>
      <w:r w:rsidRPr="00EB4168">
        <w:t>vlan batch 23 200</w:t>
      </w:r>
    </w:p>
    <w:p w14:paraId="6FA804E8" w14:textId="77777777" w:rsidR="007310BD" w:rsidRPr="00EB4168" w:rsidRDefault="007310BD" w:rsidP="00EB4168">
      <w:pPr>
        <w:pStyle w:val="2f2"/>
        <w:spacing w:before="312" w:after="312"/>
      </w:pPr>
      <w:r w:rsidRPr="00EB4168">
        <w:t>#</w:t>
      </w:r>
    </w:p>
    <w:p w14:paraId="1BD12767" w14:textId="77777777" w:rsidR="007310BD" w:rsidRPr="00EB4168" w:rsidRDefault="007310BD" w:rsidP="00EB4168">
      <w:pPr>
        <w:pStyle w:val="2f2"/>
        <w:spacing w:before="312" w:after="312"/>
      </w:pPr>
      <w:r w:rsidRPr="00EB4168">
        <w:t>bridge-domain 20</w:t>
      </w:r>
    </w:p>
    <w:p w14:paraId="41E15C48" w14:textId="77777777" w:rsidR="007310BD" w:rsidRPr="00EB4168" w:rsidRDefault="007310BD" w:rsidP="00EB4168">
      <w:pPr>
        <w:pStyle w:val="2f2"/>
        <w:spacing w:before="312" w:after="312"/>
      </w:pPr>
      <w:r w:rsidRPr="00EB4168">
        <w:t xml:space="preserve"> vxlan vni 2000</w:t>
      </w:r>
    </w:p>
    <w:p w14:paraId="7D9E0307" w14:textId="77777777" w:rsidR="007310BD" w:rsidRPr="00EB4168" w:rsidRDefault="007310BD" w:rsidP="00EB4168">
      <w:pPr>
        <w:pStyle w:val="2f2"/>
        <w:spacing w:before="312" w:after="312"/>
      </w:pPr>
      <w:r w:rsidRPr="00EB4168">
        <w:t>#</w:t>
      </w:r>
    </w:p>
    <w:p w14:paraId="31E731AF" w14:textId="77777777" w:rsidR="007310BD" w:rsidRPr="00EB4168" w:rsidRDefault="007310BD" w:rsidP="00EB4168">
      <w:pPr>
        <w:pStyle w:val="2f2"/>
        <w:spacing w:before="312" w:after="312"/>
      </w:pPr>
      <w:r w:rsidRPr="00EB4168">
        <w:t>interface Vlanif23</w:t>
      </w:r>
    </w:p>
    <w:p w14:paraId="0D69D015" w14:textId="77777777" w:rsidR="007310BD" w:rsidRPr="00EB4168" w:rsidRDefault="007310BD" w:rsidP="00EB4168">
      <w:pPr>
        <w:pStyle w:val="2f2"/>
        <w:spacing w:before="312" w:after="312"/>
      </w:pPr>
      <w:r w:rsidRPr="00EB4168">
        <w:t xml:space="preserve"> ip address 10.0.23.3 255.255.255.0</w:t>
      </w:r>
    </w:p>
    <w:p w14:paraId="2F607060" w14:textId="77777777" w:rsidR="007310BD" w:rsidRPr="00EB4168" w:rsidRDefault="007310BD" w:rsidP="00EB4168">
      <w:pPr>
        <w:pStyle w:val="2f2"/>
        <w:spacing w:before="312" w:after="312"/>
      </w:pPr>
      <w:r w:rsidRPr="00EB4168">
        <w:t>#</w:t>
      </w:r>
    </w:p>
    <w:p w14:paraId="21C3D5F0" w14:textId="77777777" w:rsidR="007310BD" w:rsidRPr="00EB4168" w:rsidRDefault="007310BD" w:rsidP="00EB4168">
      <w:pPr>
        <w:pStyle w:val="2f2"/>
        <w:spacing w:before="312" w:after="312"/>
      </w:pPr>
      <w:r w:rsidRPr="00EB4168">
        <w:t>interface GigabitEthernet0/0/2.200 mode l2</w:t>
      </w:r>
    </w:p>
    <w:p w14:paraId="70F32177" w14:textId="77777777" w:rsidR="007310BD" w:rsidRPr="00EB4168" w:rsidRDefault="007310BD" w:rsidP="00EB4168">
      <w:pPr>
        <w:pStyle w:val="2f2"/>
        <w:spacing w:before="312" w:after="312"/>
      </w:pPr>
      <w:r w:rsidRPr="00EB4168">
        <w:t xml:space="preserve"> encapsulation dot1q vid 200</w:t>
      </w:r>
    </w:p>
    <w:p w14:paraId="3A57C4CC" w14:textId="77777777" w:rsidR="007310BD" w:rsidRPr="00EB4168" w:rsidRDefault="007310BD" w:rsidP="00EB4168">
      <w:pPr>
        <w:pStyle w:val="2f2"/>
        <w:spacing w:before="312" w:after="312"/>
      </w:pPr>
      <w:r w:rsidRPr="00EB4168">
        <w:t xml:space="preserve"> bridge-domain 20</w:t>
      </w:r>
    </w:p>
    <w:p w14:paraId="5425959B" w14:textId="77777777" w:rsidR="007310BD" w:rsidRPr="00EB4168" w:rsidRDefault="007310BD" w:rsidP="00EB4168">
      <w:pPr>
        <w:pStyle w:val="2f2"/>
        <w:spacing w:before="312" w:after="312"/>
      </w:pPr>
      <w:r w:rsidRPr="00EB4168">
        <w:t>#</w:t>
      </w:r>
    </w:p>
    <w:p w14:paraId="40E950CC" w14:textId="77777777" w:rsidR="007310BD" w:rsidRPr="00EB4168" w:rsidRDefault="007310BD" w:rsidP="00EB4168">
      <w:pPr>
        <w:pStyle w:val="2f2"/>
        <w:spacing w:before="312" w:after="312"/>
      </w:pPr>
      <w:r w:rsidRPr="00EB4168">
        <w:t>interface GigabitEthernet0/0/1</w:t>
      </w:r>
    </w:p>
    <w:p w14:paraId="51CD74C1" w14:textId="77777777" w:rsidR="007310BD" w:rsidRPr="00EB4168" w:rsidRDefault="007310BD" w:rsidP="00EB4168">
      <w:pPr>
        <w:pStyle w:val="2f2"/>
        <w:spacing w:before="312" w:after="312"/>
      </w:pPr>
      <w:r w:rsidRPr="00EB4168">
        <w:t xml:space="preserve"> port link-type trunk</w:t>
      </w:r>
    </w:p>
    <w:p w14:paraId="5204F75D" w14:textId="77777777" w:rsidR="007310BD" w:rsidRPr="00EB4168" w:rsidRDefault="007310BD" w:rsidP="00EB4168">
      <w:pPr>
        <w:pStyle w:val="2f2"/>
        <w:spacing w:before="312" w:after="312"/>
      </w:pPr>
      <w:r w:rsidRPr="00EB4168">
        <w:t xml:space="preserve"> port trunk allow-pass vlan 23</w:t>
      </w:r>
    </w:p>
    <w:p w14:paraId="2392902A" w14:textId="77777777" w:rsidR="007310BD" w:rsidRPr="00EB4168" w:rsidRDefault="007310BD" w:rsidP="00EB4168">
      <w:pPr>
        <w:pStyle w:val="2f2"/>
        <w:spacing w:before="312" w:after="312"/>
      </w:pPr>
      <w:r w:rsidRPr="00EB4168">
        <w:t>#</w:t>
      </w:r>
    </w:p>
    <w:p w14:paraId="48B16BE1" w14:textId="77777777" w:rsidR="007310BD" w:rsidRPr="00EB4168" w:rsidRDefault="007310BD" w:rsidP="00EB4168">
      <w:pPr>
        <w:pStyle w:val="2f2"/>
        <w:spacing w:before="312" w:after="312"/>
      </w:pPr>
      <w:r w:rsidRPr="00EB4168">
        <w:t>interface LoopBack0</w:t>
      </w:r>
    </w:p>
    <w:p w14:paraId="598481A9" w14:textId="77777777" w:rsidR="007310BD" w:rsidRPr="00EB4168" w:rsidRDefault="007310BD" w:rsidP="00EB4168">
      <w:pPr>
        <w:pStyle w:val="2f2"/>
        <w:spacing w:before="312" w:after="312"/>
      </w:pPr>
      <w:r w:rsidRPr="00EB4168">
        <w:t xml:space="preserve"> ip address 10.0.3.3 255.255.255.255</w:t>
      </w:r>
    </w:p>
    <w:p w14:paraId="4B6F11F3" w14:textId="77777777" w:rsidR="007310BD" w:rsidRPr="00EB4168" w:rsidRDefault="007310BD" w:rsidP="00EB4168">
      <w:pPr>
        <w:pStyle w:val="2f2"/>
        <w:spacing w:before="312" w:after="312"/>
      </w:pPr>
      <w:r w:rsidRPr="00EB4168">
        <w:t>#</w:t>
      </w:r>
    </w:p>
    <w:p w14:paraId="7F108425" w14:textId="77777777" w:rsidR="007310BD" w:rsidRPr="00EB4168" w:rsidRDefault="007310BD" w:rsidP="00EB4168">
      <w:pPr>
        <w:pStyle w:val="2f2"/>
        <w:spacing w:before="312" w:after="312"/>
      </w:pPr>
      <w:r w:rsidRPr="00EB4168">
        <w:t>interface Nve1</w:t>
      </w:r>
    </w:p>
    <w:p w14:paraId="37AA7CB9" w14:textId="77777777" w:rsidR="007310BD" w:rsidRPr="00EB4168" w:rsidRDefault="007310BD" w:rsidP="00EB4168">
      <w:pPr>
        <w:pStyle w:val="2f2"/>
        <w:spacing w:before="312" w:after="312"/>
      </w:pPr>
      <w:r w:rsidRPr="00EB4168">
        <w:t xml:space="preserve"> source 10.0.3.3</w:t>
      </w:r>
    </w:p>
    <w:p w14:paraId="227F93A9" w14:textId="77777777" w:rsidR="007310BD" w:rsidRPr="00EB4168" w:rsidRDefault="007310BD" w:rsidP="00EB4168">
      <w:pPr>
        <w:pStyle w:val="2f2"/>
        <w:spacing w:before="312" w:after="312"/>
      </w:pPr>
      <w:r w:rsidRPr="00EB4168">
        <w:t xml:space="preserve"> vni 2000 head-end peer-list 10.0.2.2</w:t>
      </w:r>
    </w:p>
    <w:p w14:paraId="135074B1" w14:textId="77777777" w:rsidR="007310BD" w:rsidRPr="00EB4168" w:rsidRDefault="007310BD" w:rsidP="00EB4168">
      <w:pPr>
        <w:pStyle w:val="2f2"/>
        <w:spacing w:before="312" w:after="312"/>
      </w:pPr>
      <w:r w:rsidRPr="00EB4168">
        <w:t>#</w:t>
      </w:r>
    </w:p>
    <w:p w14:paraId="109969EB" w14:textId="77777777" w:rsidR="007310BD" w:rsidRPr="00EB4168" w:rsidRDefault="007310BD" w:rsidP="00EB4168">
      <w:pPr>
        <w:pStyle w:val="2f2"/>
        <w:spacing w:before="312" w:after="312"/>
      </w:pPr>
      <w:r w:rsidRPr="00EB4168">
        <w:t>ospf 1 router-id 10.0.3.3</w:t>
      </w:r>
    </w:p>
    <w:p w14:paraId="68811803" w14:textId="77777777" w:rsidR="007310BD" w:rsidRPr="00EB4168" w:rsidRDefault="007310BD" w:rsidP="00EB4168">
      <w:pPr>
        <w:pStyle w:val="2f2"/>
        <w:spacing w:before="312" w:after="312"/>
      </w:pPr>
      <w:r w:rsidRPr="00EB4168">
        <w:t xml:space="preserve"> area 0.0.0.0</w:t>
      </w:r>
    </w:p>
    <w:p w14:paraId="3B831B68" w14:textId="77777777" w:rsidR="007310BD" w:rsidRPr="00EB4168" w:rsidRDefault="007310BD" w:rsidP="00EB4168">
      <w:pPr>
        <w:pStyle w:val="2f2"/>
        <w:spacing w:before="312" w:after="312"/>
      </w:pPr>
      <w:r w:rsidRPr="00EB4168">
        <w:t xml:space="preserve">  network 10.0.3.3 0.0.0.0</w:t>
      </w:r>
    </w:p>
    <w:p w14:paraId="2FBF4956" w14:textId="77777777" w:rsidR="007310BD" w:rsidRPr="00EB4168" w:rsidRDefault="007310BD" w:rsidP="00EB4168">
      <w:pPr>
        <w:pStyle w:val="2f2"/>
        <w:spacing w:before="312" w:after="312"/>
      </w:pPr>
      <w:r w:rsidRPr="00EB4168">
        <w:t xml:space="preserve">  network 10.0.23.0 0.0.0.255</w:t>
      </w:r>
    </w:p>
    <w:p w14:paraId="586D38F0" w14:textId="77777777" w:rsidR="007310BD" w:rsidRPr="00EB4168" w:rsidRDefault="007310BD" w:rsidP="00EB4168">
      <w:pPr>
        <w:pStyle w:val="2f2"/>
        <w:spacing w:before="312" w:after="312"/>
      </w:pPr>
      <w:r w:rsidRPr="00EB4168">
        <w:t>#</w:t>
      </w:r>
    </w:p>
    <w:p w14:paraId="712E4113" w14:textId="77777777" w:rsidR="007310BD" w:rsidRDefault="007310BD" w:rsidP="00EB4168">
      <w:pPr>
        <w:pStyle w:val="2f2"/>
        <w:spacing w:before="312" w:after="312"/>
      </w:pPr>
      <w:r w:rsidRPr="00EB4168">
        <w:t>Return</w:t>
      </w:r>
    </w:p>
    <w:p w14:paraId="6DEDF32F" w14:textId="154330F6" w:rsidR="0079412F" w:rsidRDefault="0079412F" w:rsidP="0079412F">
      <w:pPr>
        <w:pStyle w:val="3"/>
      </w:pPr>
      <w:bookmarkStart w:id="72" w:name="_Toc62638025"/>
      <w:r>
        <w:rPr>
          <w:rFonts w:hint="eastAsia"/>
        </w:rPr>
        <w:t>Quiz</w:t>
      </w:r>
      <w:bookmarkEnd w:id="72"/>
    </w:p>
    <w:p w14:paraId="4DBA12E6" w14:textId="6EEF5833" w:rsidR="0079412F" w:rsidRPr="00EB4168" w:rsidRDefault="0079412F" w:rsidP="0079412F">
      <w:pPr>
        <w:pStyle w:val="1e"/>
      </w:pPr>
      <w:r>
        <w:rPr>
          <w:rFonts w:hint="eastAsia"/>
        </w:rPr>
        <w:t>What</w:t>
      </w:r>
      <w:r>
        <w:t xml:space="preserve"> is the advantage of centralized gateway</w:t>
      </w:r>
      <w:r w:rsidR="0066367D">
        <w:t>s</w:t>
      </w:r>
      <w:r>
        <w:t xml:space="preserve"> compared with the distribute</w:t>
      </w:r>
      <w:r w:rsidR="0066367D">
        <w:t>d</w:t>
      </w:r>
      <w:r>
        <w:t xml:space="preserve"> gateway</w:t>
      </w:r>
      <w:r w:rsidR="0066367D">
        <w:t>s</w:t>
      </w:r>
      <w:r>
        <w:rPr>
          <w:rFonts w:hint="eastAsia"/>
        </w:rPr>
        <w:t>？</w:t>
      </w:r>
    </w:p>
    <w:p w14:paraId="2B48BA9C" w14:textId="1D66A752" w:rsidR="00EB4168" w:rsidRDefault="00EB4168">
      <w:pPr>
        <w:topLinePunct w:val="0"/>
        <w:adjustRightInd/>
        <w:snapToGrid/>
        <w:spacing w:before="0" w:after="0" w:line="240" w:lineRule="auto"/>
        <w:ind w:left="0"/>
        <w:rPr>
          <w:rFonts w:ascii="Huawei Sans" w:hAnsi="Huawei Sans"/>
          <w:sz w:val="21"/>
        </w:rPr>
      </w:pPr>
      <w:r>
        <w:br w:type="page"/>
      </w:r>
    </w:p>
    <w:p w14:paraId="307C031D" w14:textId="77777777" w:rsidR="00EB4168" w:rsidRPr="00EB4168" w:rsidRDefault="00EB4168" w:rsidP="00EB4168">
      <w:pPr>
        <w:pStyle w:val="2"/>
      </w:pPr>
      <w:bookmarkStart w:id="73" w:name="_Toc60066246"/>
      <w:bookmarkStart w:id="74" w:name="_Toc60607029"/>
      <w:bookmarkStart w:id="75" w:name="_Toc62638026"/>
      <w:r w:rsidRPr="00EB4168">
        <w:t>Distributed VXLAN Gateway</w:t>
      </w:r>
      <w:bookmarkEnd w:id="73"/>
      <w:bookmarkEnd w:id="74"/>
      <w:bookmarkEnd w:id="75"/>
    </w:p>
    <w:p w14:paraId="20904DF2" w14:textId="77777777" w:rsidR="00EB4168" w:rsidRPr="00EB4168" w:rsidRDefault="00EB4168" w:rsidP="00804F8D">
      <w:pPr>
        <w:pStyle w:val="3"/>
      </w:pPr>
      <w:bookmarkStart w:id="76" w:name="_Toc60066247"/>
      <w:bookmarkStart w:id="77" w:name="_Toc60607030"/>
      <w:bookmarkStart w:id="78" w:name="_Toc62638027"/>
      <w:r w:rsidRPr="00EB4168">
        <w:t>Introduction</w:t>
      </w:r>
      <w:bookmarkEnd w:id="76"/>
      <w:bookmarkEnd w:id="77"/>
      <w:bookmarkEnd w:id="78"/>
    </w:p>
    <w:p w14:paraId="5B0B11A8" w14:textId="77777777" w:rsidR="00EB4168" w:rsidRPr="00EB4168" w:rsidRDefault="00EB4168" w:rsidP="00804F8D">
      <w:pPr>
        <w:pStyle w:val="4"/>
        <w:rPr>
          <w:rFonts w:hint="default"/>
        </w:rPr>
      </w:pPr>
      <w:r w:rsidRPr="00EB4168">
        <w:t>About This Lab</w:t>
      </w:r>
    </w:p>
    <w:p w14:paraId="52B14494" w14:textId="77777777" w:rsidR="00EB4168" w:rsidRPr="00EB4168" w:rsidRDefault="00EB4168" w:rsidP="0038023D">
      <w:pPr>
        <w:pStyle w:val="1e"/>
      </w:pPr>
      <w:r w:rsidRPr="00EB4168">
        <w:t>This lab guides you through how to configure distributed VXLAN gateways and BGP EVPN, so that terminals on different network segments can communicate at Layer 3 across the VXLAN network.</w:t>
      </w:r>
    </w:p>
    <w:p w14:paraId="75A0C6D7" w14:textId="77777777" w:rsidR="00EB4168" w:rsidRPr="00EB4168" w:rsidRDefault="00EB4168" w:rsidP="00804F8D">
      <w:pPr>
        <w:pStyle w:val="4"/>
        <w:rPr>
          <w:rFonts w:hint="default"/>
        </w:rPr>
      </w:pPr>
      <w:r w:rsidRPr="00EB4168">
        <w:t>Objectives</w:t>
      </w:r>
    </w:p>
    <w:p w14:paraId="33F92795" w14:textId="77777777" w:rsidR="00EB4168" w:rsidRPr="00EB4168" w:rsidRDefault="00EB4168" w:rsidP="0038023D">
      <w:pPr>
        <w:pStyle w:val="1e"/>
      </w:pPr>
      <w:r w:rsidRPr="00EB4168">
        <w:t>Upon completion of this lab, you will be able to:</w:t>
      </w:r>
    </w:p>
    <w:p w14:paraId="7870542B" w14:textId="77777777" w:rsidR="00EB4168" w:rsidRPr="00EB4168" w:rsidRDefault="00EB4168" w:rsidP="00EB4168">
      <w:pPr>
        <w:pStyle w:val="4a"/>
      </w:pPr>
      <w:r w:rsidRPr="00EB4168">
        <w:t>Configure distributed VXLAN gateways to implement Layer 3 communication.</w:t>
      </w:r>
    </w:p>
    <w:p w14:paraId="0859FC0C" w14:textId="77777777" w:rsidR="00EB4168" w:rsidRPr="00EB4168" w:rsidRDefault="00EB4168" w:rsidP="00EB4168">
      <w:pPr>
        <w:pStyle w:val="4a"/>
      </w:pPr>
      <w:r w:rsidRPr="00EB4168">
        <w:t>Describe the packet forwarding process on the same network segment or across different network segments in the distributed VXLAN gateway scenario.</w:t>
      </w:r>
    </w:p>
    <w:p w14:paraId="7F2706BD" w14:textId="77777777" w:rsidR="00EB4168" w:rsidRPr="00EB4168" w:rsidRDefault="00EB4168" w:rsidP="00804F8D">
      <w:pPr>
        <w:pStyle w:val="4"/>
        <w:rPr>
          <w:rFonts w:hint="default"/>
        </w:rPr>
      </w:pPr>
      <w:r w:rsidRPr="00EB4168">
        <w:t>Networking Topology</w:t>
      </w:r>
    </w:p>
    <w:p w14:paraId="372FB57C" w14:textId="0EC956A7" w:rsidR="00EB4168" w:rsidRDefault="00EB4168" w:rsidP="0038023D">
      <w:pPr>
        <w:pStyle w:val="1e"/>
      </w:pPr>
      <w:r w:rsidRPr="00EB4168">
        <w:rPr>
          <w:noProof/>
        </w:rPr>
        <w:drawing>
          <wp:inline distT="0" distB="0" distL="0" distR="0" wp14:anchorId="5D0DF765" wp14:editId="457C4C4A">
            <wp:extent cx="5454000" cy="2613211"/>
            <wp:effectExtent l="19050" t="19050" r="13970" b="1587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454000" cy="2613211"/>
                    </a:xfrm>
                    <a:prstGeom prst="rect">
                      <a:avLst/>
                    </a:prstGeom>
                    <a:ln w="12700">
                      <a:solidFill>
                        <a:schemeClr val="bg1">
                          <a:lumMod val="85000"/>
                        </a:schemeClr>
                      </a:solidFill>
                    </a:ln>
                  </pic:spPr>
                </pic:pic>
              </a:graphicData>
            </a:graphic>
          </wp:inline>
        </w:drawing>
      </w:r>
    </w:p>
    <w:p w14:paraId="5B6448B0" w14:textId="77777777" w:rsidR="00B91A88" w:rsidRPr="00EB4168" w:rsidRDefault="00B91A88" w:rsidP="008E3CFD">
      <w:pPr>
        <w:pStyle w:val="9"/>
      </w:pPr>
      <w:r w:rsidRPr="00EB4168">
        <w:t>Distributed VXLAN gateway topology</w:t>
      </w:r>
    </w:p>
    <w:p w14:paraId="3C5218BC" w14:textId="77777777" w:rsidR="00EB4168" w:rsidRPr="00EB4168" w:rsidRDefault="00EB4168" w:rsidP="0038023D">
      <w:pPr>
        <w:pStyle w:val="1e"/>
      </w:pPr>
      <w:r w:rsidRPr="00EB4168">
        <w:t>Loopback0 interfaces are created on SW1, SW2, and SW3, and their IP addresses are in the format of 10.0.</w:t>
      </w:r>
      <w:r w:rsidRPr="00EB4168">
        <w:rPr>
          <w:i/>
        </w:rPr>
        <w:t>x</w:t>
      </w:r>
      <w:r w:rsidRPr="00EB4168">
        <w:t>.</w:t>
      </w:r>
      <w:r w:rsidRPr="00EB4168">
        <w:rPr>
          <w:i/>
        </w:rPr>
        <w:t>x</w:t>
      </w:r>
      <w:r w:rsidRPr="00EB4168">
        <w:t xml:space="preserve">, where </w:t>
      </w:r>
      <w:r w:rsidRPr="00EB4168">
        <w:rPr>
          <w:i/>
        </w:rPr>
        <w:t>x</w:t>
      </w:r>
      <w:r w:rsidRPr="00EB4168">
        <w:t xml:space="preserve"> indicates the device ID.</w:t>
      </w:r>
    </w:p>
    <w:p w14:paraId="348BB119" w14:textId="77777777" w:rsidR="00EB4168" w:rsidRPr="00EB4168" w:rsidRDefault="00EB4168" w:rsidP="0038023D">
      <w:pPr>
        <w:pStyle w:val="1e"/>
      </w:pPr>
      <w:r w:rsidRPr="00EB4168">
        <w:t>A trunk link is established between SW1 and SW2, which allows packets from VLAN 12 to pass through. VLANIF 12 is created on SW1 and SW2 for Layer 3 communication, and its IP address is set to 10.0.12.</w:t>
      </w:r>
      <w:r w:rsidRPr="00EB4168">
        <w:rPr>
          <w:i/>
        </w:rPr>
        <w:t>x</w:t>
      </w:r>
      <w:r w:rsidRPr="00EB4168">
        <w:t>/24, where x indicates the device ID.</w:t>
      </w:r>
    </w:p>
    <w:p w14:paraId="6E15ECE3" w14:textId="77777777" w:rsidR="00EB4168" w:rsidRPr="00EB4168" w:rsidRDefault="00EB4168" w:rsidP="0038023D">
      <w:pPr>
        <w:pStyle w:val="1e"/>
      </w:pPr>
      <w:r w:rsidRPr="00EB4168">
        <w:t>A trunk link is established between SW2 and SW3, which allows packets from VLAN 23 to pass through. VLANIF 23 is created on SW2 and SW3 for Layer 3 communication, and its IP address is set to 10.0.23.</w:t>
      </w:r>
      <w:r w:rsidRPr="00EB4168">
        <w:rPr>
          <w:i/>
        </w:rPr>
        <w:t>x</w:t>
      </w:r>
      <w:r w:rsidRPr="00EB4168">
        <w:t>/24, where x indicates the device ID.</w:t>
      </w:r>
    </w:p>
    <w:p w14:paraId="5A2DB461" w14:textId="77777777" w:rsidR="00EB4168" w:rsidRPr="00EB4168" w:rsidRDefault="00EB4168" w:rsidP="0038023D">
      <w:pPr>
        <w:pStyle w:val="1e"/>
      </w:pPr>
      <w:r w:rsidRPr="00EB4168">
        <w:t>OSPF runs on SW1, SW2, and SW3, the IP address of Loopback0 is used as the router ID, and OSPF is enabled on loopback and interconnection interfaces.</w:t>
      </w:r>
    </w:p>
    <w:p w14:paraId="266DC714" w14:textId="77777777" w:rsidR="00EB4168" w:rsidRPr="00EB4168" w:rsidRDefault="00EB4168" w:rsidP="0038023D">
      <w:pPr>
        <w:pStyle w:val="1e"/>
      </w:pPr>
      <w:r w:rsidRPr="00EB4168">
        <w:t>SW1 and SW3 use the IP address of Loopback0 as the source address of the VXLAN NVE interface to transmit traffic of BD 10 and BD 20.</w:t>
      </w:r>
    </w:p>
    <w:p w14:paraId="5C7B1BF0" w14:textId="27C68ABD" w:rsidR="00EB4168" w:rsidRPr="00EB4168" w:rsidRDefault="00EB4168" w:rsidP="0038023D">
      <w:pPr>
        <w:pStyle w:val="1e"/>
      </w:pPr>
      <w:r w:rsidRPr="00EB4168">
        <w:t>ACC-1 and ACC-2 function as access switches and connect to PC1, PC2, and PC3 through access interfaces. On ACC-1, PC1 is added to VLAN 100. On ACC-2, PC2 and PC3 are added to VLAN 100 and VLAN 200</w:t>
      </w:r>
      <w:r w:rsidRPr="00EB4168">
        <w:rPr>
          <w:rFonts w:hint="eastAsia"/>
        </w:rPr>
        <w:t>,</w:t>
      </w:r>
      <w:r w:rsidRPr="00EB4168">
        <w:t xml:space="preserve"> respectively. SW1 and SW2 are connected to ACC-1 and ACC-2 through Layer 2 sub-interfaces. SW1 terminate</w:t>
      </w:r>
      <w:r w:rsidR="002C0CD6">
        <w:t>s packets from VLAN 100, and SW3</w:t>
      </w:r>
      <w:r w:rsidRPr="00EB4168">
        <w:t xml:space="preserve"> terminates packets from VLAN 100 and VLAN 200. In addition, the sub-interfaces are associated with BD 10 and BD 20.</w:t>
      </w:r>
    </w:p>
    <w:p w14:paraId="79EB9F93" w14:textId="77777777" w:rsidR="00EB4168" w:rsidRPr="00EB4168" w:rsidRDefault="00EB4168" w:rsidP="0038023D">
      <w:pPr>
        <w:pStyle w:val="1e"/>
      </w:pPr>
      <w:r w:rsidRPr="00EB4168">
        <w:t>VBDIF 10 and VBDIF 20 are created on SW1 and SW3 to function as the gateways (distributed gateways) for terminals in BD 10 and BD 20. A BGP EVPN peer relationship is established between SW1 and SW3 to transmit Type 2 routes, thereby transmitting host routes and MAC addresses.</w:t>
      </w:r>
    </w:p>
    <w:p w14:paraId="5F55BEFD" w14:textId="5C063F3B" w:rsidR="00EB4168" w:rsidRPr="00EB4168" w:rsidRDefault="00EB4168" w:rsidP="00804F8D">
      <w:pPr>
        <w:pStyle w:val="3"/>
      </w:pPr>
      <w:bookmarkStart w:id="79" w:name="_Toc60066248"/>
      <w:bookmarkStart w:id="80" w:name="_Toc60607031"/>
      <w:bookmarkStart w:id="81" w:name="_Toc62638028"/>
      <w:r w:rsidRPr="00EB4168">
        <w:t>Lab Configuration</w:t>
      </w:r>
      <w:bookmarkEnd w:id="79"/>
      <w:bookmarkEnd w:id="80"/>
      <w:bookmarkEnd w:id="81"/>
    </w:p>
    <w:p w14:paraId="778CE206" w14:textId="77777777" w:rsidR="00EB4168" w:rsidRPr="00EB4168" w:rsidRDefault="00EB4168" w:rsidP="00804F8D">
      <w:pPr>
        <w:pStyle w:val="4"/>
        <w:rPr>
          <w:rFonts w:hint="default"/>
        </w:rPr>
      </w:pPr>
      <w:r w:rsidRPr="00EB4168">
        <w:t>Configuration Roadmap</w:t>
      </w:r>
    </w:p>
    <w:p w14:paraId="72C7F284" w14:textId="77777777" w:rsidR="00EB4168" w:rsidRPr="00EB4168" w:rsidRDefault="00EB4168" w:rsidP="00A53338">
      <w:pPr>
        <w:pStyle w:val="1e"/>
        <w:numPr>
          <w:ilvl w:val="0"/>
          <w:numId w:val="24"/>
        </w:numPr>
      </w:pPr>
      <w:r w:rsidRPr="00EB4168">
        <w:t>Complete connectivity configuration.</w:t>
      </w:r>
    </w:p>
    <w:p w14:paraId="7BAFB958" w14:textId="77777777" w:rsidR="00EB4168" w:rsidRPr="00EB4168" w:rsidRDefault="00EB4168" w:rsidP="00A53338">
      <w:pPr>
        <w:pStyle w:val="1e"/>
        <w:numPr>
          <w:ilvl w:val="0"/>
          <w:numId w:val="24"/>
        </w:numPr>
      </w:pPr>
      <w:r w:rsidRPr="00EB4168">
        <w:t>Configure a service access point.</w:t>
      </w:r>
    </w:p>
    <w:p w14:paraId="1F666DDD" w14:textId="77777777" w:rsidR="00EB4168" w:rsidRPr="00EB4168" w:rsidRDefault="00EB4168" w:rsidP="00A53338">
      <w:pPr>
        <w:pStyle w:val="1e"/>
        <w:numPr>
          <w:ilvl w:val="0"/>
          <w:numId w:val="24"/>
        </w:numPr>
      </w:pPr>
      <w:r w:rsidRPr="00EB4168">
        <w:t>Create a VBDIF interface and configure an NVE interface.</w:t>
      </w:r>
    </w:p>
    <w:p w14:paraId="37918BBB" w14:textId="77777777" w:rsidR="00EB4168" w:rsidRPr="00EB4168" w:rsidRDefault="00EB4168" w:rsidP="00A53338">
      <w:pPr>
        <w:pStyle w:val="1e"/>
        <w:numPr>
          <w:ilvl w:val="0"/>
          <w:numId w:val="24"/>
        </w:numPr>
      </w:pPr>
      <w:r w:rsidRPr="00EB4168">
        <w:t>Configure an EVPN instance and an IP VPN instance, and bind these instances to BDs and VBDIF interfaces.</w:t>
      </w:r>
    </w:p>
    <w:p w14:paraId="65AA539B" w14:textId="77777777" w:rsidR="00EB4168" w:rsidRPr="00EB4168" w:rsidRDefault="00EB4168" w:rsidP="00A53338">
      <w:pPr>
        <w:pStyle w:val="1e"/>
        <w:numPr>
          <w:ilvl w:val="0"/>
          <w:numId w:val="24"/>
        </w:numPr>
      </w:pPr>
      <w:r w:rsidRPr="00EB4168">
        <w:t>Establish a BGP EVPN peer relationship.</w:t>
      </w:r>
    </w:p>
    <w:p w14:paraId="525656DF" w14:textId="77777777" w:rsidR="00EB4168" w:rsidRPr="00EB4168" w:rsidRDefault="00EB4168" w:rsidP="00804F8D">
      <w:pPr>
        <w:pStyle w:val="4"/>
        <w:rPr>
          <w:rFonts w:hint="default"/>
        </w:rPr>
      </w:pPr>
      <w:r w:rsidRPr="00EB4168">
        <w:t>Configuration Procedure</w:t>
      </w:r>
    </w:p>
    <w:p w14:paraId="554F82A0" w14:textId="77777777" w:rsidR="00EB4168" w:rsidRPr="00EB4168" w:rsidRDefault="00EB4168" w:rsidP="00D152A7">
      <w:pPr>
        <w:pStyle w:val="30"/>
        <w:numPr>
          <w:ilvl w:val="5"/>
          <w:numId w:val="78"/>
        </w:numPr>
      </w:pPr>
      <w:r w:rsidRPr="00EB4168">
        <w:t>Complete connectivity configuration.</w:t>
      </w:r>
    </w:p>
    <w:p w14:paraId="66531741" w14:textId="77777777" w:rsidR="00EB4168" w:rsidRPr="00EB4168" w:rsidRDefault="00EB4168" w:rsidP="0038023D">
      <w:pPr>
        <w:pStyle w:val="1e"/>
      </w:pPr>
      <w:r w:rsidRPr="00EB4168">
        <w:t># Name the devices.</w:t>
      </w:r>
    </w:p>
    <w:p w14:paraId="1CAFFE5E" w14:textId="77777777" w:rsidR="00EB4168" w:rsidRPr="00EB4168" w:rsidRDefault="00EB4168" w:rsidP="0038023D">
      <w:pPr>
        <w:pStyle w:val="1e"/>
      </w:pPr>
      <w:r w:rsidRPr="00EB4168">
        <w:t>The configuration details are not provided.</w:t>
      </w:r>
    </w:p>
    <w:p w14:paraId="26BE2940" w14:textId="77777777" w:rsidR="00EB4168" w:rsidRPr="00EB4168" w:rsidRDefault="00EB4168" w:rsidP="0038023D">
      <w:pPr>
        <w:pStyle w:val="1e"/>
      </w:pPr>
      <w:r w:rsidRPr="00EB4168">
        <w:t># On SW1, configure VLANs and interfaces.</w:t>
      </w:r>
    </w:p>
    <w:p w14:paraId="68415291" w14:textId="77777777" w:rsidR="00EB4168" w:rsidRPr="00EB4168" w:rsidRDefault="00EB4168" w:rsidP="00EB4168">
      <w:pPr>
        <w:pStyle w:val="2f2"/>
        <w:spacing w:before="312" w:after="312"/>
      </w:pPr>
      <w:r w:rsidRPr="00EB4168">
        <w:t>[SW1]vlan batch 12 100</w:t>
      </w:r>
    </w:p>
    <w:p w14:paraId="2D09681B" w14:textId="77777777" w:rsidR="00EB4168" w:rsidRPr="00EB4168" w:rsidRDefault="00EB4168" w:rsidP="00EB4168">
      <w:pPr>
        <w:pStyle w:val="2f2"/>
        <w:spacing w:before="312" w:after="312"/>
      </w:pPr>
    </w:p>
    <w:p w14:paraId="5CEBAF12" w14:textId="77777777" w:rsidR="00EB4168" w:rsidRPr="00EB4168" w:rsidRDefault="00EB4168" w:rsidP="00EB4168">
      <w:pPr>
        <w:pStyle w:val="2f2"/>
        <w:spacing w:before="312" w:after="312"/>
      </w:pPr>
      <w:r w:rsidRPr="00EB4168">
        <w:t>[SW1]interface GigabitEthernet0/0/1</w:t>
      </w:r>
    </w:p>
    <w:p w14:paraId="58A82885" w14:textId="77777777" w:rsidR="00EB4168" w:rsidRPr="00EB4168" w:rsidRDefault="00EB4168" w:rsidP="00EB4168">
      <w:pPr>
        <w:pStyle w:val="2f2"/>
        <w:spacing w:before="312" w:after="312"/>
      </w:pPr>
      <w:r w:rsidRPr="00EB4168">
        <w:t>[SW1-GigabitEthernet0/0/1] port link-type trunk</w:t>
      </w:r>
    </w:p>
    <w:p w14:paraId="46274E22" w14:textId="77777777" w:rsidR="00EB4168" w:rsidRPr="00EB4168" w:rsidRDefault="00EB4168" w:rsidP="00EB4168">
      <w:pPr>
        <w:pStyle w:val="2f2"/>
        <w:spacing w:before="312" w:after="312"/>
      </w:pPr>
      <w:r w:rsidRPr="00EB4168">
        <w:t>[SW1-GigabitEthernet0/0/1] port trunk allow-pass vlan 12</w:t>
      </w:r>
    </w:p>
    <w:p w14:paraId="6CED43B1" w14:textId="77777777" w:rsidR="00EB4168" w:rsidRPr="00EB4168" w:rsidRDefault="00EB4168" w:rsidP="00EB4168">
      <w:pPr>
        <w:pStyle w:val="2f2"/>
        <w:spacing w:before="312" w:after="312"/>
      </w:pPr>
      <w:r w:rsidRPr="00EB4168">
        <w:t>[SW1-GigabitEthernet0/0/1] quit</w:t>
      </w:r>
    </w:p>
    <w:p w14:paraId="654AD93B" w14:textId="77777777" w:rsidR="00EB4168" w:rsidRPr="00EB4168" w:rsidRDefault="00EB4168" w:rsidP="00EB4168">
      <w:pPr>
        <w:pStyle w:val="2f2"/>
        <w:spacing w:before="312" w:after="312"/>
      </w:pPr>
    </w:p>
    <w:p w14:paraId="037C9710" w14:textId="77777777" w:rsidR="00EB4168" w:rsidRPr="00EB4168" w:rsidRDefault="00EB4168" w:rsidP="00EB4168">
      <w:pPr>
        <w:pStyle w:val="2f2"/>
        <w:spacing w:before="312" w:after="312"/>
      </w:pPr>
      <w:r w:rsidRPr="00EB4168">
        <w:t>[SW1]interface Vlanif12</w:t>
      </w:r>
    </w:p>
    <w:p w14:paraId="5DBBE022" w14:textId="77777777" w:rsidR="00EB4168" w:rsidRPr="00EB4168" w:rsidRDefault="00EB4168" w:rsidP="00EB4168">
      <w:pPr>
        <w:pStyle w:val="2f2"/>
        <w:spacing w:before="312" w:after="312"/>
      </w:pPr>
      <w:r w:rsidRPr="00EB4168">
        <w:t>[SW1-Vlanif12] ip address 10.0.12.1 255.255.255.0</w:t>
      </w:r>
    </w:p>
    <w:p w14:paraId="0B924F59" w14:textId="77777777" w:rsidR="00EB4168" w:rsidRPr="00EB4168" w:rsidRDefault="00EB4168" w:rsidP="00EB4168">
      <w:pPr>
        <w:pStyle w:val="2f2"/>
        <w:spacing w:before="312" w:after="312"/>
      </w:pPr>
      <w:r w:rsidRPr="00EB4168">
        <w:t>[SW1-Vlanif12] quit</w:t>
      </w:r>
    </w:p>
    <w:p w14:paraId="06FAB864" w14:textId="77777777" w:rsidR="00EB4168" w:rsidRPr="00EB4168" w:rsidRDefault="00EB4168" w:rsidP="00EB4168">
      <w:pPr>
        <w:pStyle w:val="2f2"/>
        <w:spacing w:before="312" w:after="312"/>
      </w:pPr>
    </w:p>
    <w:p w14:paraId="5B808A80" w14:textId="77777777" w:rsidR="00EB4168" w:rsidRPr="00EB4168" w:rsidRDefault="00EB4168" w:rsidP="00EB4168">
      <w:pPr>
        <w:pStyle w:val="2f2"/>
        <w:spacing w:before="312" w:after="312"/>
      </w:pPr>
      <w:r w:rsidRPr="00EB4168">
        <w:t>[SW1]interface LoopBack 0</w:t>
      </w:r>
    </w:p>
    <w:p w14:paraId="6D4E36D9" w14:textId="77777777" w:rsidR="00EB4168" w:rsidRPr="00EB4168" w:rsidRDefault="00EB4168" w:rsidP="00EB4168">
      <w:pPr>
        <w:pStyle w:val="2f2"/>
        <w:spacing w:before="312" w:after="312"/>
      </w:pPr>
      <w:r w:rsidRPr="00EB4168">
        <w:t>[SW1-LoopBack0] ip address 10.0.1.1 32</w:t>
      </w:r>
    </w:p>
    <w:p w14:paraId="6C9B27AD" w14:textId="77777777" w:rsidR="00EB4168" w:rsidRPr="00EB4168" w:rsidRDefault="00EB4168" w:rsidP="00EB4168">
      <w:pPr>
        <w:pStyle w:val="2f2"/>
        <w:spacing w:before="312" w:after="312"/>
      </w:pPr>
      <w:r w:rsidRPr="00EB4168">
        <w:t>[SW1-LoopBack0] quit</w:t>
      </w:r>
    </w:p>
    <w:p w14:paraId="174E1A00" w14:textId="77777777" w:rsidR="00EB4168" w:rsidRPr="00EB4168" w:rsidRDefault="00EB4168" w:rsidP="0038023D">
      <w:pPr>
        <w:pStyle w:val="1e"/>
      </w:pPr>
      <w:r w:rsidRPr="00EB4168">
        <w:t># On SW2, configure VLANs and interfaces.</w:t>
      </w:r>
    </w:p>
    <w:p w14:paraId="2A48391C" w14:textId="77777777" w:rsidR="00EB4168" w:rsidRPr="00EB4168" w:rsidRDefault="00EB4168" w:rsidP="00EB4168">
      <w:pPr>
        <w:pStyle w:val="2f2"/>
        <w:spacing w:before="312" w:after="312"/>
      </w:pPr>
      <w:r w:rsidRPr="00EB4168">
        <w:t>[SW2]vlan batch 12 23</w:t>
      </w:r>
    </w:p>
    <w:p w14:paraId="2FC3A91C" w14:textId="77777777" w:rsidR="00EB4168" w:rsidRPr="00EB4168" w:rsidRDefault="00EB4168" w:rsidP="00EB4168">
      <w:pPr>
        <w:pStyle w:val="2f2"/>
        <w:spacing w:before="312" w:after="312"/>
      </w:pPr>
    </w:p>
    <w:p w14:paraId="003B6B05" w14:textId="77777777" w:rsidR="00EB4168" w:rsidRPr="00EB4168" w:rsidRDefault="00EB4168" w:rsidP="00EB4168">
      <w:pPr>
        <w:pStyle w:val="2f2"/>
        <w:spacing w:before="312" w:after="312"/>
      </w:pPr>
      <w:r w:rsidRPr="00EB4168">
        <w:t>[SW2]interface GigabitEthernet0/0/2</w:t>
      </w:r>
    </w:p>
    <w:p w14:paraId="02855C1D" w14:textId="77777777" w:rsidR="00EB4168" w:rsidRPr="00EB4168" w:rsidRDefault="00EB4168" w:rsidP="00EB4168">
      <w:pPr>
        <w:pStyle w:val="2f2"/>
        <w:spacing w:before="312" w:after="312"/>
      </w:pPr>
      <w:r w:rsidRPr="00EB4168">
        <w:t>[SW2-GigabitEthernet0/0/2] port link-type trunk</w:t>
      </w:r>
    </w:p>
    <w:p w14:paraId="512B67FA" w14:textId="77777777" w:rsidR="00EB4168" w:rsidRPr="00EB4168" w:rsidRDefault="00EB4168" w:rsidP="00EB4168">
      <w:pPr>
        <w:pStyle w:val="2f2"/>
        <w:spacing w:before="312" w:after="312"/>
      </w:pPr>
      <w:r w:rsidRPr="00EB4168">
        <w:t>[SW2-GigabitEthernet0/0/2] port trunk allow-pass vlan 12</w:t>
      </w:r>
    </w:p>
    <w:p w14:paraId="0940C6D1" w14:textId="77777777" w:rsidR="00EB4168" w:rsidRPr="00EB4168" w:rsidRDefault="00EB4168" w:rsidP="00EB4168">
      <w:pPr>
        <w:pStyle w:val="2f2"/>
        <w:spacing w:before="312" w:after="312"/>
      </w:pPr>
      <w:r w:rsidRPr="00EB4168">
        <w:t>[SW2-GigabitEthernet0/0/2] quit</w:t>
      </w:r>
    </w:p>
    <w:p w14:paraId="1517EDC9" w14:textId="77777777" w:rsidR="00EB4168" w:rsidRPr="00EB4168" w:rsidRDefault="00EB4168" w:rsidP="00EB4168">
      <w:pPr>
        <w:pStyle w:val="2f2"/>
        <w:spacing w:before="312" w:after="312"/>
      </w:pPr>
      <w:r w:rsidRPr="00EB4168">
        <w:t>[SW2]interface GigabitEthernet0/0/3</w:t>
      </w:r>
    </w:p>
    <w:p w14:paraId="5209F1CA" w14:textId="77777777" w:rsidR="00EB4168" w:rsidRPr="00EB4168" w:rsidRDefault="00EB4168" w:rsidP="00EB4168">
      <w:pPr>
        <w:pStyle w:val="2f2"/>
        <w:spacing w:before="312" w:after="312"/>
      </w:pPr>
      <w:r w:rsidRPr="00EB4168">
        <w:t>[SW2-GigabitEthernet0/0/3] port link-type trunk</w:t>
      </w:r>
    </w:p>
    <w:p w14:paraId="628DADF2" w14:textId="77777777" w:rsidR="00EB4168" w:rsidRPr="00EB4168" w:rsidRDefault="00EB4168" w:rsidP="00EB4168">
      <w:pPr>
        <w:pStyle w:val="2f2"/>
        <w:spacing w:before="312" w:after="312"/>
      </w:pPr>
      <w:r w:rsidRPr="00EB4168">
        <w:t>[SW2-GigabitEthernet0/0/3] port trunk allow-pass vlan 23</w:t>
      </w:r>
    </w:p>
    <w:p w14:paraId="7056F567" w14:textId="77777777" w:rsidR="00EB4168" w:rsidRPr="00EB4168" w:rsidRDefault="00EB4168" w:rsidP="00EB4168">
      <w:pPr>
        <w:pStyle w:val="2f2"/>
        <w:spacing w:before="312" w:after="312"/>
      </w:pPr>
      <w:r w:rsidRPr="00EB4168">
        <w:t>[SW2-GigabitEthernet0/0/3] quit</w:t>
      </w:r>
    </w:p>
    <w:p w14:paraId="53115E1D" w14:textId="77777777" w:rsidR="00EB4168" w:rsidRPr="00EB4168" w:rsidRDefault="00EB4168" w:rsidP="00EB4168">
      <w:pPr>
        <w:pStyle w:val="2f2"/>
        <w:spacing w:before="312" w:after="312"/>
      </w:pPr>
    </w:p>
    <w:p w14:paraId="5C545560" w14:textId="77777777" w:rsidR="00EB4168" w:rsidRPr="00EB4168" w:rsidRDefault="00EB4168" w:rsidP="00EB4168">
      <w:pPr>
        <w:pStyle w:val="2f2"/>
        <w:spacing w:before="312" w:after="312"/>
      </w:pPr>
      <w:r w:rsidRPr="00EB4168">
        <w:t>[SW2]interface Vlanif12</w:t>
      </w:r>
    </w:p>
    <w:p w14:paraId="2A5C31B9" w14:textId="77777777" w:rsidR="00EB4168" w:rsidRPr="00EB4168" w:rsidRDefault="00EB4168" w:rsidP="00EB4168">
      <w:pPr>
        <w:pStyle w:val="2f2"/>
        <w:spacing w:before="312" w:after="312"/>
      </w:pPr>
      <w:r w:rsidRPr="00EB4168">
        <w:t>[SW2-Vlanif12] ip address 10.0.12.2 255.255.255.0</w:t>
      </w:r>
    </w:p>
    <w:p w14:paraId="2DEC44A0" w14:textId="77777777" w:rsidR="00EB4168" w:rsidRPr="00EB4168" w:rsidRDefault="00EB4168" w:rsidP="00EB4168">
      <w:pPr>
        <w:pStyle w:val="2f2"/>
        <w:spacing w:before="312" w:after="312"/>
      </w:pPr>
      <w:r w:rsidRPr="00EB4168">
        <w:t>[SW2-Vlanif12] quit</w:t>
      </w:r>
    </w:p>
    <w:p w14:paraId="5C116D5D" w14:textId="77777777" w:rsidR="00EB4168" w:rsidRPr="00EB4168" w:rsidRDefault="00EB4168" w:rsidP="00EB4168">
      <w:pPr>
        <w:pStyle w:val="2f2"/>
        <w:spacing w:before="312" w:after="312"/>
      </w:pPr>
      <w:r w:rsidRPr="00EB4168">
        <w:t>[SW2]interface Vlanif23</w:t>
      </w:r>
    </w:p>
    <w:p w14:paraId="239D6E51" w14:textId="77777777" w:rsidR="00EB4168" w:rsidRPr="00EB4168" w:rsidRDefault="00EB4168" w:rsidP="00EB4168">
      <w:pPr>
        <w:pStyle w:val="2f2"/>
        <w:spacing w:before="312" w:after="312"/>
      </w:pPr>
      <w:r w:rsidRPr="00EB4168">
        <w:t>[SW2-Vlanif23] ip address 10.0.23.2 255.255.255.0</w:t>
      </w:r>
    </w:p>
    <w:p w14:paraId="699DD19F" w14:textId="77777777" w:rsidR="00EB4168" w:rsidRPr="00EB4168" w:rsidRDefault="00EB4168" w:rsidP="00EB4168">
      <w:pPr>
        <w:pStyle w:val="2f2"/>
        <w:spacing w:before="312" w:after="312"/>
      </w:pPr>
      <w:r w:rsidRPr="00EB4168">
        <w:t>[SW2-Vlanif23] quit</w:t>
      </w:r>
    </w:p>
    <w:p w14:paraId="667FA371" w14:textId="77777777" w:rsidR="00EB4168" w:rsidRPr="00EB4168" w:rsidRDefault="00EB4168" w:rsidP="00EB4168">
      <w:pPr>
        <w:pStyle w:val="2f2"/>
        <w:spacing w:before="312" w:after="312"/>
      </w:pPr>
    </w:p>
    <w:p w14:paraId="49AE085B" w14:textId="77777777" w:rsidR="00EB4168" w:rsidRPr="00EB4168" w:rsidRDefault="00EB4168" w:rsidP="00EB4168">
      <w:pPr>
        <w:pStyle w:val="2f2"/>
        <w:spacing w:before="312" w:after="312"/>
      </w:pPr>
      <w:r w:rsidRPr="00EB4168">
        <w:t>[SW2]interface LoopBack 0</w:t>
      </w:r>
    </w:p>
    <w:p w14:paraId="348370E3" w14:textId="77777777" w:rsidR="00EB4168" w:rsidRPr="00EB4168" w:rsidRDefault="00EB4168" w:rsidP="00EB4168">
      <w:pPr>
        <w:pStyle w:val="2f2"/>
        <w:spacing w:before="312" w:after="312"/>
      </w:pPr>
      <w:r w:rsidRPr="00EB4168">
        <w:t>[SW2-LoopBack0] ip address 10.0.2.2 32</w:t>
      </w:r>
    </w:p>
    <w:p w14:paraId="318E8889" w14:textId="77777777" w:rsidR="00EB4168" w:rsidRPr="00EB4168" w:rsidRDefault="00EB4168" w:rsidP="00EB4168">
      <w:pPr>
        <w:pStyle w:val="2f2"/>
        <w:spacing w:before="312" w:after="312"/>
      </w:pPr>
      <w:r w:rsidRPr="00EB4168">
        <w:t>[SW2-LoopBack0] quit</w:t>
      </w:r>
    </w:p>
    <w:p w14:paraId="4418C1F7" w14:textId="77777777" w:rsidR="00EB4168" w:rsidRPr="00EB4168" w:rsidRDefault="00EB4168" w:rsidP="00EB4168">
      <w:pPr>
        <w:pStyle w:val="2f2"/>
        <w:spacing w:before="312" w:after="312"/>
      </w:pPr>
    </w:p>
    <w:p w14:paraId="04D6048A" w14:textId="77777777" w:rsidR="00EB4168" w:rsidRPr="00EB4168" w:rsidRDefault="00EB4168" w:rsidP="00EB4168">
      <w:pPr>
        <w:pStyle w:val="2f2"/>
        <w:spacing w:before="312" w:after="312"/>
      </w:pPr>
    </w:p>
    <w:p w14:paraId="7343379A" w14:textId="77777777" w:rsidR="00EB4168" w:rsidRDefault="00EB4168" w:rsidP="0038023D">
      <w:pPr>
        <w:pStyle w:val="1e"/>
        <w:rPr>
          <w:snapToGrid w:val="0"/>
        </w:rPr>
      </w:pPr>
      <w:r w:rsidRPr="00EB4168">
        <w:rPr>
          <w:snapToGrid w:val="0"/>
        </w:rPr>
        <w:t># On SW3, configure VLANs and interfaces.</w:t>
      </w:r>
    </w:p>
    <w:p w14:paraId="2178D383" w14:textId="74B90674" w:rsidR="00EB4168" w:rsidRPr="00EB4168" w:rsidRDefault="00EB4168" w:rsidP="00EB4168">
      <w:pPr>
        <w:pStyle w:val="2f2"/>
        <w:spacing w:before="312" w:after="312"/>
      </w:pPr>
      <w:r w:rsidRPr="00EB4168">
        <w:t>[SW3]vlan batch 23 100 200</w:t>
      </w:r>
    </w:p>
    <w:p w14:paraId="335716F7" w14:textId="77777777" w:rsidR="00EB4168" w:rsidRPr="00EB4168" w:rsidRDefault="00EB4168" w:rsidP="00EB4168">
      <w:pPr>
        <w:pStyle w:val="2f2"/>
        <w:spacing w:before="312" w:after="312"/>
      </w:pPr>
    </w:p>
    <w:p w14:paraId="2F18DB6C" w14:textId="77777777" w:rsidR="00EB4168" w:rsidRPr="00EB4168" w:rsidRDefault="00EB4168" w:rsidP="00EB4168">
      <w:pPr>
        <w:pStyle w:val="2f2"/>
        <w:spacing w:before="312" w:after="312"/>
      </w:pPr>
      <w:r w:rsidRPr="00EB4168">
        <w:t>[SW3]interface GigabitEthernet0/0/1</w:t>
      </w:r>
    </w:p>
    <w:p w14:paraId="67A681F8" w14:textId="77777777" w:rsidR="00EB4168" w:rsidRPr="00EB4168" w:rsidRDefault="00EB4168" w:rsidP="00EB4168">
      <w:pPr>
        <w:pStyle w:val="2f2"/>
        <w:spacing w:before="312" w:after="312"/>
      </w:pPr>
      <w:r w:rsidRPr="00EB4168">
        <w:t>[SW3-GigabitEthernet0/0/1] port link-type trunk</w:t>
      </w:r>
    </w:p>
    <w:p w14:paraId="79D4E8B9" w14:textId="77777777" w:rsidR="00EB4168" w:rsidRPr="00EB4168" w:rsidRDefault="00EB4168" w:rsidP="00EB4168">
      <w:pPr>
        <w:pStyle w:val="2f2"/>
        <w:spacing w:before="312" w:after="312"/>
      </w:pPr>
      <w:r w:rsidRPr="00EB4168">
        <w:t>[SW3-GigabitEthernet0/0/1] port trunk allow-pass vlan 23</w:t>
      </w:r>
    </w:p>
    <w:p w14:paraId="77F0F50B" w14:textId="77777777" w:rsidR="00EB4168" w:rsidRPr="00EB4168" w:rsidRDefault="00EB4168" w:rsidP="00EB4168">
      <w:pPr>
        <w:pStyle w:val="2f2"/>
        <w:spacing w:before="312" w:after="312"/>
      </w:pPr>
      <w:r w:rsidRPr="00EB4168">
        <w:t>[SW3-GigabitEthernet0/0/1] quit</w:t>
      </w:r>
    </w:p>
    <w:p w14:paraId="71F5A04D" w14:textId="77777777" w:rsidR="00EB4168" w:rsidRPr="00EB4168" w:rsidRDefault="00EB4168" w:rsidP="00EB4168">
      <w:pPr>
        <w:pStyle w:val="2f2"/>
        <w:spacing w:before="312" w:after="312"/>
      </w:pPr>
    </w:p>
    <w:p w14:paraId="7713AD2B" w14:textId="77777777" w:rsidR="00EB4168" w:rsidRPr="00EB4168" w:rsidRDefault="00EB4168" w:rsidP="00EB4168">
      <w:pPr>
        <w:pStyle w:val="2f2"/>
        <w:spacing w:before="312" w:after="312"/>
      </w:pPr>
      <w:r w:rsidRPr="00EB4168">
        <w:t>[SW3]interface Vlanif 23</w:t>
      </w:r>
    </w:p>
    <w:p w14:paraId="48E74CEC" w14:textId="77777777" w:rsidR="00EB4168" w:rsidRPr="00EB4168" w:rsidRDefault="00EB4168" w:rsidP="00EB4168">
      <w:pPr>
        <w:pStyle w:val="2f2"/>
        <w:spacing w:before="312" w:after="312"/>
      </w:pPr>
      <w:r w:rsidRPr="00EB4168">
        <w:t>[SW3-Vlanif23] ip address 10.0.23.3 255.255.255.0</w:t>
      </w:r>
    </w:p>
    <w:p w14:paraId="6C7ECEC7" w14:textId="77777777" w:rsidR="00EB4168" w:rsidRPr="00EB4168" w:rsidRDefault="00EB4168" w:rsidP="00EB4168">
      <w:pPr>
        <w:pStyle w:val="2f2"/>
        <w:spacing w:before="312" w:after="312"/>
      </w:pPr>
      <w:r w:rsidRPr="00EB4168">
        <w:t>[SW3-Vlanif23] quit</w:t>
      </w:r>
    </w:p>
    <w:p w14:paraId="57CF885A" w14:textId="77777777" w:rsidR="00EB4168" w:rsidRPr="00EB4168" w:rsidRDefault="00EB4168" w:rsidP="00EB4168">
      <w:pPr>
        <w:pStyle w:val="2f2"/>
        <w:spacing w:before="312" w:after="312"/>
      </w:pPr>
    </w:p>
    <w:p w14:paraId="4FAEB970" w14:textId="77777777" w:rsidR="00EB4168" w:rsidRPr="00EB4168" w:rsidRDefault="00EB4168" w:rsidP="00EB4168">
      <w:pPr>
        <w:pStyle w:val="2f2"/>
        <w:spacing w:before="312" w:after="312"/>
      </w:pPr>
      <w:r w:rsidRPr="00EB4168">
        <w:t>[SW3]interface LoopBack 0</w:t>
      </w:r>
    </w:p>
    <w:p w14:paraId="7D0CE83B" w14:textId="77777777" w:rsidR="00EB4168" w:rsidRPr="00EB4168" w:rsidRDefault="00EB4168" w:rsidP="00EB4168">
      <w:pPr>
        <w:pStyle w:val="2f2"/>
        <w:spacing w:before="312" w:after="312"/>
      </w:pPr>
      <w:r w:rsidRPr="00EB4168">
        <w:t>[SW3-LoopBack0] ip address 10.0.3.3 32</w:t>
      </w:r>
    </w:p>
    <w:p w14:paraId="73362ADF" w14:textId="77777777" w:rsidR="00EB4168" w:rsidRPr="00EB4168" w:rsidRDefault="00EB4168" w:rsidP="00EB4168">
      <w:pPr>
        <w:pStyle w:val="2f2"/>
        <w:spacing w:before="312" w:after="312"/>
      </w:pPr>
      <w:r w:rsidRPr="00EB4168">
        <w:t>[SW3-LoopBack0] quit</w:t>
      </w:r>
    </w:p>
    <w:p w14:paraId="0017AE91" w14:textId="77777777" w:rsidR="00EB4168" w:rsidRPr="00EB4168" w:rsidRDefault="00EB4168" w:rsidP="0038023D">
      <w:pPr>
        <w:pStyle w:val="1e"/>
      </w:pPr>
      <w:r w:rsidRPr="00EB4168">
        <w:t># Test the connectivity of interconnection interfaces.</w:t>
      </w:r>
    </w:p>
    <w:p w14:paraId="2790A667" w14:textId="77777777" w:rsidR="00EB4168" w:rsidRPr="00EB4168" w:rsidRDefault="00EB4168" w:rsidP="00EB4168">
      <w:pPr>
        <w:pStyle w:val="2f2"/>
        <w:spacing w:before="312" w:after="312"/>
      </w:pPr>
      <w:r w:rsidRPr="00EB4168">
        <w:t>&lt;SW2&gt;ping 10.0.12.1</w:t>
      </w:r>
    </w:p>
    <w:p w14:paraId="734C79F5" w14:textId="77777777" w:rsidR="00EB4168" w:rsidRPr="00EB4168" w:rsidRDefault="00EB4168" w:rsidP="00EB4168">
      <w:pPr>
        <w:pStyle w:val="2f2"/>
        <w:spacing w:before="312" w:after="312"/>
      </w:pPr>
      <w:r w:rsidRPr="00EB4168">
        <w:t xml:space="preserve">  PING 10.0.12.1: 56  data bytes, press CTRL_C to break</w:t>
      </w:r>
    </w:p>
    <w:p w14:paraId="57EFB0DA" w14:textId="77777777" w:rsidR="00EB4168" w:rsidRPr="00EB4168" w:rsidRDefault="00EB4168" w:rsidP="00EB4168">
      <w:pPr>
        <w:pStyle w:val="2f2"/>
        <w:spacing w:before="312" w:after="312"/>
      </w:pPr>
      <w:r w:rsidRPr="00EB4168">
        <w:t xml:space="preserve">    Reply from 10.0.12.1: bytes=56 Sequence=1 ttl=255 time=50 ms</w:t>
      </w:r>
    </w:p>
    <w:p w14:paraId="216076FC" w14:textId="77777777" w:rsidR="00EB4168" w:rsidRPr="00EB4168" w:rsidRDefault="00EB4168" w:rsidP="00EB4168">
      <w:pPr>
        <w:pStyle w:val="2f2"/>
        <w:spacing w:before="312" w:after="312"/>
      </w:pPr>
      <w:r w:rsidRPr="00EB4168">
        <w:t xml:space="preserve">    Reply from 10.0.12.1: bytes=56 Sequence=2 ttl=255 time=40 ms</w:t>
      </w:r>
    </w:p>
    <w:p w14:paraId="0CC16895" w14:textId="77777777" w:rsidR="00EB4168" w:rsidRPr="00EB4168" w:rsidRDefault="00EB4168" w:rsidP="00EB4168">
      <w:pPr>
        <w:pStyle w:val="2f2"/>
        <w:spacing w:before="312" w:after="312"/>
      </w:pPr>
      <w:r w:rsidRPr="00EB4168">
        <w:t xml:space="preserve">    Reply from 10.0.12.1: bytes=56 Sequence=3 ttl=255 time=50 ms</w:t>
      </w:r>
    </w:p>
    <w:p w14:paraId="72D5D718" w14:textId="77777777" w:rsidR="00EB4168" w:rsidRPr="00EB4168" w:rsidRDefault="00EB4168" w:rsidP="00EB4168">
      <w:pPr>
        <w:pStyle w:val="2f2"/>
        <w:spacing w:before="312" w:after="312"/>
      </w:pPr>
      <w:r w:rsidRPr="00EB4168">
        <w:t xml:space="preserve">    Reply from 10.0.12.1: bytes=56 Sequence=4 ttl=255 time=40 ms</w:t>
      </w:r>
    </w:p>
    <w:p w14:paraId="10A9B20D" w14:textId="77777777" w:rsidR="00EB4168" w:rsidRPr="00EB4168" w:rsidRDefault="00EB4168" w:rsidP="00EB4168">
      <w:pPr>
        <w:pStyle w:val="2f2"/>
        <w:spacing w:before="312" w:after="312"/>
      </w:pPr>
      <w:r w:rsidRPr="00EB4168">
        <w:t xml:space="preserve">    Reply from 10.0.12.1: bytes=56 Sequence=5 ttl=255 time=30 ms</w:t>
      </w:r>
    </w:p>
    <w:p w14:paraId="592059CA" w14:textId="77777777" w:rsidR="00EB4168" w:rsidRPr="00EB4168" w:rsidRDefault="00EB4168" w:rsidP="00EB4168">
      <w:pPr>
        <w:pStyle w:val="2f2"/>
        <w:spacing w:before="312" w:after="312"/>
      </w:pPr>
      <w:r w:rsidRPr="00EB4168">
        <w:t xml:space="preserve">  --- 10.0.12.1 ping statistics ---</w:t>
      </w:r>
    </w:p>
    <w:p w14:paraId="492175A5" w14:textId="77777777" w:rsidR="00EB4168" w:rsidRPr="00EB4168" w:rsidRDefault="00EB4168" w:rsidP="00EB4168">
      <w:pPr>
        <w:pStyle w:val="2f2"/>
        <w:spacing w:before="312" w:after="312"/>
      </w:pPr>
      <w:r w:rsidRPr="00EB4168">
        <w:t xml:space="preserve">    5 packet(s) transmitted</w:t>
      </w:r>
    </w:p>
    <w:p w14:paraId="23AB1DEC" w14:textId="77777777" w:rsidR="00EB4168" w:rsidRPr="00EB4168" w:rsidRDefault="00EB4168" w:rsidP="00EB4168">
      <w:pPr>
        <w:pStyle w:val="2f2"/>
        <w:spacing w:before="312" w:after="312"/>
      </w:pPr>
      <w:r w:rsidRPr="00EB4168">
        <w:t xml:space="preserve">    5 packet(s) received</w:t>
      </w:r>
    </w:p>
    <w:p w14:paraId="76A7BE8C" w14:textId="77777777" w:rsidR="00EB4168" w:rsidRPr="00EB4168" w:rsidRDefault="00EB4168" w:rsidP="00EB4168">
      <w:pPr>
        <w:pStyle w:val="2f2"/>
        <w:spacing w:before="312" w:after="312"/>
      </w:pPr>
      <w:r w:rsidRPr="00EB4168">
        <w:t xml:space="preserve">    0.00% packet loss</w:t>
      </w:r>
    </w:p>
    <w:p w14:paraId="1C45FC92" w14:textId="77777777" w:rsidR="00EB4168" w:rsidRPr="00EB4168" w:rsidRDefault="00EB4168" w:rsidP="00EB4168">
      <w:pPr>
        <w:pStyle w:val="2f2"/>
        <w:spacing w:before="312" w:after="312"/>
      </w:pPr>
      <w:r w:rsidRPr="00EB4168">
        <w:t>round-trip min/avg/max = 30/42/50 ms</w:t>
      </w:r>
    </w:p>
    <w:p w14:paraId="43F71C52" w14:textId="77777777" w:rsidR="00EB4168" w:rsidRPr="00EB4168" w:rsidRDefault="00EB4168" w:rsidP="00EB4168">
      <w:pPr>
        <w:pStyle w:val="2f2"/>
        <w:spacing w:before="312" w:after="312"/>
      </w:pPr>
      <w:r w:rsidRPr="00EB4168">
        <w:t>&lt;SW2&gt;ping 10.0.23.3</w:t>
      </w:r>
    </w:p>
    <w:p w14:paraId="7A0640DD" w14:textId="77777777" w:rsidR="00EB4168" w:rsidRPr="00EB4168" w:rsidRDefault="00EB4168" w:rsidP="00EB4168">
      <w:pPr>
        <w:pStyle w:val="2f2"/>
        <w:spacing w:before="312" w:after="312"/>
      </w:pPr>
      <w:r w:rsidRPr="00EB4168">
        <w:t xml:space="preserve">  PING 10.0.23.3: 56  data bytes, press CTRL_C to break</w:t>
      </w:r>
    </w:p>
    <w:p w14:paraId="5CF35EA3" w14:textId="77777777" w:rsidR="00EB4168" w:rsidRPr="00EB4168" w:rsidRDefault="00EB4168" w:rsidP="00EB4168">
      <w:pPr>
        <w:pStyle w:val="2f2"/>
        <w:spacing w:before="312" w:after="312"/>
      </w:pPr>
      <w:r w:rsidRPr="00EB4168">
        <w:t xml:space="preserve">    Reply from 10.0.23.3: bytes=56 Sequence=1 ttl=255 time=60 ms</w:t>
      </w:r>
    </w:p>
    <w:p w14:paraId="7F8272E5" w14:textId="77777777" w:rsidR="00EB4168" w:rsidRPr="00EB4168" w:rsidRDefault="00EB4168" w:rsidP="00EB4168">
      <w:pPr>
        <w:pStyle w:val="2f2"/>
        <w:spacing w:before="312" w:after="312"/>
      </w:pPr>
      <w:r w:rsidRPr="00EB4168">
        <w:t xml:space="preserve">    Reply from 10.0.23.3: bytes=56 Sequence=2 ttl=255 time=30 ms</w:t>
      </w:r>
    </w:p>
    <w:p w14:paraId="4A7EB9AC" w14:textId="77777777" w:rsidR="00EB4168" w:rsidRPr="00EB4168" w:rsidRDefault="00EB4168" w:rsidP="00EB4168">
      <w:pPr>
        <w:pStyle w:val="2f2"/>
        <w:spacing w:before="312" w:after="312"/>
      </w:pPr>
      <w:r w:rsidRPr="00EB4168">
        <w:t xml:space="preserve">    Reply from 10.0.23.3: bytes=56 Sequence=3 ttl=255 time=40 ms</w:t>
      </w:r>
    </w:p>
    <w:p w14:paraId="7AA5C656" w14:textId="77777777" w:rsidR="00EB4168" w:rsidRPr="00EB4168" w:rsidRDefault="00EB4168" w:rsidP="00EB4168">
      <w:pPr>
        <w:pStyle w:val="2f2"/>
        <w:spacing w:before="312" w:after="312"/>
      </w:pPr>
      <w:r w:rsidRPr="00EB4168">
        <w:t xml:space="preserve">    Reply from 10.0.23.3: bytes=56 Sequence=4 ttl=255 time=30 ms</w:t>
      </w:r>
    </w:p>
    <w:p w14:paraId="44B6BCB0" w14:textId="77777777" w:rsidR="00EB4168" w:rsidRPr="00EB4168" w:rsidRDefault="00EB4168" w:rsidP="00EB4168">
      <w:pPr>
        <w:pStyle w:val="2f2"/>
        <w:spacing w:before="312" w:after="312"/>
      </w:pPr>
      <w:r w:rsidRPr="00EB4168">
        <w:t xml:space="preserve">    Reply from 10.0.23.3: bytes=56 Sequence=5 ttl=255 time=50 ms</w:t>
      </w:r>
    </w:p>
    <w:p w14:paraId="3171980F" w14:textId="77777777" w:rsidR="00EB4168" w:rsidRPr="00EB4168" w:rsidRDefault="00EB4168" w:rsidP="00EB4168">
      <w:pPr>
        <w:pStyle w:val="2f2"/>
        <w:spacing w:before="312" w:after="312"/>
      </w:pPr>
      <w:r w:rsidRPr="00EB4168">
        <w:t xml:space="preserve">  --- 10.0.23.3 ping statistics ---</w:t>
      </w:r>
    </w:p>
    <w:p w14:paraId="6DE35568" w14:textId="77777777" w:rsidR="00EB4168" w:rsidRPr="00EB4168" w:rsidRDefault="00EB4168" w:rsidP="00EB4168">
      <w:pPr>
        <w:pStyle w:val="2f2"/>
        <w:spacing w:before="312" w:after="312"/>
      </w:pPr>
      <w:r w:rsidRPr="00EB4168">
        <w:t xml:space="preserve">    5 packet(s) transmitted</w:t>
      </w:r>
    </w:p>
    <w:p w14:paraId="45506E71" w14:textId="77777777" w:rsidR="00EB4168" w:rsidRPr="00EB4168" w:rsidRDefault="00EB4168" w:rsidP="00EB4168">
      <w:pPr>
        <w:pStyle w:val="2f2"/>
        <w:spacing w:before="312" w:after="312"/>
      </w:pPr>
      <w:r w:rsidRPr="00EB4168">
        <w:t xml:space="preserve">    5 packet(s) received</w:t>
      </w:r>
    </w:p>
    <w:p w14:paraId="39A9C20A" w14:textId="77777777" w:rsidR="00EB4168" w:rsidRPr="00EB4168" w:rsidRDefault="00EB4168" w:rsidP="00EB4168">
      <w:pPr>
        <w:pStyle w:val="2f2"/>
        <w:spacing w:before="312" w:after="312"/>
      </w:pPr>
      <w:r w:rsidRPr="00EB4168">
        <w:t xml:space="preserve">    0.00% packet loss</w:t>
      </w:r>
    </w:p>
    <w:p w14:paraId="4085BD12" w14:textId="77777777" w:rsidR="00EB4168" w:rsidRPr="00EB4168" w:rsidRDefault="00EB4168" w:rsidP="00EB4168">
      <w:pPr>
        <w:pStyle w:val="2f2"/>
        <w:spacing w:before="312" w:after="312"/>
      </w:pPr>
      <w:r w:rsidRPr="00EB4168">
        <w:t xml:space="preserve">    round-trip min/avg/max = 30/42/60 ms</w:t>
      </w:r>
    </w:p>
    <w:p w14:paraId="65B3214C" w14:textId="77777777" w:rsidR="00EB4168" w:rsidRPr="00EB4168" w:rsidRDefault="00EB4168" w:rsidP="0038023D">
      <w:pPr>
        <w:pStyle w:val="1e"/>
      </w:pPr>
      <w:r w:rsidRPr="00EB4168">
        <w:t>On SW2, test the connectivity with VLANIF interfaces on SW1 and SW3.</w:t>
      </w:r>
    </w:p>
    <w:p w14:paraId="24113E92" w14:textId="77777777" w:rsidR="00EB4168" w:rsidRPr="00EB4168" w:rsidRDefault="00EB4168" w:rsidP="0038023D">
      <w:pPr>
        <w:pStyle w:val="1e"/>
      </w:pPr>
      <w:r w:rsidRPr="00EB4168">
        <w:t># On SW1, configure OSPF.</w:t>
      </w:r>
    </w:p>
    <w:p w14:paraId="449A3856" w14:textId="77777777" w:rsidR="00EB4168" w:rsidRPr="00EB4168" w:rsidRDefault="00EB4168" w:rsidP="00EB4168">
      <w:pPr>
        <w:pStyle w:val="2f2"/>
        <w:spacing w:before="312" w:after="312"/>
      </w:pPr>
      <w:r w:rsidRPr="00EB4168">
        <w:t>[SW1]ospf 1 router-id 10.0.1.1</w:t>
      </w:r>
    </w:p>
    <w:p w14:paraId="6B701827" w14:textId="77777777" w:rsidR="00EB4168" w:rsidRPr="00EB4168" w:rsidRDefault="00EB4168" w:rsidP="00EB4168">
      <w:pPr>
        <w:pStyle w:val="2f2"/>
        <w:spacing w:before="312" w:after="312"/>
      </w:pPr>
      <w:r w:rsidRPr="00EB4168">
        <w:t>[SW1-ospf-1] area 0.0.0.0</w:t>
      </w:r>
    </w:p>
    <w:p w14:paraId="465B7300" w14:textId="77777777" w:rsidR="00EB4168" w:rsidRPr="00EB4168" w:rsidRDefault="00EB4168" w:rsidP="00EB4168">
      <w:pPr>
        <w:pStyle w:val="2f2"/>
        <w:spacing w:before="312" w:after="312"/>
      </w:pPr>
      <w:r w:rsidRPr="00EB4168">
        <w:t>[SW1-ospf-1-area-0.0.0.0] network 10.0.1.1 0.0.0.0</w:t>
      </w:r>
    </w:p>
    <w:p w14:paraId="3D5790F4" w14:textId="77777777" w:rsidR="00EB4168" w:rsidRPr="00EB4168" w:rsidRDefault="00EB4168" w:rsidP="00EB4168">
      <w:pPr>
        <w:pStyle w:val="2f2"/>
        <w:spacing w:before="312" w:after="312"/>
      </w:pPr>
      <w:r w:rsidRPr="00EB4168">
        <w:t>[SW1-ospf-1-area-0.0.0.0] network 10.0.12.0 0.0.0.255</w:t>
      </w:r>
    </w:p>
    <w:p w14:paraId="6360C531" w14:textId="77777777" w:rsidR="00EB4168" w:rsidRPr="00EB4168" w:rsidRDefault="00EB4168" w:rsidP="00EB4168">
      <w:pPr>
        <w:pStyle w:val="2f2"/>
        <w:spacing w:before="312" w:after="312"/>
      </w:pPr>
      <w:r w:rsidRPr="00EB4168">
        <w:t>[SW1-ospf-1-area-0.0.0.0] quit</w:t>
      </w:r>
    </w:p>
    <w:p w14:paraId="1279DFDD" w14:textId="77777777" w:rsidR="00EB4168" w:rsidRPr="00EB4168" w:rsidRDefault="00EB4168" w:rsidP="0038023D">
      <w:pPr>
        <w:pStyle w:val="1e"/>
      </w:pPr>
      <w:r w:rsidRPr="00EB4168">
        <w:t>Use the IP address of Loopback0 as the router ID, and enable OSPF on Loopback0 and VLANIF 12.</w:t>
      </w:r>
    </w:p>
    <w:p w14:paraId="688DECD0" w14:textId="77777777" w:rsidR="00EB4168" w:rsidRPr="00EB4168" w:rsidRDefault="00EB4168" w:rsidP="0038023D">
      <w:pPr>
        <w:pStyle w:val="1e"/>
      </w:pPr>
      <w:r w:rsidRPr="00EB4168">
        <w:t># On SW2, configure OSPF.</w:t>
      </w:r>
    </w:p>
    <w:p w14:paraId="27C2C500" w14:textId="77777777" w:rsidR="00EB4168" w:rsidRPr="00EB4168" w:rsidRDefault="00EB4168" w:rsidP="00EB4168">
      <w:pPr>
        <w:pStyle w:val="2f2"/>
        <w:spacing w:before="312" w:after="312"/>
      </w:pPr>
      <w:r w:rsidRPr="00EB4168">
        <w:t>[SW2]ospf 1 router-id 10.0.2.2</w:t>
      </w:r>
    </w:p>
    <w:p w14:paraId="760C57E1" w14:textId="77777777" w:rsidR="00EB4168" w:rsidRPr="00EB4168" w:rsidRDefault="00EB4168" w:rsidP="00EB4168">
      <w:pPr>
        <w:pStyle w:val="2f2"/>
        <w:spacing w:before="312" w:after="312"/>
      </w:pPr>
      <w:r w:rsidRPr="00EB4168">
        <w:t>[SW2-ospf-1] area 0.0.0.0</w:t>
      </w:r>
    </w:p>
    <w:p w14:paraId="52944C7F" w14:textId="77777777" w:rsidR="00EB4168" w:rsidRPr="00EB4168" w:rsidRDefault="00EB4168" w:rsidP="00EB4168">
      <w:pPr>
        <w:pStyle w:val="2f2"/>
        <w:spacing w:before="312" w:after="312"/>
      </w:pPr>
      <w:r w:rsidRPr="00EB4168">
        <w:t>[SW2-ospf-1-area-0.0.0.0] network 10.0.2.2 0.0.0.0</w:t>
      </w:r>
    </w:p>
    <w:p w14:paraId="1E47846C" w14:textId="77777777" w:rsidR="00EB4168" w:rsidRPr="00EB4168" w:rsidRDefault="00EB4168" w:rsidP="00EB4168">
      <w:pPr>
        <w:pStyle w:val="2f2"/>
        <w:spacing w:before="312" w:after="312"/>
      </w:pPr>
      <w:r w:rsidRPr="00EB4168">
        <w:t>[SW2-ospf-1-area-0.0.0.0] network 10.0.12.0 0.0.0.255</w:t>
      </w:r>
    </w:p>
    <w:p w14:paraId="38AFE65F" w14:textId="77777777" w:rsidR="00EB4168" w:rsidRPr="00EB4168" w:rsidRDefault="00EB4168" w:rsidP="00EB4168">
      <w:pPr>
        <w:pStyle w:val="2f2"/>
        <w:spacing w:before="312" w:after="312"/>
      </w:pPr>
      <w:r w:rsidRPr="00EB4168">
        <w:t>[SW2-ospf-1-area-0.0.0.0] network 10.0.23.0 0.0.0.255</w:t>
      </w:r>
    </w:p>
    <w:p w14:paraId="4F259AC2" w14:textId="77777777" w:rsidR="00EB4168" w:rsidRPr="00EB4168" w:rsidRDefault="00EB4168" w:rsidP="00EB4168">
      <w:pPr>
        <w:pStyle w:val="2f2"/>
        <w:spacing w:before="312" w:after="312"/>
      </w:pPr>
      <w:r w:rsidRPr="00EB4168">
        <w:t>[SW2-ospf-1-area-0.0.0.0] quit</w:t>
      </w:r>
    </w:p>
    <w:p w14:paraId="70AEF2EB" w14:textId="77777777" w:rsidR="00EB4168" w:rsidRPr="00EB4168" w:rsidRDefault="00EB4168" w:rsidP="0038023D">
      <w:pPr>
        <w:pStyle w:val="1e"/>
      </w:pPr>
      <w:r w:rsidRPr="00EB4168">
        <w:t>Use the IP address of Loopback0 as the router ID, and enable OSPF on Loopback0, VLANIF 12, and VLANIF 23.</w:t>
      </w:r>
    </w:p>
    <w:p w14:paraId="02AA1789" w14:textId="77777777" w:rsidR="00EB4168" w:rsidRPr="00EB4168" w:rsidRDefault="00EB4168" w:rsidP="0038023D">
      <w:pPr>
        <w:pStyle w:val="1e"/>
      </w:pPr>
      <w:r w:rsidRPr="00EB4168">
        <w:t># On SW3, configure OSPF.</w:t>
      </w:r>
    </w:p>
    <w:p w14:paraId="5255A77A" w14:textId="77777777" w:rsidR="00EB4168" w:rsidRPr="00EB4168" w:rsidRDefault="00EB4168" w:rsidP="00EB4168">
      <w:pPr>
        <w:pStyle w:val="2f2"/>
        <w:spacing w:before="312" w:after="312"/>
      </w:pPr>
      <w:r w:rsidRPr="00EB4168">
        <w:t>[SW3]ospf 1 router-id 10.0.3.3</w:t>
      </w:r>
    </w:p>
    <w:p w14:paraId="3B06E2D1" w14:textId="77777777" w:rsidR="00EB4168" w:rsidRPr="00EB4168" w:rsidRDefault="00EB4168" w:rsidP="00EB4168">
      <w:pPr>
        <w:pStyle w:val="2f2"/>
        <w:spacing w:before="312" w:after="312"/>
      </w:pPr>
      <w:r w:rsidRPr="00EB4168">
        <w:t>[SW3-ospf-1] area 0.0.0.0</w:t>
      </w:r>
    </w:p>
    <w:p w14:paraId="12384133" w14:textId="77777777" w:rsidR="00EB4168" w:rsidRPr="00EB4168" w:rsidRDefault="00EB4168" w:rsidP="00EB4168">
      <w:pPr>
        <w:pStyle w:val="2f2"/>
        <w:spacing w:before="312" w:after="312"/>
      </w:pPr>
      <w:r w:rsidRPr="00EB4168">
        <w:t>[SW3-ospf-1-area-0.0.0.0] network 10.0.3.3 0.0.0.0</w:t>
      </w:r>
    </w:p>
    <w:p w14:paraId="1329E9C4" w14:textId="77777777" w:rsidR="00EB4168" w:rsidRPr="00EB4168" w:rsidRDefault="00EB4168" w:rsidP="00EB4168">
      <w:pPr>
        <w:pStyle w:val="2f2"/>
        <w:spacing w:before="312" w:after="312"/>
      </w:pPr>
      <w:r w:rsidRPr="00EB4168">
        <w:t>[SW3-ospf-1-area-0.0.0.0] network 10.0.23.0 0.0.0.255</w:t>
      </w:r>
    </w:p>
    <w:p w14:paraId="49F9CC6F" w14:textId="77777777" w:rsidR="00EB4168" w:rsidRPr="00EB4168" w:rsidRDefault="00EB4168" w:rsidP="00EB4168">
      <w:pPr>
        <w:pStyle w:val="2f2"/>
        <w:spacing w:before="312" w:after="312"/>
      </w:pPr>
      <w:r w:rsidRPr="00EB4168">
        <w:t>[SW3-ospf-1-area-0.0.0.0] quit</w:t>
      </w:r>
    </w:p>
    <w:p w14:paraId="0F249C10" w14:textId="77777777" w:rsidR="00EB4168" w:rsidRPr="00EB4168" w:rsidRDefault="00EB4168" w:rsidP="0038023D">
      <w:pPr>
        <w:pStyle w:val="1e"/>
      </w:pPr>
      <w:r w:rsidRPr="00EB4168">
        <w:t>Use the IP address of Loopback0 as the router ID, and enable OSPF on Loopback0 and VLANIF 23.</w:t>
      </w:r>
    </w:p>
    <w:p w14:paraId="0A83CE35" w14:textId="77777777" w:rsidR="00EB4168" w:rsidRPr="00EB4168" w:rsidRDefault="00EB4168" w:rsidP="0038023D">
      <w:pPr>
        <w:pStyle w:val="1e"/>
      </w:pPr>
      <w:r w:rsidRPr="00EB4168">
        <w:t># On SW2</w:t>
      </w:r>
      <w:r w:rsidRPr="00EB4168">
        <w:rPr>
          <w:rFonts w:hint="eastAsia"/>
        </w:rPr>
        <w:t>,</w:t>
      </w:r>
      <w:r w:rsidRPr="00EB4168">
        <w:t xml:space="preserve"> check the OSPF neighbor relationship and OSPF routing table.</w:t>
      </w:r>
    </w:p>
    <w:p w14:paraId="7D8A8A29" w14:textId="77777777" w:rsidR="00EB4168" w:rsidRPr="00EB4168" w:rsidRDefault="00EB4168" w:rsidP="00EB4168">
      <w:pPr>
        <w:pStyle w:val="2f2"/>
        <w:spacing w:before="312" w:after="312"/>
      </w:pPr>
      <w:r w:rsidRPr="00EB4168">
        <w:t>&lt;SW2&gt;display ospf peer</w:t>
      </w:r>
    </w:p>
    <w:p w14:paraId="46E34EF7" w14:textId="77777777" w:rsidR="00EB4168" w:rsidRPr="00EB4168" w:rsidRDefault="00EB4168" w:rsidP="00EB4168">
      <w:pPr>
        <w:pStyle w:val="2f2"/>
        <w:spacing w:before="312" w:after="312"/>
      </w:pPr>
      <w:r w:rsidRPr="00EB4168">
        <w:t xml:space="preserve">  OSPF Process 1 with Router ID 10.0.2.2</w:t>
      </w:r>
    </w:p>
    <w:p w14:paraId="19592E2D" w14:textId="77777777" w:rsidR="00EB4168" w:rsidRPr="00EB4168" w:rsidRDefault="00EB4168" w:rsidP="00EB4168">
      <w:pPr>
        <w:pStyle w:val="2f2"/>
        <w:spacing w:before="312" w:after="312"/>
      </w:pPr>
      <w:r w:rsidRPr="00EB4168">
        <w:t xml:space="preserve">   Neighbors </w:t>
      </w:r>
    </w:p>
    <w:p w14:paraId="0D4D4307" w14:textId="77777777" w:rsidR="00EB4168" w:rsidRPr="00EB4168" w:rsidRDefault="00EB4168" w:rsidP="00EB4168">
      <w:pPr>
        <w:pStyle w:val="2f2"/>
        <w:spacing w:before="312" w:after="312"/>
      </w:pPr>
      <w:r w:rsidRPr="00EB4168">
        <w:t xml:space="preserve"> Area 0.0.0.0 interface 10.0.23.2(Vlanif23)'s neighbors</w:t>
      </w:r>
    </w:p>
    <w:p w14:paraId="68110C60" w14:textId="77777777" w:rsidR="00EB4168" w:rsidRPr="00EB4168" w:rsidRDefault="00EB4168" w:rsidP="00EB4168">
      <w:pPr>
        <w:pStyle w:val="2f2"/>
        <w:spacing w:before="312" w:after="312"/>
      </w:pPr>
      <w:r w:rsidRPr="00EB4168">
        <w:t xml:space="preserve"> Router ID: 10.0.3.3         Address: 10.0.23.3       </w:t>
      </w:r>
    </w:p>
    <w:p w14:paraId="7114BEDA" w14:textId="77777777" w:rsidR="00EB4168" w:rsidRPr="00EB4168" w:rsidRDefault="00EB4168" w:rsidP="00EB4168">
      <w:pPr>
        <w:pStyle w:val="2f2"/>
        <w:spacing w:before="312" w:after="312"/>
      </w:pPr>
      <w:r w:rsidRPr="00EB4168">
        <w:t xml:space="preserve">   </w:t>
      </w:r>
      <w:r w:rsidRPr="00B32214">
        <w:rPr>
          <w:color w:val="C7000B"/>
        </w:rPr>
        <w:t>State: Full</w:t>
      </w:r>
      <w:r w:rsidRPr="00EB4168">
        <w:rPr>
          <w:color w:val="EC7061"/>
        </w:rPr>
        <w:t xml:space="preserve"> </w:t>
      </w:r>
      <w:r w:rsidRPr="00EB4168">
        <w:t xml:space="preserve"> Mode:Nbr is  Master  Priority: 1</w:t>
      </w:r>
    </w:p>
    <w:p w14:paraId="43EA9453" w14:textId="77777777" w:rsidR="00EB4168" w:rsidRPr="00EB4168" w:rsidRDefault="00EB4168" w:rsidP="00EB4168">
      <w:pPr>
        <w:pStyle w:val="2f2"/>
        <w:spacing w:before="312" w:after="312"/>
      </w:pPr>
      <w:r w:rsidRPr="00EB4168">
        <w:t xml:space="preserve">   DR: 10.0.23.3  BDR: 10.0.23.2  MTU: 0    </w:t>
      </w:r>
    </w:p>
    <w:p w14:paraId="194919FC" w14:textId="77777777" w:rsidR="00EB4168" w:rsidRPr="00EB4168" w:rsidRDefault="00EB4168" w:rsidP="00EB4168">
      <w:pPr>
        <w:pStyle w:val="2f2"/>
        <w:spacing w:before="312" w:after="312"/>
      </w:pPr>
      <w:r w:rsidRPr="00EB4168">
        <w:t xml:space="preserve">   Dead timer due in 32  sec </w:t>
      </w:r>
    </w:p>
    <w:p w14:paraId="24768641" w14:textId="77777777" w:rsidR="00EB4168" w:rsidRPr="00EB4168" w:rsidRDefault="00EB4168" w:rsidP="00EB4168">
      <w:pPr>
        <w:pStyle w:val="2f2"/>
        <w:spacing w:before="312" w:after="312"/>
      </w:pPr>
      <w:r w:rsidRPr="00EB4168">
        <w:t xml:space="preserve">   Retrans timer interval: 4 </w:t>
      </w:r>
    </w:p>
    <w:p w14:paraId="72093DCF" w14:textId="77777777" w:rsidR="00EB4168" w:rsidRPr="00EB4168" w:rsidRDefault="00EB4168" w:rsidP="00EB4168">
      <w:pPr>
        <w:pStyle w:val="2f2"/>
        <w:spacing w:before="312" w:after="312"/>
      </w:pPr>
      <w:r w:rsidRPr="00EB4168">
        <w:t xml:space="preserve">   Neighbor is up for 00:04:52     </w:t>
      </w:r>
    </w:p>
    <w:p w14:paraId="67951200" w14:textId="77777777" w:rsidR="00EB4168" w:rsidRPr="00EB4168" w:rsidRDefault="00EB4168" w:rsidP="00EB4168">
      <w:pPr>
        <w:pStyle w:val="2f2"/>
        <w:spacing w:before="312" w:after="312"/>
      </w:pPr>
      <w:r w:rsidRPr="00EB4168">
        <w:t xml:space="preserve">   Authentication Sequence: [ 0 ] </w:t>
      </w:r>
    </w:p>
    <w:p w14:paraId="5CE0881A" w14:textId="77777777" w:rsidR="00EB4168" w:rsidRPr="00EB4168" w:rsidRDefault="00EB4168" w:rsidP="00EB4168">
      <w:pPr>
        <w:pStyle w:val="2f2"/>
        <w:spacing w:before="312" w:after="312"/>
      </w:pPr>
      <w:r w:rsidRPr="00EB4168">
        <w:t xml:space="preserve">   Neighbors </w:t>
      </w:r>
    </w:p>
    <w:p w14:paraId="2CD2422F" w14:textId="77777777" w:rsidR="00EB4168" w:rsidRPr="00EB4168" w:rsidRDefault="00EB4168" w:rsidP="00EB4168">
      <w:pPr>
        <w:pStyle w:val="2f2"/>
        <w:spacing w:before="312" w:after="312"/>
      </w:pPr>
      <w:r w:rsidRPr="00EB4168">
        <w:t xml:space="preserve"> Area 0.0.0.0 interface 10.0.12.2(Vlanif12)'s neighbors</w:t>
      </w:r>
    </w:p>
    <w:p w14:paraId="1941DEC4" w14:textId="77777777" w:rsidR="00EB4168" w:rsidRPr="00EB4168" w:rsidRDefault="00EB4168" w:rsidP="00EB4168">
      <w:pPr>
        <w:pStyle w:val="2f2"/>
        <w:spacing w:before="312" w:after="312"/>
      </w:pPr>
      <w:r w:rsidRPr="00EB4168">
        <w:t xml:space="preserve"> Router ID: 10.0.1.1         Address: 10.0.12.1       </w:t>
      </w:r>
    </w:p>
    <w:p w14:paraId="0F0BC8F1" w14:textId="77777777" w:rsidR="00EB4168" w:rsidRPr="00EB4168" w:rsidRDefault="00EB4168" w:rsidP="00EB4168">
      <w:pPr>
        <w:pStyle w:val="2f2"/>
        <w:spacing w:before="312" w:after="312"/>
      </w:pPr>
      <w:r w:rsidRPr="00EB4168">
        <w:t xml:space="preserve">   </w:t>
      </w:r>
      <w:r w:rsidRPr="00B32214">
        <w:rPr>
          <w:color w:val="C7000B"/>
        </w:rPr>
        <w:t>State: Full</w:t>
      </w:r>
      <w:r w:rsidRPr="00EB4168">
        <w:t xml:space="preserve">  Mode:Nbr is  Slave  Priority: 1</w:t>
      </w:r>
    </w:p>
    <w:p w14:paraId="522880D1" w14:textId="77777777" w:rsidR="00EB4168" w:rsidRPr="00EB4168" w:rsidRDefault="00EB4168" w:rsidP="00EB4168">
      <w:pPr>
        <w:pStyle w:val="2f2"/>
        <w:spacing w:before="312" w:after="312"/>
      </w:pPr>
      <w:r w:rsidRPr="00EB4168">
        <w:t xml:space="preserve">   DR: 10.0.12.1  BDR: 10.0.12.2  MTU: 0    </w:t>
      </w:r>
    </w:p>
    <w:p w14:paraId="76E2C5C3" w14:textId="77777777" w:rsidR="00EB4168" w:rsidRPr="00EB4168" w:rsidRDefault="00EB4168" w:rsidP="00EB4168">
      <w:pPr>
        <w:pStyle w:val="2f2"/>
        <w:spacing w:before="312" w:after="312"/>
      </w:pPr>
      <w:r w:rsidRPr="00EB4168">
        <w:t xml:space="preserve">   Dead timer due in 39  sec </w:t>
      </w:r>
    </w:p>
    <w:p w14:paraId="74C9C2FF" w14:textId="77777777" w:rsidR="00EB4168" w:rsidRPr="00EB4168" w:rsidRDefault="00EB4168" w:rsidP="00EB4168">
      <w:pPr>
        <w:pStyle w:val="2f2"/>
        <w:spacing w:before="312" w:after="312"/>
      </w:pPr>
      <w:r w:rsidRPr="00EB4168">
        <w:t xml:space="preserve">   Retrans timer interval: 6 </w:t>
      </w:r>
    </w:p>
    <w:p w14:paraId="7B4AA5E5" w14:textId="77777777" w:rsidR="00EB4168" w:rsidRPr="00EB4168" w:rsidRDefault="00EB4168" w:rsidP="00EB4168">
      <w:pPr>
        <w:pStyle w:val="2f2"/>
        <w:spacing w:before="312" w:after="312"/>
      </w:pPr>
      <w:r w:rsidRPr="00EB4168">
        <w:t xml:space="preserve">   Neighbor is up for 00:01:39     </w:t>
      </w:r>
    </w:p>
    <w:p w14:paraId="79CB4CBB" w14:textId="77777777" w:rsidR="00EB4168" w:rsidRPr="00EB4168" w:rsidRDefault="00EB4168" w:rsidP="00EB4168">
      <w:pPr>
        <w:pStyle w:val="2f2"/>
        <w:spacing w:before="312" w:after="312"/>
      </w:pPr>
      <w:r w:rsidRPr="00EB4168">
        <w:t xml:space="preserve">   Authentication Sequence: [ 0 ] </w:t>
      </w:r>
    </w:p>
    <w:p w14:paraId="66013835" w14:textId="1459544B" w:rsidR="00EB4168" w:rsidRDefault="00EB4168" w:rsidP="0038023D">
      <w:pPr>
        <w:pStyle w:val="1e"/>
      </w:pPr>
      <w:r w:rsidRPr="00EB4168">
        <w:t>OSPF neighbor relationships have been established between SW1 and SW2 as well as between SW3 and SW2.</w:t>
      </w:r>
    </w:p>
    <w:p w14:paraId="4B39B0CB" w14:textId="77777777" w:rsidR="00EB4168" w:rsidRDefault="00EB4168" w:rsidP="00EB4168">
      <w:pPr>
        <w:pStyle w:val="2f2"/>
        <w:spacing w:before="312" w:after="312"/>
      </w:pPr>
      <w:r>
        <w:rPr>
          <w:rFonts w:hint="eastAsia"/>
        </w:rPr>
        <w:t>&lt;SW2&gt;display</w:t>
      </w:r>
      <w:r>
        <w:rPr>
          <w:rFonts w:hint="eastAsia"/>
        </w:rPr>
        <w:tab/>
        <w:t>ospf</w:t>
      </w:r>
      <w:r>
        <w:rPr>
          <w:rFonts w:hint="eastAsia"/>
        </w:rPr>
        <w:tab/>
        <w:t>routing</w:t>
      </w:r>
      <w:r>
        <w:rPr>
          <w:rFonts w:hint="eastAsia"/>
        </w:rPr>
        <w:tab/>
      </w:r>
    </w:p>
    <w:p w14:paraId="7F40489D" w14:textId="77777777" w:rsidR="00EB4168" w:rsidRDefault="00EB4168" w:rsidP="00EB4168">
      <w:pPr>
        <w:pStyle w:val="2f2"/>
        <w:spacing w:before="312" w:after="312"/>
      </w:pPr>
      <w:r>
        <w:rPr>
          <w:rFonts w:hint="eastAsia"/>
        </w:rPr>
        <w:tab/>
      </w:r>
      <w:r>
        <w:rPr>
          <w:rFonts w:hint="eastAsia"/>
        </w:rPr>
        <w:tab/>
        <w:t>OSPF</w:t>
      </w:r>
      <w:r>
        <w:rPr>
          <w:rFonts w:hint="eastAsia"/>
        </w:rPr>
        <w:tab/>
        <w:t>Process</w:t>
      </w:r>
      <w:r>
        <w:rPr>
          <w:rFonts w:hint="eastAsia"/>
        </w:rPr>
        <w:tab/>
        <w:t>1</w:t>
      </w:r>
      <w:r>
        <w:rPr>
          <w:rFonts w:hint="eastAsia"/>
        </w:rPr>
        <w:tab/>
        <w:t>with</w:t>
      </w:r>
      <w:r>
        <w:rPr>
          <w:rFonts w:hint="eastAsia"/>
        </w:rPr>
        <w:tab/>
        <w:t>Router</w:t>
      </w:r>
      <w:r>
        <w:rPr>
          <w:rFonts w:hint="eastAsia"/>
        </w:rPr>
        <w:tab/>
        <w:t>ID</w:t>
      </w:r>
      <w:r>
        <w:rPr>
          <w:rFonts w:hint="eastAsia"/>
        </w:rPr>
        <w:tab/>
        <w:t>10.0.2.2</w:t>
      </w:r>
    </w:p>
    <w:p w14:paraId="602EAC50" w14:textId="77777777" w:rsidR="00EB4168" w:rsidRDefault="00EB4168" w:rsidP="00EB4168">
      <w:pPr>
        <w:pStyle w:val="2f2"/>
        <w:spacing w:before="312" w:after="312"/>
      </w:pPr>
      <w:r>
        <w:rPr>
          <w:rFonts w:hint="eastAsia"/>
        </w:rPr>
        <w:tab/>
      </w:r>
      <w:r>
        <w:rPr>
          <w:rFonts w:hint="eastAsia"/>
        </w:rPr>
        <w:tab/>
      </w:r>
      <w:r>
        <w:rPr>
          <w:rFonts w:hint="eastAsia"/>
        </w:rPr>
        <w:tab/>
      </w:r>
      <w:r>
        <w:rPr>
          <w:rFonts w:hint="eastAsia"/>
        </w:rPr>
        <w:tab/>
        <w:t>Routing</w:t>
      </w:r>
      <w:r>
        <w:rPr>
          <w:rFonts w:hint="eastAsia"/>
        </w:rPr>
        <w:tab/>
        <w:t>Tables</w:t>
      </w:r>
      <w:r>
        <w:rPr>
          <w:rFonts w:hint="eastAsia"/>
        </w:rPr>
        <w:tab/>
      </w:r>
    </w:p>
    <w:p w14:paraId="79956DDF" w14:textId="77777777" w:rsidR="00EB4168" w:rsidRDefault="00EB4168" w:rsidP="00EB4168">
      <w:pPr>
        <w:pStyle w:val="2f2"/>
        <w:spacing w:before="312" w:after="312"/>
      </w:pPr>
      <w:r>
        <w:rPr>
          <w:rFonts w:hint="eastAsia"/>
        </w:rPr>
        <w:tab/>
        <w:t>Routing</w:t>
      </w:r>
      <w:r>
        <w:rPr>
          <w:rFonts w:hint="eastAsia"/>
        </w:rPr>
        <w:tab/>
        <w:t>for</w:t>
      </w:r>
      <w:r>
        <w:rPr>
          <w:rFonts w:hint="eastAsia"/>
        </w:rPr>
        <w:tab/>
        <w:t>Network</w:t>
      </w:r>
      <w:r>
        <w:rPr>
          <w:rFonts w:hint="eastAsia"/>
        </w:rPr>
        <w:tab/>
      </w:r>
    </w:p>
    <w:p w14:paraId="74A50B08" w14:textId="77777777" w:rsidR="00EB4168" w:rsidRDefault="00EB4168" w:rsidP="00EB4168">
      <w:pPr>
        <w:pStyle w:val="2f2"/>
        <w:spacing w:before="312" w:after="312"/>
      </w:pPr>
      <w:r>
        <w:rPr>
          <w:rFonts w:hint="eastAsia"/>
        </w:rPr>
        <w:tab/>
        <w:t>Destination</w: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t>Cost</w:t>
      </w:r>
      <w:r>
        <w:rPr>
          <w:rFonts w:hint="eastAsia"/>
        </w:rPr>
        <w:tab/>
      </w:r>
      <w:r>
        <w:rPr>
          <w:rFonts w:hint="eastAsia"/>
        </w:rPr>
        <w:tab/>
      </w:r>
      <w:r>
        <w:rPr>
          <w:rFonts w:hint="eastAsia"/>
        </w:rPr>
        <w:tab/>
        <w:t>Type</w: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t>NextHop</w:t>
      </w:r>
      <w:r>
        <w:rPr>
          <w:rFonts w:hint="eastAsia"/>
        </w:rPr>
        <w:tab/>
      </w:r>
      <w:r>
        <w:rPr>
          <w:rFonts w:hint="eastAsia"/>
        </w:rPr>
        <w:tab/>
      </w:r>
      <w:r>
        <w:rPr>
          <w:rFonts w:hint="eastAsia"/>
        </w:rPr>
        <w:tab/>
      </w:r>
      <w:r>
        <w:rPr>
          <w:rFonts w:hint="eastAsia"/>
        </w:rPr>
        <w:tab/>
      </w:r>
      <w:r>
        <w:rPr>
          <w:rFonts w:hint="eastAsia"/>
        </w:rPr>
        <w:tab/>
      </w:r>
      <w:r>
        <w:rPr>
          <w:rFonts w:hint="eastAsia"/>
        </w:rPr>
        <w:tab/>
        <w:t>AdvRouter</w: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t>Area</w:t>
      </w:r>
    </w:p>
    <w:p w14:paraId="7AA51808" w14:textId="3823BC76" w:rsidR="00EB4168" w:rsidRDefault="00EB4168" w:rsidP="00EB4168">
      <w:pPr>
        <w:pStyle w:val="2f2"/>
        <w:spacing w:before="312" w:after="312"/>
      </w:pPr>
      <w:r>
        <w:rPr>
          <w:rFonts w:hint="eastAsia"/>
        </w:rPr>
        <w:tab/>
        <w:t>10.0.2.2/32</w: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t>0</w:t>
      </w:r>
      <w:r>
        <w:rPr>
          <w:rFonts w:hint="eastAsia"/>
        </w:rPr>
        <w:tab/>
      </w:r>
      <w:r>
        <w:rPr>
          <w:rFonts w:hint="eastAsia"/>
        </w:rPr>
        <w:tab/>
      </w:r>
      <w:r>
        <w:rPr>
          <w:rFonts w:hint="eastAsia"/>
        </w:rPr>
        <w:tab/>
      </w:r>
      <w:r>
        <w:rPr>
          <w:rFonts w:hint="eastAsia"/>
        </w:rPr>
        <w:tab/>
      </w:r>
      <w:r>
        <w:rPr>
          <w:rFonts w:hint="eastAsia"/>
        </w:rPr>
        <w:tab/>
        <w:t>Stub</w: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tab/>
      </w:r>
      <w:r>
        <w:rPr>
          <w:rFonts w:hint="eastAsia"/>
        </w:rPr>
        <w:t>10.0.2.2</w: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t>10.0.2.2</w: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t>0.0.0.0</w:t>
      </w:r>
    </w:p>
    <w:p w14:paraId="2A97DAED" w14:textId="197F306F" w:rsidR="00EB4168" w:rsidRDefault="00EB4168" w:rsidP="00EB4168">
      <w:pPr>
        <w:pStyle w:val="2f2"/>
        <w:spacing w:before="312" w:after="312"/>
      </w:pPr>
      <w:r>
        <w:rPr>
          <w:rFonts w:hint="eastAsia"/>
        </w:rPr>
        <w:tab/>
        <w:t>10.0.12.0/24</w: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t>1</w:t>
      </w:r>
      <w:r>
        <w:rPr>
          <w:rFonts w:hint="eastAsia"/>
        </w:rPr>
        <w:tab/>
      </w:r>
      <w:r>
        <w:rPr>
          <w:rFonts w:hint="eastAsia"/>
        </w:rPr>
        <w:tab/>
      </w:r>
      <w:r>
        <w:rPr>
          <w:rFonts w:hint="eastAsia"/>
        </w:rPr>
        <w:tab/>
      </w:r>
      <w:r>
        <w:rPr>
          <w:rFonts w:hint="eastAsia"/>
        </w:rPr>
        <w:tab/>
      </w:r>
      <w:r>
        <w:rPr>
          <w:rFonts w:hint="eastAsia"/>
        </w:rPr>
        <w:tab/>
        <w:t>Transit</w:t>
      </w:r>
      <w:r>
        <w:rPr>
          <w:rFonts w:hint="eastAsia"/>
        </w:rPr>
        <w:tab/>
      </w:r>
      <w:r>
        <w:rPr>
          <w:rFonts w:hint="eastAsia"/>
        </w:rPr>
        <w:tab/>
      </w:r>
      <w:r>
        <w:rPr>
          <w:rFonts w:hint="eastAsia"/>
        </w:rPr>
        <w:tab/>
      </w:r>
      <w:r>
        <w:rPr>
          <w:rFonts w:hint="eastAsia"/>
        </w:rPr>
        <w:tab/>
      </w:r>
      <w:r>
        <w:rPr>
          <w:rFonts w:hint="eastAsia"/>
        </w:rPr>
        <w:tab/>
        <w:t>10.0.12.2</w: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t>10.0.2.2</w: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t>0.0.0.0</w:t>
      </w:r>
    </w:p>
    <w:p w14:paraId="1EB67EDB" w14:textId="77777777" w:rsidR="00EB4168" w:rsidRDefault="00EB4168" w:rsidP="00EB4168">
      <w:pPr>
        <w:pStyle w:val="2f2"/>
        <w:spacing w:before="312" w:after="312"/>
      </w:pPr>
      <w:r>
        <w:rPr>
          <w:rFonts w:hint="eastAsia"/>
        </w:rPr>
        <w:tab/>
        <w:t>10.0.23.0/24</w: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t>1</w:t>
      </w:r>
      <w:r>
        <w:rPr>
          <w:rFonts w:hint="eastAsia"/>
        </w:rPr>
        <w:tab/>
      </w:r>
      <w:r>
        <w:rPr>
          <w:rFonts w:hint="eastAsia"/>
        </w:rPr>
        <w:tab/>
      </w:r>
      <w:r>
        <w:rPr>
          <w:rFonts w:hint="eastAsia"/>
        </w:rPr>
        <w:tab/>
      </w:r>
      <w:r>
        <w:rPr>
          <w:rFonts w:hint="eastAsia"/>
        </w:rPr>
        <w:tab/>
      </w:r>
      <w:r>
        <w:rPr>
          <w:rFonts w:hint="eastAsia"/>
        </w:rPr>
        <w:tab/>
        <w:t>Transit</w:t>
      </w:r>
      <w:r>
        <w:rPr>
          <w:rFonts w:hint="eastAsia"/>
        </w:rPr>
        <w:tab/>
      </w:r>
      <w:r>
        <w:rPr>
          <w:rFonts w:hint="eastAsia"/>
        </w:rPr>
        <w:tab/>
      </w:r>
      <w:r>
        <w:rPr>
          <w:rFonts w:hint="eastAsia"/>
        </w:rPr>
        <w:tab/>
      </w:r>
      <w:r>
        <w:rPr>
          <w:rFonts w:hint="eastAsia"/>
        </w:rPr>
        <w:tab/>
      </w:r>
      <w:r>
        <w:rPr>
          <w:rFonts w:hint="eastAsia"/>
        </w:rPr>
        <w:tab/>
        <w:t>10.0.23.2</w: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t>10.0.2.2</w: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t>0.0.0.0</w:t>
      </w:r>
    </w:p>
    <w:p w14:paraId="5A2D5958" w14:textId="0C5648C9" w:rsidR="00EB4168" w:rsidRDefault="00EB4168" w:rsidP="00EB4168">
      <w:pPr>
        <w:pStyle w:val="2f2"/>
        <w:spacing w:before="312" w:after="312"/>
      </w:pPr>
      <w:r w:rsidRPr="00F93A51">
        <w:rPr>
          <w:rFonts w:hint="eastAsia"/>
          <w:color w:val="C7000B"/>
        </w:rPr>
        <w:tab/>
        <w:t>10.0.1.1/32</w:t>
      </w:r>
      <w:r w:rsidRPr="00F93A51">
        <w:rPr>
          <w:rFonts w:hint="eastAsia"/>
          <w:color w:val="C7000B"/>
        </w:rPr>
        <w:tab/>
      </w:r>
      <w:r w:rsidRPr="00F93A51">
        <w:rPr>
          <w:rFonts w:hint="eastAsia"/>
          <w:color w:val="C7000B"/>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t>1</w:t>
      </w:r>
      <w:r>
        <w:rPr>
          <w:rFonts w:hint="eastAsia"/>
        </w:rPr>
        <w:tab/>
      </w:r>
      <w:r>
        <w:rPr>
          <w:rFonts w:hint="eastAsia"/>
        </w:rPr>
        <w:tab/>
      </w:r>
      <w:r>
        <w:rPr>
          <w:rFonts w:hint="eastAsia"/>
        </w:rPr>
        <w:tab/>
      </w:r>
      <w:r>
        <w:rPr>
          <w:rFonts w:hint="eastAsia"/>
        </w:rPr>
        <w:tab/>
      </w:r>
      <w:r>
        <w:rPr>
          <w:rFonts w:hint="eastAsia"/>
        </w:rPr>
        <w:tab/>
        <w:t>Stub</w: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tab/>
      </w:r>
      <w:r>
        <w:rPr>
          <w:rFonts w:hint="eastAsia"/>
        </w:rPr>
        <w:t>10.0.12.1</w: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t>10.0.1.1</w: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t>0.0.0.0</w:t>
      </w:r>
    </w:p>
    <w:p w14:paraId="18C9713E" w14:textId="6532F04E" w:rsidR="00EB4168" w:rsidRDefault="00EB4168" w:rsidP="00EB4168">
      <w:pPr>
        <w:pStyle w:val="2f2"/>
        <w:spacing w:before="312" w:after="312"/>
      </w:pPr>
      <w:r w:rsidRPr="00F93A51">
        <w:rPr>
          <w:rFonts w:hint="eastAsia"/>
          <w:color w:val="C7000B"/>
        </w:rPr>
        <w:tab/>
        <w:t>10.0.3.3/32</w:t>
      </w:r>
      <w:r w:rsidRPr="00EB4168">
        <w:rPr>
          <w:rFonts w:hint="eastAsia"/>
          <w:color w:val="EC7061"/>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t>1</w:t>
      </w:r>
      <w:r>
        <w:rPr>
          <w:rFonts w:hint="eastAsia"/>
        </w:rPr>
        <w:tab/>
      </w:r>
      <w:r>
        <w:rPr>
          <w:rFonts w:hint="eastAsia"/>
        </w:rPr>
        <w:tab/>
      </w:r>
      <w:r>
        <w:rPr>
          <w:rFonts w:hint="eastAsia"/>
        </w:rPr>
        <w:tab/>
      </w:r>
      <w:r>
        <w:rPr>
          <w:rFonts w:hint="eastAsia"/>
        </w:rPr>
        <w:tab/>
      </w:r>
      <w:r>
        <w:rPr>
          <w:rFonts w:hint="eastAsia"/>
        </w:rPr>
        <w:tab/>
        <w:t>Stub</w: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tab/>
      </w:r>
      <w:r>
        <w:rPr>
          <w:rFonts w:hint="eastAsia"/>
        </w:rPr>
        <w:t>10.0.23.3</w: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t>10.0.3.3</w: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t>0.0.0.0</w:t>
      </w:r>
    </w:p>
    <w:p w14:paraId="030A1D10" w14:textId="77777777" w:rsidR="00EB4168" w:rsidRDefault="00EB4168" w:rsidP="00EB4168">
      <w:pPr>
        <w:pStyle w:val="2f2"/>
        <w:spacing w:before="312" w:after="312"/>
      </w:pPr>
      <w:r>
        <w:rPr>
          <w:rFonts w:hint="eastAsia"/>
        </w:rPr>
        <w:tab/>
        <w:t>Total</w:t>
      </w:r>
      <w:r>
        <w:rPr>
          <w:rFonts w:hint="eastAsia"/>
        </w:rPr>
        <w:tab/>
        <w:t>Nets:</w:t>
      </w:r>
      <w:r>
        <w:rPr>
          <w:rFonts w:hint="eastAsia"/>
        </w:rPr>
        <w:tab/>
        <w:t>5</w:t>
      </w:r>
      <w:r>
        <w:rPr>
          <w:rFonts w:hint="eastAsia"/>
        </w:rPr>
        <w:tab/>
      </w:r>
      <w:r>
        <w:rPr>
          <w:rFonts w:hint="eastAsia"/>
        </w:rPr>
        <w:tab/>
      </w:r>
    </w:p>
    <w:p w14:paraId="57D6458F" w14:textId="36099181" w:rsidR="00EB4168" w:rsidRPr="00EB4168" w:rsidRDefault="00EB4168" w:rsidP="00EB4168">
      <w:pPr>
        <w:pStyle w:val="2f2"/>
        <w:spacing w:before="312" w:after="312"/>
      </w:pPr>
      <w:r>
        <w:rPr>
          <w:rFonts w:hint="eastAsia"/>
        </w:rPr>
        <w:tab/>
        <w:t>Intra</w:t>
      </w:r>
      <w:r>
        <w:rPr>
          <w:rFonts w:hint="eastAsia"/>
        </w:rPr>
        <w:tab/>
        <w:t>Area:</w:t>
      </w:r>
      <w:r>
        <w:rPr>
          <w:rFonts w:hint="eastAsia"/>
        </w:rPr>
        <w:tab/>
        <w:t>5</w:t>
      </w:r>
      <w:r>
        <w:rPr>
          <w:rFonts w:hint="eastAsia"/>
        </w:rPr>
        <w:tab/>
      </w:r>
      <w:r>
        <w:rPr>
          <w:rFonts w:hint="eastAsia"/>
        </w:rPr>
        <w:tab/>
        <w:t>Inter</w:t>
      </w:r>
      <w:r>
        <w:rPr>
          <w:rFonts w:hint="eastAsia"/>
        </w:rPr>
        <w:tab/>
        <w:t>Area:</w:t>
      </w:r>
      <w:r>
        <w:rPr>
          <w:rFonts w:hint="eastAsia"/>
        </w:rPr>
        <w:tab/>
        <w:t>0</w:t>
      </w:r>
      <w:r>
        <w:rPr>
          <w:rFonts w:hint="eastAsia"/>
        </w:rPr>
        <w:tab/>
      </w:r>
      <w:r>
        <w:rPr>
          <w:rFonts w:hint="eastAsia"/>
        </w:rPr>
        <w:tab/>
        <w:t>ASE:</w:t>
      </w:r>
      <w:r>
        <w:rPr>
          <w:rFonts w:hint="eastAsia"/>
        </w:rPr>
        <w:tab/>
        <w:t>0</w:t>
      </w:r>
      <w:r>
        <w:rPr>
          <w:rFonts w:hint="eastAsia"/>
        </w:rPr>
        <w:tab/>
      </w:r>
      <w:r>
        <w:rPr>
          <w:rFonts w:hint="eastAsia"/>
        </w:rPr>
        <w:tab/>
        <w:t>NSSA:</w:t>
      </w:r>
      <w:r>
        <w:rPr>
          <w:rFonts w:hint="eastAsia"/>
        </w:rPr>
        <w:tab/>
        <w:t>0</w:t>
      </w:r>
      <w:r>
        <w:rPr>
          <w:rFonts w:hint="eastAsia"/>
        </w:rPr>
        <w:tab/>
      </w:r>
    </w:p>
    <w:p w14:paraId="49547C76" w14:textId="77777777" w:rsidR="00EB4168" w:rsidRPr="00EB4168" w:rsidRDefault="00EB4168" w:rsidP="0038023D">
      <w:pPr>
        <w:pStyle w:val="1e"/>
      </w:pPr>
      <w:r w:rsidRPr="00EB4168">
        <w:t>SW2 has learned the routes generated by Loopback0 interfaces on SW1 and SW3.</w:t>
      </w:r>
    </w:p>
    <w:p w14:paraId="4937856C" w14:textId="77777777" w:rsidR="00EB4168" w:rsidRPr="00EB4168" w:rsidRDefault="00EB4168" w:rsidP="0038023D">
      <w:pPr>
        <w:pStyle w:val="1e"/>
      </w:pPr>
      <w:r w:rsidRPr="00EB4168">
        <w:t># Test the connectivity of Loopback0 interfaces between SW1 and SW3.</w:t>
      </w:r>
    </w:p>
    <w:p w14:paraId="72064FCE" w14:textId="77777777" w:rsidR="00EB4168" w:rsidRPr="00EB4168" w:rsidRDefault="00EB4168" w:rsidP="00EB4168">
      <w:pPr>
        <w:pStyle w:val="2f2"/>
        <w:spacing w:before="312" w:after="312"/>
      </w:pPr>
      <w:r w:rsidRPr="00EB4168">
        <w:t>&lt;SW1&gt;ping -a 10.0.1.1 10.0.3.3</w:t>
      </w:r>
    </w:p>
    <w:p w14:paraId="77308E4A" w14:textId="77777777" w:rsidR="00EB4168" w:rsidRPr="00EB4168" w:rsidRDefault="00EB4168" w:rsidP="00EB4168">
      <w:pPr>
        <w:pStyle w:val="2f2"/>
        <w:spacing w:before="312" w:after="312"/>
      </w:pPr>
      <w:r w:rsidRPr="00EB4168">
        <w:t xml:space="preserve">  PING 10.0.3.3: 56  data bytes, press CTRL_C to break</w:t>
      </w:r>
    </w:p>
    <w:p w14:paraId="1CCFA1D9" w14:textId="77777777" w:rsidR="00EB4168" w:rsidRPr="00EB4168" w:rsidRDefault="00EB4168" w:rsidP="00EB4168">
      <w:pPr>
        <w:pStyle w:val="2f2"/>
        <w:spacing w:before="312" w:after="312"/>
      </w:pPr>
      <w:r w:rsidRPr="00EB4168">
        <w:t xml:space="preserve">    Reply from 10.0.3.3: bytes=56 Sequence=1 ttl=254 time=36 ms</w:t>
      </w:r>
    </w:p>
    <w:p w14:paraId="6480CA23" w14:textId="77777777" w:rsidR="00EB4168" w:rsidRPr="00EB4168" w:rsidRDefault="00EB4168" w:rsidP="00EB4168">
      <w:pPr>
        <w:pStyle w:val="2f2"/>
        <w:spacing w:before="312" w:after="312"/>
      </w:pPr>
      <w:r w:rsidRPr="00EB4168">
        <w:t xml:space="preserve">    Reply from 10.0.3.3: bytes=56 Sequence=2 ttl=254 time=34 ms</w:t>
      </w:r>
    </w:p>
    <w:p w14:paraId="3BD7856B" w14:textId="77777777" w:rsidR="00EB4168" w:rsidRPr="00EB4168" w:rsidRDefault="00EB4168" w:rsidP="00EB4168">
      <w:pPr>
        <w:pStyle w:val="2f2"/>
        <w:spacing w:before="312" w:after="312"/>
      </w:pPr>
      <w:r w:rsidRPr="00EB4168">
        <w:t xml:space="preserve">    Reply from 10.0.3.3: bytes=56 Sequence=3 ttl=254 time=37 ms</w:t>
      </w:r>
    </w:p>
    <w:p w14:paraId="56263881" w14:textId="77777777" w:rsidR="00EB4168" w:rsidRPr="00EB4168" w:rsidRDefault="00EB4168" w:rsidP="00EB4168">
      <w:pPr>
        <w:pStyle w:val="2f2"/>
        <w:spacing w:before="312" w:after="312"/>
      </w:pPr>
      <w:r w:rsidRPr="00EB4168">
        <w:t xml:space="preserve">    Reply from 10.0.3.3: bytes=56 Sequence=4 ttl=254 time=38 ms</w:t>
      </w:r>
    </w:p>
    <w:p w14:paraId="13529684" w14:textId="77777777" w:rsidR="00EB4168" w:rsidRPr="00EB4168" w:rsidRDefault="00EB4168" w:rsidP="00EB4168">
      <w:pPr>
        <w:pStyle w:val="2f2"/>
        <w:spacing w:before="312" w:after="312"/>
      </w:pPr>
      <w:r w:rsidRPr="00EB4168">
        <w:t xml:space="preserve">    Reply from 10.0.3.3: bytes=56 Sequence=5 ttl=254 time=31 ms</w:t>
      </w:r>
    </w:p>
    <w:p w14:paraId="6264FDC6" w14:textId="77777777" w:rsidR="00EB4168" w:rsidRPr="00EB4168" w:rsidRDefault="00EB4168" w:rsidP="00EB4168">
      <w:pPr>
        <w:pStyle w:val="2f2"/>
        <w:spacing w:before="312" w:after="312"/>
      </w:pPr>
      <w:r w:rsidRPr="00EB4168">
        <w:t xml:space="preserve">  --- 10.0.3.3 ping statistics ---</w:t>
      </w:r>
    </w:p>
    <w:p w14:paraId="57687B21" w14:textId="77777777" w:rsidR="00EB4168" w:rsidRPr="00EB4168" w:rsidRDefault="00EB4168" w:rsidP="00EB4168">
      <w:pPr>
        <w:pStyle w:val="2f2"/>
        <w:spacing w:before="312" w:after="312"/>
      </w:pPr>
      <w:r w:rsidRPr="00EB4168">
        <w:t xml:space="preserve">    5 packet(s) transmitted</w:t>
      </w:r>
    </w:p>
    <w:p w14:paraId="5E4897E6" w14:textId="77777777" w:rsidR="00EB4168" w:rsidRPr="00EB4168" w:rsidRDefault="00EB4168" w:rsidP="00EB4168">
      <w:pPr>
        <w:pStyle w:val="2f2"/>
        <w:spacing w:before="312" w:after="312"/>
      </w:pPr>
      <w:r w:rsidRPr="00EB4168">
        <w:t xml:space="preserve">    5 packet(s) received</w:t>
      </w:r>
    </w:p>
    <w:p w14:paraId="21F83683" w14:textId="77777777" w:rsidR="00EB4168" w:rsidRPr="00EB4168" w:rsidRDefault="00EB4168" w:rsidP="00EB4168">
      <w:pPr>
        <w:pStyle w:val="2f2"/>
        <w:spacing w:before="312" w:after="312"/>
      </w:pPr>
      <w:r w:rsidRPr="00EB4168">
        <w:t xml:space="preserve">    0.00% packet loss</w:t>
      </w:r>
    </w:p>
    <w:p w14:paraId="4A4FFEE7" w14:textId="77777777" w:rsidR="00EB4168" w:rsidRPr="00EB4168" w:rsidRDefault="00EB4168" w:rsidP="00EB4168">
      <w:pPr>
        <w:pStyle w:val="2f2"/>
        <w:spacing w:before="312" w:after="312"/>
      </w:pPr>
      <w:r w:rsidRPr="00EB4168">
        <w:t xml:space="preserve">    round-trip min/avg/max = 31/35/38 ms</w:t>
      </w:r>
    </w:p>
    <w:p w14:paraId="79F2D069" w14:textId="77777777" w:rsidR="00EB4168" w:rsidRPr="00EB4168" w:rsidRDefault="00EB4168" w:rsidP="0038023D">
      <w:pPr>
        <w:pStyle w:val="1e"/>
      </w:pPr>
      <w:r w:rsidRPr="00EB4168">
        <w:t>Loopback0 interfaces on SW1 and SW3 can communicate with each other.</w:t>
      </w:r>
    </w:p>
    <w:p w14:paraId="73324CF2" w14:textId="77777777" w:rsidR="00EB4168" w:rsidRPr="00EB4168" w:rsidRDefault="00EB4168" w:rsidP="00D152A7">
      <w:pPr>
        <w:pStyle w:val="30"/>
      </w:pPr>
      <w:r w:rsidRPr="00EB4168">
        <w:t>Configure a service access point.</w:t>
      </w:r>
    </w:p>
    <w:p w14:paraId="6BBEC30B" w14:textId="77777777" w:rsidR="00EB4168" w:rsidRPr="00EB4168" w:rsidRDefault="00EB4168" w:rsidP="0038023D">
      <w:pPr>
        <w:pStyle w:val="1e"/>
      </w:pPr>
      <w:r w:rsidRPr="00EB4168">
        <w:t>Configure service access points on SW1 and SW3, and create sub-interfaces to communicate with ACC-1 and ACC-2. Create a sub-interface GE0/0/2.100 on SW1 and SW3 to terminate packets from VLAN 100, and associate the sub-interface with BD 10. Create a sub-interface GE0/0/2.200 on SW3 to terminate packets from VLAN 200 and associate the sub-interface with BD 20.</w:t>
      </w:r>
    </w:p>
    <w:p w14:paraId="104D62D4" w14:textId="77777777" w:rsidR="00EB4168" w:rsidRPr="00EB4168" w:rsidRDefault="00EB4168" w:rsidP="0038023D">
      <w:pPr>
        <w:pStyle w:val="1e"/>
      </w:pPr>
      <w:r w:rsidRPr="00EB4168">
        <w:t>Configure the interfaces connecting ACC-1 and ACC-2 to PCs as access interfaces. On ACC-1, add PC1 to VLAN 100. On ACC-2, add PC2 to VLAN 100 and add PC3 to VLAN 200. Configure the interfaces connecting ACC-1 and ACC-2 to SW1 and SW3 as trunk interfaces, and allow packets from the corresponding VLANs to pass through.</w:t>
      </w:r>
    </w:p>
    <w:p w14:paraId="03D50CCD" w14:textId="77777777" w:rsidR="00EB4168" w:rsidRPr="00EB4168" w:rsidRDefault="00EB4168" w:rsidP="0038023D">
      <w:pPr>
        <w:pStyle w:val="1e"/>
      </w:pPr>
      <w:r w:rsidRPr="00EB4168">
        <w:t># Configure SW1.</w:t>
      </w:r>
    </w:p>
    <w:p w14:paraId="1F58C747" w14:textId="77777777" w:rsidR="00EB4168" w:rsidRPr="00EB4168" w:rsidRDefault="00EB4168" w:rsidP="00EB4168">
      <w:pPr>
        <w:pStyle w:val="2f2"/>
        <w:spacing w:before="312" w:after="312"/>
      </w:pPr>
      <w:r w:rsidRPr="00EB4168">
        <w:t>[SW1]bridge-domain 10</w:t>
      </w:r>
    </w:p>
    <w:p w14:paraId="2BE1A81D" w14:textId="77777777" w:rsidR="00EB4168" w:rsidRPr="00EB4168" w:rsidRDefault="00EB4168" w:rsidP="00EB4168">
      <w:pPr>
        <w:pStyle w:val="2f2"/>
        <w:spacing w:before="312" w:after="312"/>
      </w:pPr>
      <w:r w:rsidRPr="00EB4168">
        <w:t>[SW1-bd20] vxlan vni 1000</w:t>
      </w:r>
    </w:p>
    <w:p w14:paraId="0AFB38A8" w14:textId="77777777" w:rsidR="00EB4168" w:rsidRPr="00EB4168" w:rsidRDefault="00EB4168" w:rsidP="00EB4168">
      <w:pPr>
        <w:pStyle w:val="2f2"/>
        <w:spacing w:before="312" w:after="312"/>
      </w:pPr>
      <w:r w:rsidRPr="00EB4168">
        <w:t>[SW1-bd20] quit</w:t>
      </w:r>
    </w:p>
    <w:p w14:paraId="62B92985" w14:textId="77777777" w:rsidR="00EB4168" w:rsidRPr="00EB4168" w:rsidRDefault="00EB4168" w:rsidP="00EB4168">
      <w:pPr>
        <w:pStyle w:val="2f2"/>
        <w:spacing w:before="312" w:after="312"/>
      </w:pPr>
    </w:p>
    <w:p w14:paraId="747ABEC3" w14:textId="77777777" w:rsidR="00EB4168" w:rsidRPr="00EB4168" w:rsidRDefault="00EB4168" w:rsidP="00EB4168">
      <w:pPr>
        <w:pStyle w:val="2f2"/>
        <w:spacing w:before="312" w:after="312"/>
      </w:pPr>
      <w:r w:rsidRPr="00EB4168">
        <w:t>[SW1]bridge-domain 20</w:t>
      </w:r>
    </w:p>
    <w:p w14:paraId="23F52AD0" w14:textId="77777777" w:rsidR="00EB4168" w:rsidRPr="00EB4168" w:rsidRDefault="00EB4168" w:rsidP="00EB4168">
      <w:pPr>
        <w:pStyle w:val="2f2"/>
        <w:spacing w:before="312" w:after="312"/>
      </w:pPr>
      <w:r w:rsidRPr="00EB4168">
        <w:t>[SW1-bd20] vxlan vni 2000</w:t>
      </w:r>
    </w:p>
    <w:p w14:paraId="0F783DAA" w14:textId="77777777" w:rsidR="00EB4168" w:rsidRPr="00EB4168" w:rsidRDefault="00EB4168" w:rsidP="00EB4168">
      <w:pPr>
        <w:pStyle w:val="2f2"/>
        <w:spacing w:before="312" w:after="312"/>
      </w:pPr>
      <w:r w:rsidRPr="00EB4168">
        <w:t>[SW1-bd20] quit</w:t>
      </w:r>
    </w:p>
    <w:p w14:paraId="12E25CE8" w14:textId="77777777" w:rsidR="00EB4168" w:rsidRPr="00EB4168" w:rsidRDefault="00EB4168" w:rsidP="00EB4168">
      <w:pPr>
        <w:pStyle w:val="2f2"/>
        <w:spacing w:before="312" w:after="312"/>
      </w:pPr>
    </w:p>
    <w:p w14:paraId="1112E1F6" w14:textId="77777777" w:rsidR="00EB4168" w:rsidRPr="00EB4168" w:rsidRDefault="00EB4168" w:rsidP="00EB4168">
      <w:pPr>
        <w:pStyle w:val="2f2"/>
        <w:spacing w:before="312" w:after="312"/>
      </w:pPr>
      <w:r w:rsidRPr="00EB4168">
        <w:t>[SW1]interface GigabitEthernet0/0/2.100 mode l2</w:t>
      </w:r>
    </w:p>
    <w:p w14:paraId="1C735E41" w14:textId="77777777" w:rsidR="00EB4168" w:rsidRPr="00EB4168" w:rsidRDefault="00EB4168" w:rsidP="00EB4168">
      <w:pPr>
        <w:pStyle w:val="2f2"/>
        <w:spacing w:before="312" w:after="312"/>
      </w:pPr>
      <w:r w:rsidRPr="00EB4168">
        <w:t>[SW1-GigabitEthernet0/0/2.100] encapsulation dot1q vid 100</w:t>
      </w:r>
    </w:p>
    <w:p w14:paraId="10F3ACD2" w14:textId="77777777" w:rsidR="00EB4168" w:rsidRPr="00EB4168" w:rsidRDefault="00EB4168" w:rsidP="00EB4168">
      <w:pPr>
        <w:pStyle w:val="2f2"/>
        <w:spacing w:before="312" w:after="312"/>
      </w:pPr>
      <w:r w:rsidRPr="00EB4168">
        <w:t xml:space="preserve">[SW1-GigabitEthernet0/0/2.100] bridge-domain 10 </w:t>
      </w:r>
    </w:p>
    <w:p w14:paraId="6F39B985" w14:textId="77777777" w:rsidR="00EB4168" w:rsidRPr="00EB4168" w:rsidRDefault="00EB4168" w:rsidP="00EB4168">
      <w:pPr>
        <w:pStyle w:val="2f2"/>
        <w:spacing w:before="312" w:after="312"/>
      </w:pPr>
      <w:r w:rsidRPr="00EB4168">
        <w:t xml:space="preserve">[SW1-GigabitEthernet0/0/2.100] quit </w:t>
      </w:r>
    </w:p>
    <w:p w14:paraId="148F1D3A" w14:textId="77777777" w:rsidR="00EB4168" w:rsidRPr="00EB4168" w:rsidRDefault="00EB4168" w:rsidP="0038023D">
      <w:pPr>
        <w:pStyle w:val="1e"/>
      </w:pPr>
      <w:r w:rsidRPr="00EB4168">
        <w:t># Configure SW3.</w:t>
      </w:r>
    </w:p>
    <w:p w14:paraId="516101ED" w14:textId="77777777" w:rsidR="00EB4168" w:rsidRPr="00EB4168" w:rsidRDefault="00EB4168" w:rsidP="00EB4168">
      <w:pPr>
        <w:pStyle w:val="2f2"/>
        <w:spacing w:before="312" w:after="312"/>
      </w:pPr>
      <w:r w:rsidRPr="00EB4168">
        <w:t>[SW3]bridge-domain 10</w:t>
      </w:r>
    </w:p>
    <w:p w14:paraId="1193C25C" w14:textId="77777777" w:rsidR="00EB4168" w:rsidRPr="00EB4168" w:rsidRDefault="00EB4168" w:rsidP="00EB4168">
      <w:pPr>
        <w:pStyle w:val="2f2"/>
        <w:spacing w:before="312" w:after="312"/>
      </w:pPr>
      <w:r w:rsidRPr="00EB4168">
        <w:t>[SW3-bd10] vxlan vni 1000</w:t>
      </w:r>
    </w:p>
    <w:p w14:paraId="6C93EE0E" w14:textId="77777777" w:rsidR="00EB4168" w:rsidRPr="00EB4168" w:rsidRDefault="00EB4168" w:rsidP="00EB4168">
      <w:pPr>
        <w:pStyle w:val="2f2"/>
        <w:spacing w:before="312" w:after="312"/>
      </w:pPr>
      <w:r w:rsidRPr="00EB4168">
        <w:t>[SW3-bd10] quit</w:t>
      </w:r>
    </w:p>
    <w:p w14:paraId="0220767E" w14:textId="77777777" w:rsidR="00EB4168" w:rsidRPr="00EB4168" w:rsidRDefault="00EB4168" w:rsidP="00EB4168">
      <w:pPr>
        <w:pStyle w:val="2f2"/>
        <w:spacing w:before="312" w:after="312"/>
      </w:pPr>
    </w:p>
    <w:p w14:paraId="326E665D" w14:textId="77777777" w:rsidR="00EB4168" w:rsidRPr="00EB4168" w:rsidRDefault="00EB4168" w:rsidP="00EB4168">
      <w:pPr>
        <w:pStyle w:val="2f2"/>
        <w:spacing w:before="312" w:after="312"/>
      </w:pPr>
      <w:r w:rsidRPr="00EB4168">
        <w:t>[SW3]bridge-domain 20</w:t>
      </w:r>
    </w:p>
    <w:p w14:paraId="5059C62B" w14:textId="77777777" w:rsidR="00EB4168" w:rsidRPr="00EB4168" w:rsidRDefault="00EB4168" w:rsidP="00EB4168">
      <w:pPr>
        <w:pStyle w:val="2f2"/>
        <w:spacing w:before="312" w:after="312"/>
      </w:pPr>
      <w:r w:rsidRPr="00EB4168">
        <w:t>[SW3-bd20] vxlan vni 2000</w:t>
      </w:r>
    </w:p>
    <w:p w14:paraId="1F143BEF" w14:textId="77777777" w:rsidR="00EB4168" w:rsidRPr="00EB4168" w:rsidRDefault="00EB4168" w:rsidP="00EB4168">
      <w:pPr>
        <w:pStyle w:val="2f2"/>
        <w:spacing w:before="312" w:after="312"/>
      </w:pPr>
      <w:r w:rsidRPr="00EB4168">
        <w:t>[SW3-bd20] quit</w:t>
      </w:r>
    </w:p>
    <w:p w14:paraId="664C1145" w14:textId="77777777" w:rsidR="00EB4168" w:rsidRPr="00EB4168" w:rsidRDefault="00EB4168" w:rsidP="00EB4168">
      <w:pPr>
        <w:pStyle w:val="2f2"/>
        <w:spacing w:before="312" w:after="312"/>
      </w:pPr>
    </w:p>
    <w:p w14:paraId="0F3F6EEB" w14:textId="77777777" w:rsidR="00EB4168" w:rsidRPr="00EB4168" w:rsidRDefault="00EB4168" w:rsidP="00EB4168">
      <w:pPr>
        <w:pStyle w:val="2f2"/>
        <w:spacing w:before="312" w:after="312"/>
      </w:pPr>
      <w:r w:rsidRPr="00EB4168">
        <w:t>[SW3]interface GigabitEthernet0/0/2.100 mode l2</w:t>
      </w:r>
    </w:p>
    <w:p w14:paraId="0F8EE199" w14:textId="77777777" w:rsidR="00EB4168" w:rsidRPr="00EB4168" w:rsidRDefault="00EB4168" w:rsidP="00EB4168">
      <w:pPr>
        <w:pStyle w:val="2f2"/>
        <w:spacing w:before="312" w:after="312"/>
      </w:pPr>
      <w:r w:rsidRPr="00EB4168">
        <w:t>[SW3-GigabitEthernet0/0/2.100] encapsulation dot1q vid 100</w:t>
      </w:r>
    </w:p>
    <w:p w14:paraId="77717535" w14:textId="77777777" w:rsidR="00EB4168" w:rsidRPr="00EB4168" w:rsidRDefault="00EB4168" w:rsidP="00EB4168">
      <w:pPr>
        <w:pStyle w:val="2f2"/>
        <w:spacing w:before="312" w:after="312"/>
      </w:pPr>
      <w:r w:rsidRPr="00EB4168">
        <w:t xml:space="preserve">[SW3-GigabitEthernet0/0/2.100] bridge-domain 10 </w:t>
      </w:r>
    </w:p>
    <w:p w14:paraId="56AA6F29" w14:textId="77777777" w:rsidR="00EB4168" w:rsidRPr="00EB4168" w:rsidRDefault="00EB4168" w:rsidP="00EB4168">
      <w:pPr>
        <w:pStyle w:val="2f2"/>
        <w:spacing w:before="312" w:after="312"/>
      </w:pPr>
      <w:r w:rsidRPr="00EB4168">
        <w:t>[SW3-GigabitEthernet0/0/2.100] quit</w:t>
      </w:r>
    </w:p>
    <w:p w14:paraId="637749F0" w14:textId="77777777" w:rsidR="00EB4168" w:rsidRPr="00EB4168" w:rsidRDefault="00EB4168" w:rsidP="00EB4168">
      <w:pPr>
        <w:pStyle w:val="2f2"/>
        <w:spacing w:before="312" w:after="312"/>
      </w:pPr>
    </w:p>
    <w:p w14:paraId="725C786A" w14:textId="77777777" w:rsidR="00EB4168" w:rsidRPr="00EB4168" w:rsidRDefault="00EB4168" w:rsidP="00EB4168">
      <w:pPr>
        <w:pStyle w:val="2f2"/>
        <w:spacing w:before="312" w:after="312"/>
      </w:pPr>
      <w:r w:rsidRPr="00EB4168">
        <w:t>[SW3]interface GigabitEthernet0/0/2.200 mode l2</w:t>
      </w:r>
    </w:p>
    <w:p w14:paraId="608480DA" w14:textId="77777777" w:rsidR="00EB4168" w:rsidRPr="00EB4168" w:rsidRDefault="00EB4168" w:rsidP="00EB4168">
      <w:pPr>
        <w:pStyle w:val="2f2"/>
        <w:spacing w:before="312" w:after="312"/>
      </w:pPr>
      <w:r w:rsidRPr="00EB4168">
        <w:t>[SW3-GigabitEthernet0/0/2.200] encapsulation dot1q vid 200</w:t>
      </w:r>
    </w:p>
    <w:p w14:paraId="56501F42" w14:textId="77777777" w:rsidR="00EB4168" w:rsidRPr="00EB4168" w:rsidRDefault="00EB4168" w:rsidP="00EB4168">
      <w:pPr>
        <w:pStyle w:val="2f2"/>
        <w:spacing w:before="312" w:after="312"/>
      </w:pPr>
      <w:r w:rsidRPr="00EB4168">
        <w:t>[SW3-GigabitEthernet0/0/2.200] bridge-domain 20</w:t>
      </w:r>
    </w:p>
    <w:p w14:paraId="615BEBAC" w14:textId="0A7BEAC9" w:rsidR="00EB4168" w:rsidRPr="004F1EC0" w:rsidRDefault="00EB4168" w:rsidP="004F1EC0">
      <w:pPr>
        <w:pStyle w:val="2f2"/>
        <w:spacing w:before="312" w:after="312"/>
      </w:pPr>
      <w:r w:rsidRPr="00EB4168">
        <w:t>[SW3-GigabitEthernet0/0/2.200] quit</w:t>
      </w:r>
    </w:p>
    <w:p w14:paraId="1E6D03BF" w14:textId="77777777" w:rsidR="00EB4168" w:rsidRPr="00EB4168" w:rsidRDefault="00EB4168" w:rsidP="0038023D">
      <w:pPr>
        <w:pStyle w:val="1e"/>
      </w:pPr>
      <w:r w:rsidRPr="00EB4168">
        <w:t># Configure ACC-1.</w:t>
      </w:r>
    </w:p>
    <w:p w14:paraId="57357D31" w14:textId="77777777" w:rsidR="00EB4168" w:rsidRPr="00EB4168" w:rsidRDefault="00EB4168" w:rsidP="004F1EC0">
      <w:pPr>
        <w:pStyle w:val="2f2"/>
        <w:spacing w:before="312" w:after="312"/>
      </w:pPr>
      <w:r w:rsidRPr="00EB4168">
        <w:t>[ACC-1]vlan 100</w:t>
      </w:r>
    </w:p>
    <w:p w14:paraId="3A10B397" w14:textId="77777777" w:rsidR="00EB4168" w:rsidRPr="00EB4168" w:rsidRDefault="00EB4168" w:rsidP="004F1EC0">
      <w:pPr>
        <w:pStyle w:val="2f2"/>
        <w:spacing w:before="312" w:after="312"/>
      </w:pPr>
    </w:p>
    <w:p w14:paraId="2DC68C30" w14:textId="77777777" w:rsidR="00EB4168" w:rsidRPr="00EB4168" w:rsidRDefault="00EB4168" w:rsidP="004F1EC0">
      <w:pPr>
        <w:pStyle w:val="2f2"/>
        <w:spacing w:before="312" w:after="312"/>
      </w:pPr>
      <w:r w:rsidRPr="00EB4168">
        <w:t>[ACC-1]interface GigabitEthernet0/0/24</w:t>
      </w:r>
    </w:p>
    <w:p w14:paraId="34FCC93B" w14:textId="77777777" w:rsidR="00EB4168" w:rsidRPr="00EB4168" w:rsidRDefault="00EB4168" w:rsidP="004F1EC0">
      <w:pPr>
        <w:pStyle w:val="2f2"/>
        <w:spacing w:before="312" w:after="312"/>
      </w:pPr>
      <w:r w:rsidRPr="00EB4168">
        <w:t>[ACC-1-GigabitEthernet0/0/24] port link-type access</w:t>
      </w:r>
    </w:p>
    <w:p w14:paraId="60C0B453" w14:textId="77777777" w:rsidR="00EB4168" w:rsidRPr="00EB4168" w:rsidRDefault="00EB4168" w:rsidP="004F1EC0">
      <w:pPr>
        <w:pStyle w:val="2f2"/>
        <w:spacing w:before="312" w:after="312"/>
      </w:pPr>
      <w:r w:rsidRPr="00EB4168">
        <w:t>[ACC-1-GigabitEthernet0/0/24] port default vlan 100</w:t>
      </w:r>
    </w:p>
    <w:p w14:paraId="5BD2B076" w14:textId="77777777" w:rsidR="00EB4168" w:rsidRPr="00EB4168" w:rsidRDefault="00EB4168" w:rsidP="004F1EC0">
      <w:pPr>
        <w:pStyle w:val="2f2"/>
        <w:spacing w:before="312" w:after="312"/>
      </w:pPr>
      <w:r w:rsidRPr="00EB4168">
        <w:t>[ACC-1-GigabitEthernet0/0/24] quit</w:t>
      </w:r>
    </w:p>
    <w:p w14:paraId="3CC896AE" w14:textId="77777777" w:rsidR="00EB4168" w:rsidRPr="00EB4168" w:rsidRDefault="00EB4168" w:rsidP="004F1EC0">
      <w:pPr>
        <w:pStyle w:val="2f2"/>
        <w:spacing w:before="312" w:after="312"/>
      </w:pPr>
    </w:p>
    <w:p w14:paraId="764955B1" w14:textId="77777777" w:rsidR="00EB4168" w:rsidRPr="00EB4168" w:rsidRDefault="00EB4168" w:rsidP="004F1EC0">
      <w:pPr>
        <w:pStyle w:val="2f2"/>
        <w:spacing w:before="312" w:after="312"/>
      </w:pPr>
      <w:r w:rsidRPr="00EB4168">
        <w:t>[ACC-1]interface GigabitEthernet0/0/1</w:t>
      </w:r>
    </w:p>
    <w:p w14:paraId="76696840" w14:textId="77777777" w:rsidR="00EB4168" w:rsidRPr="00EB4168" w:rsidRDefault="00EB4168" w:rsidP="004F1EC0">
      <w:pPr>
        <w:pStyle w:val="2f2"/>
        <w:spacing w:before="312" w:after="312"/>
      </w:pPr>
      <w:r w:rsidRPr="00EB4168">
        <w:t>[ACC-1-GigabitEthernet0/0/1] port link-type trunk</w:t>
      </w:r>
    </w:p>
    <w:p w14:paraId="44D15051" w14:textId="77777777" w:rsidR="00EB4168" w:rsidRPr="00EB4168" w:rsidRDefault="00EB4168" w:rsidP="004F1EC0">
      <w:pPr>
        <w:pStyle w:val="2f2"/>
        <w:spacing w:before="312" w:after="312"/>
      </w:pPr>
      <w:r w:rsidRPr="00EB4168">
        <w:t>[ACC-1-GigabitEthernet0/0/1] port trunk allow-pass vlan 100</w:t>
      </w:r>
    </w:p>
    <w:p w14:paraId="69B074E8" w14:textId="4EEAE787" w:rsidR="00EB4168" w:rsidRPr="004F1EC0" w:rsidRDefault="00EB4168" w:rsidP="004F1EC0">
      <w:pPr>
        <w:pStyle w:val="2f2"/>
        <w:spacing w:before="312" w:after="312"/>
      </w:pPr>
      <w:r w:rsidRPr="00EB4168">
        <w:t>[ACC-1-GigabitEthernet0/0/1] quit</w:t>
      </w:r>
    </w:p>
    <w:p w14:paraId="3181D9CC" w14:textId="77777777" w:rsidR="00EB4168" w:rsidRPr="00EB4168" w:rsidRDefault="00EB4168" w:rsidP="0038023D">
      <w:pPr>
        <w:pStyle w:val="1e"/>
      </w:pPr>
      <w:r w:rsidRPr="00EB4168">
        <w:t># Configure ACC-2.</w:t>
      </w:r>
    </w:p>
    <w:p w14:paraId="5D8D4811" w14:textId="77777777" w:rsidR="00EB4168" w:rsidRPr="00EB4168" w:rsidRDefault="00EB4168" w:rsidP="00EB4168">
      <w:pPr>
        <w:pStyle w:val="2f2"/>
        <w:spacing w:before="312" w:after="312"/>
      </w:pPr>
      <w:r w:rsidRPr="00EB4168">
        <w:t>[ACC-2]vlan batch 100 200</w:t>
      </w:r>
    </w:p>
    <w:p w14:paraId="10128FAB" w14:textId="77777777" w:rsidR="00EB4168" w:rsidRPr="00EB4168" w:rsidRDefault="00EB4168" w:rsidP="00EB4168">
      <w:pPr>
        <w:pStyle w:val="2f2"/>
        <w:spacing w:before="312" w:after="312"/>
      </w:pPr>
    </w:p>
    <w:p w14:paraId="331E3E48" w14:textId="77777777" w:rsidR="00EB4168" w:rsidRPr="00EB4168" w:rsidRDefault="00EB4168" w:rsidP="00EB4168">
      <w:pPr>
        <w:pStyle w:val="2f2"/>
        <w:spacing w:before="312" w:after="312"/>
      </w:pPr>
      <w:r w:rsidRPr="00EB4168">
        <w:t>[ACC-2]interface GigabitEthernet0/0/24</w:t>
      </w:r>
    </w:p>
    <w:p w14:paraId="2A481B9C" w14:textId="77777777" w:rsidR="00EB4168" w:rsidRPr="00EB4168" w:rsidRDefault="00EB4168" w:rsidP="00EB4168">
      <w:pPr>
        <w:pStyle w:val="2f2"/>
        <w:spacing w:before="312" w:after="312"/>
      </w:pPr>
      <w:r w:rsidRPr="00EB4168">
        <w:t>[ACC-2-GigabitEthernet0/0/24] port link-type access</w:t>
      </w:r>
    </w:p>
    <w:p w14:paraId="2B580624" w14:textId="77777777" w:rsidR="00EB4168" w:rsidRPr="00EB4168" w:rsidRDefault="00EB4168" w:rsidP="00EB4168">
      <w:pPr>
        <w:pStyle w:val="2f2"/>
        <w:spacing w:before="312" w:after="312"/>
      </w:pPr>
      <w:r w:rsidRPr="00EB4168">
        <w:t>[ACC-2-GigabitEthernet0/0/24] port default vlan 100</w:t>
      </w:r>
    </w:p>
    <w:p w14:paraId="6AF05E14" w14:textId="77777777" w:rsidR="00EB4168" w:rsidRPr="00EB4168" w:rsidRDefault="00EB4168" w:rsidP="00EB4168">
      <w:pPr>
        <w:pStyle w:val="2f2"/>
        <w:spacing w:before="312" w:after="312"/>
      </w:pPr>
      <w:r w:rsidRPr="00EB4168">
        <w:t>[ACC-2-GigabitEthernet0/0/24] quit</w:t>
      </w:r>
    </w:p>
    <w:p w14:paraId="22561EA7" w14:textId="77777777" w:rsidR="00EB4168" w:rsidRPr="00EB4168" w:rsidRDefault="00EB4168" w:rsidP="00EB4168">
      <w:pPr>
        <w:pStyle w:val="2f2"/>
        <w:spacing w:before="312" w:after="312"/>
      </w:pPr>
    </w:p>
    <w:p w14:paraId="5CE2AA08" w14:textId="77777777" w:rsidR="00EB4168" w:rsidRPr="00EB4168" w:rsidRDefault="00EB4168" w:rsidP="00EB4168">
      <w:pPr>
        <w:pStyle w:val="2f2"/>
        <w:spacing w:before="312" w:after="312"/>
      </w:pPr>
      <w:r w:rsidRPr="00EB4168">
        <w:t>[ACC-2]interface GigabitEthernet0/0/23</w:t>
      </w:r>
    </w:p>
    <w:p w14:paraId="7EA1EC0A" w14:textId="77777777" w:rsidR="00EB4168" w:rsidRPr="00EB4168" w:rsidRDefault="00EB4168" w:rsidP="00EB4168">
      <w:pPr>
        <w:pStyle w:val="2f2"/>
        <w:spacing w:before="312" w:after="312"/>
      </w:pPr>
      <w:r w:rsidRPr="00EB4168">
        <w:t>[ACC-2-GigabitEthernet0/0/23] port link-type access</w:t>
      </w:r>
    </w:p>
    <w:p w14:paraId="24E9347E" w14:textId="77777777" w:rsidR="00EB4168" w:rsidRPr="00EB4168" w:rsidRDefault="00EB4168" w:rsidP="00EB4168">
      <w:pPr>
        <w:pStyle w:val="2f2"/>
        <w:spacing w:before="312" w:after="312"/>
      </w:pPr>
      <w:r w:rsidRPr="00EB4168">
        <w:t>[ACC-2-GigabitEthernet0/0/23] port default vlan 200</w:t>
      </w:r>
    </w:p>
    <w:p w14:paraId="218F9F2A" w14:textId="77777777" w:rsidR="00EB4168" w:rsidRPr="00EB4168" w:rsidRDefault="00EB4168" w:rsidP="00EB4168">
      <w:pPr>
        <w:pStyle w:val="2f2"/>
        <w:spacing w:before="312" w:after="312"/>
      </w:pPr>
      <w:r w:rsidRPr="00EB4168">
        <w:t>[ACC-2-GigabitEthernet0/0/23] quit</w:t>
      </w:r>
    </w:p>
    <w:p w14:paraId="1DD9DC7C" w14:textId="77777777" w:rsidR="00EB4168" w:rsidRPr="00EB4168" w:rsidRDefault="00EB4168" w:rsidP="00EB4168">
      <w:pPr>
        <w:pStyle w:val="2f2"/>
        <w:spacing w:before="312" w:after="312"/>
      </w:pPr>
    </w:p>
    <w:p w14:paraId="49EC4CCD" w14:textId="77777777" w:rsidR="00EB4168" w:rsidRPr="00EB4168" w:rsidRDefault="00EB4168" w:rsidP="00EB4168">
      <w:pPr>
        <w:pStyle w:val="2f2"/>
        <w:spacing w:before="312" w:after="312"/>
      </w:pPr>
      <w:r w:rsidRPr="00EB4168">
        <w:t>[ACC-2]interface GigabitEthernet0/0/1</w:t>
      </w:r>
    </w:p>
    <w:p w14:paraId="094B2074" w14:textId="77777777" w:rsidR="00EB4168" w:rsidRPr="00EB4168" w:rsidRDefault="00EB4168" w:rsidP="00EB4168">
      <w:pPr>
        <w:pStyle w:val="2f2"/>
        <w:spacing w:before="312" w:after="312"/>
      </w:pPr>
      <w:r w:rsidRPr="00EB4168">
        <w:t>[ACC-2-GigabitEthernet0/0/1] port link-type trunk</w:t>
      </w:r>
    </w:p>
    <w:p w14:paraId="2228BCA9" w14:textId="77777777" w:rsidR="00EB4168" w:rsidRPr="00EB4168" w:rsidRDefault="00EB4168" w:rsidP="00EB4168">
      <w:pPr>
        <w:pStyle w:val="2f2"/>
        <w:spacing w:before="312" w:after="312"/>
      </w:pPr>
      <w:r w:rsidRPr="00EB4168">
        <w:t>[ACC-2-GigabitEthernet0/0/1] port trunk allow-pass vlan 100 200</w:t>
      </w:r>
    </w:p>
    <w:p w14:paraId="4A9DADA7" w14:textId="24C0FCF6" w:rsidR="00EB4168" w:rsidRPr="004F1EC0" w:rsidRDefault="00EB4168" w:rsidP="004F1EC0">
      <w:pPr>
        <w:pStyle w:val="2f2"/>
        <w:spacing w:before="312" w:after="312"/>
      </w:pPr>
      <w:r w:rsidRPr="00EB4168">
        <w:t>[ACC-2-GigabitEthernet0/0/1] quit</w:t>
      </w:r>
    </w:p>
    <w:p w14:paraId="1E1BAAC0" w14:textId="77777777" w:rsidR="00EB4168" w:rsidRPr="00EB4168" w:rsidRDefault="00EB4168" w:rsidP="00D152A7">
      <w:pPr>
        <w:pStyle w:val="30"/>
      </w:pPr>
      <w:r w:rsidRPr="00EB4168">
        <w:t>Create a VBDIF interface and configure an NVE interface.</w:t>
      </w:r>
    </w:p>
    <w:p w14:paraId="26723B61" w14:textId="77777777" w:rsidR="00EB4168" w:rsidRPr="00EB4168" w:rsidRDefault="00EB4168" w:rsidP="0038023D">
      <w:pPr>
        <w:pStyle w:val="1e"/>
      </w:pPr>
      <w:r w:rsidRPr="00EB4168">
        <w:t>Create NVE interfaces on SW1 and SW3, and set the ingress replication list protocol to BGP.</w:t>
      </w:r>
    </w:p>
    <w:p w14:paraId="7D85B5CF" w14:textId="77777777" w:rsidR="001C527D" w:rsidRPr="00EB4168" w:rsidRDefault="001C527D" w:rsidP="0038023D">
      <w:pPr>
        <w:pStyle w:val="1e"/>
      </w:pPr>
    </w:p>
    <w:p w14:paraId="0A11B333" w14:textId="77777777" w:rsidR="00EB4168" w:rsidRPr="00EB4168" w:rsidRDefault="00EB4168" w:rsidP="0038023D">
      <w:pPr>
        <w:pStyle w:val="1e"/>
      </w:pPr>
      <w:r w:rsidRPr="00EB4168">
        <w:t># On SW1, configure an NVE interface.</w:t>
      </w:r>
    </w:p>
    <w:p w14:paraId="64145423" w14:textId="77777777" w:rsidR="00EB4168" w:rsidRPr="00EB4168" w:rsidRDefault="00EB4168" w:rsidP="00EB4168">
      <w:pPr>
        <w:pStyle w:val="2f2"/>
        <w:spacing w:before="312" w:after="312"/>
      </w:pPr>
      <w:r w:rsidRPr="00EB4168">
        <w:t>[SW1]interface Nve1</w:t>
      </w:r>
    </w:p>
    <w:p w14:paraId="7AECADC9" w14:textId="77777777" w:rsidR="00EB4168" w:rsidRPr="00EB4168" w:rsidRDefault="00EB4168" w:rsidP="00EB4168">
      <w:pPr>
        <w:pStyle w:val="2f2"/>
        <w:spacing w:before="312" w:after="312"/>
      </w:pPr>
      <w:r w:rsidRPr="00EB4168">
        <w:t>[SW1-Nve1] source 10.0.1.1</w:t>
      </w:r>
    </w:p>
    <w:p w14:paraId="64D3E783" w14:textId="77777777" w:rsidR="00EB4168" w:rsidRPr="00EB4168" w:rsidRDefault="00EB4168" w:rsidP="00EB4168">
      <w:pPr>
        <w:pStyle w:val="2f2"/>
        <w:spacing w:before="312" w:after="312"/>
      </w:pPr>
      <w:r w:rsidRPr="00EB4168">
        <w:t>[SW1-Nve1] vni 1000 head-end peer-list protocol bgp</w:t>
      </w:r>
    </w:p>
    <w:p w14:paraId="30657138" w14:textId="77777777" w:rsidR="00EB4168" w:rsidRPr="00EB4168" w:rsidRDefault="00EB4168" w:rsidP="00EB4168">
      <w:pPr>
        <w:pStyle w:val="2f2"/>
        <w:spacing w:before="312" w:after="312"/>
      </w:pPr>
      <w:r w:rsidRPr="00EB4168">
        <w:t>[SW1-Nve1] vni 2000 head-end peer-list protocol bgp</w:t>
      </w:r>
    </w:p>
    <w:p w14:paraId="3EB54903" w14:textId="77777777" w:rsidR="00EB4168" w:rsidRPr="00EB4168" w:rsidRDefault="00EB4168" w:rsidP="00EB4168">
      <w:pPr>
        <w:pStyle w:val="2f2"/>
        <w:spacing w:before="312" w:after="312"/>
      </w:pPr>
      <w:r w:rsidRPr="00EB4168">
        <w:t>[SW1-Nve1] quit</w:t>
      </w:r>
    </w:p>
    <w:p w14:paraId="4BBEBF7F" w14:textId="77777777" w:rsidR="00EB4168" w:rsidRPr="00EB4168" w:rsidRDefault="00EB4168" w:rsidP="0038023D">
      <w:pPr>
        <w:pStyle w:val="1e"/>
      </w:pPr>
      <w:r w:rsidRPr="00EB4168">
        <w:t># On SW3, configure an NVE interface.</w:t>
      </w:r>
    </w:p>
    <w:p w14:paraId="6FC548F2" w14:textId="77777777" w:rsidR="00EB4168" w:rsidRPr="00EB4168" w:rsidRDefault="00EB4168" w:rsidP="00EB4168">
      <w:pPr>
        <w:pStyle w:val="2f2"/>
        <w:spacing w:before="312" w:after="312"/>
      </w:pPr>
      <w:r w:rsidRPr="00EB4168">
        <w:t>[SW3]interface Nve1</w:t>
      </w:r>
    </w:p>
    <w:p w14:paraId="7E8C55A2" w14:textId="77777777" w:rsidR="00EB4168" w:rsidRPr="00EB4168" w:rsidRDefault="00EB4168" w:rsidP="00EB4168">
      <w:pPr>
        <w:pStyle w:val="2f2"/>
        <w:spacing w:before="312" w:after="312"/>
      </w:pPr>
      <w:r w:rsidRPr="00EB4168">
        <w:t>[SW3-Nve1] source 10.0.3.3</w:t>
      </w:r>
    </w:p>
    <w:p w14:paraId="68BE3371" w14:textId="77777777" w:rsidR="00EB4168" w:rsidRPr="00EB4168" w:rsidRDefault="00EB4168" w:rsidP="00EB4168">
      <w:pPr>
        <w:pStyle w:val="2f2"/>
        <w:spacing w:before="312" w:after="312"/>
      </w:pPr>
      <w:r w:rsidRPr="00EB4168">
        <w:t>[SW3-Nve1] vni 1000 head-end peer-list protocol bgp</w:t>
      </w:r>
    </w:p>
    <w:p w14:paraId="63C85F2C" w14:textId="77777777" w:rsidR="00EB4168" w:rsidRPr="00EB4168" w:rsidRDefault="00EB4168" w:rsidP="00EB4168">
      <w:pPr>
        <w:pStyle w:val="2f2"/>
        <w:spacing w:before="312" w:after="312"/>
      </w:pPr>
      <w:r w:rsidRPr="00EB4168">
        <w:t>[SW3-Nve1] vni 2000 head-end peer-list protocol bgp</w:t>
      </w:r>
    </w:p>
    <w:p w14:paraId="18F8151F" w14:textId="77777777" w:rsidR="00EB4168" w:rsidRPr="00EB4168" w:rsidRDefault="00EB4168" w:rsidP="00EB4168">
      <w:pPr>
        <w:pStyle w:val="2f2"/>
        <w:spacing w:before="312" w:after="312"/>
      </w:pPr>
      <w:r w:rsidRPr="00EB4168">
        <w:t>[SW3-Nve1] quit</w:t>
      </w:r>
    </w:p>
    <w:p w14:paraId="004EFC97" w14:textId="77777777" w:rsidR="00EB4168" w:rsidRPr="00EB4168" w:rsidRDefault="00EB4168" w:rsidP="0038023D">
      <w:pPr>
        <w:pStyle w:val="1e"/>
      </w:pPr>
      <w:r w:rsidRPr="00EB4168">
        <w:t># On SW1, create VBDIF 10 and VBDIF 20.</w:t>
      </w:r>
    </w:p>
    <w:p w14:paraId="713CD46A" w14:textId="77777777" w:rsidR="00EB4168" w:rsidRPr="00EB4168" w:rsidRDefault="00EB4168" w:rsidP="00EB4168">
      <w:pPr>
        <w:pStyle w:val="2f2"/>
        <w:spacing w:before="312" w:after="312"/>
      </w:pPr>
      <w:r w:rsidRPr="00EB4168">
        <w:t>[SW1]interface Vbdif10</w:t>
      </w:r>
    </w:p>
    <w:p w14:paraId="45ADE31D" w14:textId="77777777" w:rsidR="00EB4168" w:rsidRPr="00EB4168" w:rsidRDefault="00EB4168" w:rsidP="00EB4168">
      <w:pPr>
        <w:pStyle w:val="2f2"/>
        <w:spacing w:before="312" w:after="312"/>
      </w:pPr>
      <w:r w:rsidRPr="00EB4168">
        <w:t>[SW1-Vbdif10] ip address 172.16.1.254 255.255.255.0</w:t>
      </w:r>
    </w:p>
    <w:p w14:paraId="3AEEBA75" w14:textId="77777777" w:rsidR="00EB4168" w:rsidRPr="00EB4168" w:rsidRDefault="00EB4168" w:rsidP="00EB4168">
      <w:pPr>
        <w:pStyle w:val="2f2"/>
        <w:spacing w:before="312" w:after="312"/>
      </w:pPr>
      <w:r w:rsidRPr="00EB4168">
        <w:t>[SW1-Vbdif10] mac-address 0000-0000-0010</w:t>
      </w:r>
    </w:p>
    <w:p w14:paraId="7373FC0F" w14:textId="77777777" w:rsidR="00EB4168" w:rsidRPr="00EB4168" w:rsidRDefault="00EB4168" w:rsidP="00EB4168">
      <w:pPr>
        <w:pStyle w:val="2f2"/>
        <w:spacing w:before="312" w:after="312"/>
      </w:pPr>
      <w:r w:rsidRPr="00EB4168">
        <w:t>[SW1-Vbdif10] arp collect host enable</w:t>
      </w:r>
    </w:p>
    <w:p w14:paraId="4399B852" w14:textId="77777777" w:rsidR="00EB4168" w:rsidRPr="00EB4168" w:rsidRDefault="00EB4168" w:rsidP="00EB4168">
      <w:pPr>
        <w:pStyle w:val="2f2"/>
        <w:spacing w:before="312" w:after="312"/>
      </w:pPr>
      <w:r w:rsidRPr="00EB4168">
        <w:t>[SW1-Vbdif10] quit</w:t>
      </w:r>
    </w:p>
    <w:p w14:paraId="7B40F8C7" w14:textId="77777777" w:rsidR="00EB4168" w:rsidRPr="00EB4168" w:rsidRDefault="00EB4168" w:rsidP="00EB4168">
      <w:pPr>
        <w:pStyle w:val="2f2"/>
        <w:spacing w:before="312" w:after="312"/>
      </w:pPr>
      <w:r w:rsidRPr="00EB4168">
        <w:t>[SW1]interface Vbdif 20</w:t>
      </w:r>
    </w:p>
    <w:p w14:paraId="0694E614" w14:textId="77777777" w:rsidR="00EB4168" w:rsidRPr="00EB4168" w:rsidRDefault="00EB4168" w:rsidP="00EB4168">
      <w:pPr>
        <w:pStyle w:val="2f2"/>
        <w:spacing w:before="312" w:after="312"/>
      </w:pPr>
      <w:r w:rsidRPr="00EB4168">
        <w:t>[SW1-Vbdif20] ip address 172.16.2.254 255.255.255.0</w:t>
      </w:r>
    </w:p>
    <w:p w14:paraId="194B4371" w14:textId="77777777" w:rsidR="00EB4168" w:rsidRPr="00EB4168" w:rsidRDefault="00EB4168" w:rsidP="00EB4168">
      <w:pPr>
        <w:pStyle w:val="2f2"/>
        <w:spacing w:before="312" w:after="312"/>
      </w:pPr>
      <w:r w:rsidRPr="00EB4168">
        <w:t>[SW1-Vbdif20] mac-address 0000-0000-0020</w:t>
      </w:r>
    </w:p>
    <w:p w14:paraId="77670609" w14:textId="77777777" w:rsidR="00EB4168" w:rsidRPr="00EB4168" w:rsidRDefault="00EB4168" w:rsidP="00EB4168">
      <w:pPr>
        <w:pStyle w:val="2f2"/>
        <w:spacing w:before="312" w:after="312"/>
      </w:pPr>
      <w:r w:rsidRPr="00EB4168">
        <w:t>[SW1-Vbdif20] arp collect host enable</w:t>
      </w:r>
    </w:p>
    <w:p w14:paraId="465F8C1E" w14:textId="77777777" w:rsidR="00EB4168" w:rsidRDefault="00EB4168" w:rsidP="00EB4168">
      <w:pPr>
        <w:pStyle w:val="2f2"/>
        <w:spacing w:before="312" w:after="312"/>
      </w:pPr>
      <w:r w:rsidRPr="00EB4168">
        <w:t>[SW1-Vbdif20] quit</w:t>
      </w:r>
    </w:p>
    <w:p w14:paraId="29FF289F" w14:textId="193CFB0E" w:rsidR="009410F2" w:rsidRPr="009410F2" w:rsidRDefault="009410F2" w:rsidP="009410F2">
      <w:pPr>
        <w:pStyle w:val="1e"/>
      </w:pPr>
      <w:r w:rsidRPr="001C527D">
        <w:rPr>
          <w:rFonts w:hint="eastAsia"/>
        </w:rPr>
        <w:t>Create VBDIF10 and VBDIF20 on SW1 and SW3. To ensure that the MAC addresses of the gateway remain unchanged after the hosts and VMs are migrated and that the hosts and VMs do not need to learn ARP entries again, you need to manually change the MAC addresses of the interfaces to 0000-0000-0010 and 0000-0000-0020 respectively and run the arp collect host enable command on the VBDIF interface to generate Type 2 routes based on ARP information of hosts and transmit them through BGP EVPN.</w:t>
      </w:r>
    </w:p>
    <w:p w14:paraId="5A8F36AF" w14:textId="77777777" w:rsidR="00EB4168" w:rsidRPr="00EB4168" w:rsidRDefault="00EB4168" w:rsidP="0038023D">
      <w:pPr>
        <w:pStyle w:val="1e"/>
      </w:pPr>
      <w:r w:rsidRPr="00EB4168">
        <w:t># On SW3, create VBDIF 10 and VBDIF 20.</w:t>
      </w:r>
    </w:p>
    <w:p w14:paraId="4331C4F8" w14:textId="77777777" w:rsidR="00EB4168" w:rsidRPr="00EB4168" w:rsidRDefault="00EB4168" w:rsidP="00EB4168">
      <w:pPr>
        <w:pStyle w:val="2f2"/>
        <w:spacing w:before="312" w:after="312"/>
      </w:pPr>
      <w:r w:rsidRPr="00EB4168">
        <w:t>[SW3]interface Vbdif10</w:t>
      </w:r>
    </w:p>
    <w:p w14:paraId="675E3F6C" w14:textId="77777777" w:rsidR="00EB4168" w:rsidRPr="00EB4168" w:rsidRDefault="00EB4168" w:rsidP="00EB4168">
      <w:pPr>
        <w:pStyle w:val="2f2"/>
        <w:spacing w:before="312" w:after="312"/>
      </w:pPr>
      <w:r w:rsidRPr="00EB4168">
        <w:t>[SW3-Vbdif10] ip address 172.16.1.254 255.255.255.0</w:t>
      </w:r>
    </w:p>
    <w:p w14:paraId="25B41091" w14:textId="77777777" w:rsidR="00EB4168" w:rsidRPr="00EB4168" w:rsidRDefault="00EB4168" w:rsidP="00EB4168">
      <w:pPr>
        <w:pStyle w:val="2f2"/>
        <w:spacing w:before="312" w:after="312"/>
      </w:pPr>
      <w:r w:rsidRPr="00EB4168">
        <w:t>[SW3-Vbdif10] mac-address 0000-0000-0010</w:t>
      </w:r>
    </w:p>
    <w:p w14:paraId="07EC4799" w14:textId="77777777" w:rsidR="00EB4168" w:rsidRPr="00EB4168" w:rsidRDefault="00EB4168" w:rsidP="00EB4168">
      <w:pPr>
        <w:pStyle w:val="2f2"/>
        <w:spacing w:before="312" w:after="312"/>
      </w:pPr>
      <w:r w:rsidRPr="00EB4168">
        <w:t>[SW3-Vbdif10] arp collect host enable</w:t>
      </w:r>
    </w:p>
    <w:p w14:paraId="0E835F8C" w14:textId="77777777" w:rsidR="00EB4168" w:rsidRPr="00EB4168" w:rsidRDefault="00EB4168" w:rsidP="00EB4168">
      <w:pPr>
        <w:pStyle w:val="2f2"/>
        <w:spacing w:before="312" w:after="312"/>
      </w:pPr>
      <w:r w:rsidRPr="00EB4168">
        <w:t>[SW3-Vbdif10] quit</w:t>
      </w:r>
    </w:p>
    <w:p w14:paraId="60F542B7" w14:textId="77777777" w:rsidR="00EB4168" w:rsidRPr="00EB4168" w:rsidRDefault="00EB4168" w:rsidP="00EB4168">
      <w:pPr>
        <w:pStyle w:val="2f2"/>
        <w:spacing w:before="312" w:after="312"/>
      </w:pPr>
      <w:r w:rsidRPr="00EB4168">
        <w:t>[SW3]interface Vbdif20</w:t>
      </w:r>
    </w:p>
    <w:p w14:paraId="3C0D63E9" w14:textId="77777777" w:rsidR="00EB4168" w:rsidRPr="00EB4168" w:rsidRDefault="00EB4168" w:rsidP="00EB4168">
      <w:pPr>
        <w:pStyle w:val="2f2"/>
        <w:spacing w:before="312" w:after="312"/>
      </w:pPr>
      <w:r w:rsidRPr="00EB4168">
        <w:t>[SW3-Vbdif20] ip address 172.16.2.254 255.255.255.0</w:t>
      </w:r>
    </w:p>
    <w:p w14:paraId="68BEBE07" w14:textId="77777777" w:rsidR="00EB4168" w:rsidRPr="00EB4168" w:rsidRDefault="00EB4168" w:rsidP="00EB4168">
      <w:pPr>
        <w:pStyle w:val="2f2"/>
        <w:spacing w:before="312" w:after="312"/>
      </w:pPr>
      <w:r w:rsidRPr="00EB4168">
        <w:t>[SW3-Vbdif20] mac-address 0000-0000-0020</w:t>
      </w:r>
    </w:p>
    <w:p w14:paraId="788D1152" w14:textId="77777777" w:rsidR="00EB4168" w:rsidRPr="00EB4168" w:rsidRDefault="00EB4168" w:rsidP="00EB4168">
      <w:pPr>
        <w:pStyle w:val="2f2"/>
        <w:spacing w:before="312" w:after="312"/>
      </w:pPr>
      <w:r w:rsidRPr="00EB4168">
        <w:t>[SW3-Vbdif20] arp collect host enable</w:t>
      </w:r>
    </w:p>
    <w:p w14:paraId="56DE5D84" w14:textId="77777777" w:rsidR="00EB4168" w:rsidRPr="00EB4168" w:rsidRDefault="00EB4168" w:rsidP="00EB4168">
      <w:pPr>
        <w:pStyle w:val="2f2"/>
        <w:spacing w:before="312" w:after="312"/>
      </w:pPr>
      <w:r w:rsidRPr="00EB4168">
        <w:t>[SW3-Vbdif20] quit</w:t>
      </w:r>
    </w:p>
    <w:p w14:paraId="2BB66BFE" w14:textId="77777777" w:rsidR="00EB4168" w:rsidRPr="00EB4168" w:rsidRDefault="00EB4168" w:rsidP="00D152A7">
      <w:pPr>
        <w:pStyle w:val="30"/>
      </w:pPr>
      <w:r w:rsidRPr="00EB4168">
        <w:t>Configure an EVPN instance and an IP VPN instance, and bind these instances to BDs and VBDIF interfaces.</w:t>
      </w:r>
    </w:p>
    <w:p w14:paraId="1059BD5A" w14:textId="77777777" w:rsidR="00EB4168" w:rsidRPr="00EB4168" w:rsidRDefault="00EB4168" w:rsidP="0038023D">
      <w:pPr>
        <w:pStyle w:val="1e"/>
      </w:pPr>
      <w:r w:rsidRPr="00EB4168">
        <w:t>Create an EVPN instance and an IP VPN instance on SW1 and SW3, and bind the instances to BDs and VBDIF interfaces. To ensure that EVPN routes and IP routes can normally learn from each other, plan EVPN and IP VPN instances as follows.</w:t>
      </w:r>
    </w:p>
    <w:p w14:paraId="6BD3B198" w14:textId="1B5D69B9" w:rsidR="00201774" w:rsidRPr="003A27CA" w:rsidRDefault="00EB4168" w:rsidP="003A27CA">
      <w:pPr>
        <w:pStyle w:val="50"/>
        <w:rPr>
          <w:rStyle w:val="afff0"/>
          <w:b/>
          <w:bCs w:val="0"/>
        </w:rPr>
      </w:pPr>
      <w:r w:rsidRPr="00EB4168">
        <w:t>EVPN instance plan on SW1</w:t>
      </w:r>
    </w:p>
    <w:tbl>
      <w:tblPr>
        <w:tblStyle w:val="Table1"/>
        <w:tblpPr w:leftFromText="181" w:rightFromText="181" w:vertAnchor="text" w:horzAnchor="margin" w:tblpXSpec="right" w:tblpY="1"/>
        <w:tblW w:w="7938" w:type="dxa"/>
        <w:tblInd w:w="0" w:type="dxa"/>
        <w:tblLook w:val="04A0" w:firstRow="1" w:lastRow="0" w:firstColumn="1" w:lastColumn="0" w:noHBand="0" w:noVBand="1"/>
      </w:tblPr>
      <w:tblGrid>
        <w:gridCol w:w="2864"/>
        <w:gridCol w:w="620"/>
        <w:gridCol w:w="926"/>
        <w:gridCol w:w="2027"/>
        <w:gridCol w:w="1501"/>
      </w:tblGrid>
      <w:tr w:rsidR="000133AB" w:rsidRPr="000133AB" w14:paraId="24D2A7C4" w14:textId="77777777" w:rsidTr="00D55050">
        <w:trPr>
          <w:cnfStyle w:val="100000000000" w:firstRow="1" w:lastRow="0" w:firstColumn="0" w:lastColumn="0" w:oddVBand="0" w:evenVBand="0" w:oddHBand="0" w:evenHBand="0" w:firstRowFirstColumn="0" w:firstRowLastColumn="0" w:lastRowFirstColumn="0" w:lastRowLastColumn="0"/>
          <w:cantSplit w:val="0"/>
          <w:tblHeader/>
        </w:trPr>
        <w:tc>
          <w:tcPr>
            <w:tcW w:w="0" w:type="auto"/>
            <w:tcBorders>
              <w:top w:val="single" w:sz="18" w:space="0" w:color="auto"/>
              <w:left w:val="single" w:sz="18" w:space="0" w:color="auto"/>
            </w:tcBorders>
          </w:tcPr>
          <w:p w14:paraId="6AD9BE85" w14:textId="77777777" w:rsidR="000133AB" w:rsidRPr="000133AB" w:rsidRDefault="000133AB" w:rsidP="000133AB">
            <w:pPr>
              <w:ind w:left="0"/>
              <w:rPr>
                <w:b/>
                <w:sz w:val="21"/>
              </w:rPr>
            </w:pPr>
            <w:r w:rsidRPr="000133AB">
              <w:rPr>
                <w:b/>
                <w:sz w:val="21"/>
              </w:rPr>
              <w:t>EVPN Instance Name</w:t>
            </w:r>
          </w:p>
        </w:tc>
        <w:tc>
          <w:tcPr>
            <w:tcW w:w="0" w:type="auto"/>
            <w:tcBorders>
              <w:top w:val="single" w:sz="18" w:space="0" w:color="auto"/>
            </w:tcBorders>
          </w:tcPr>
          <w:p w14:paraId="3E6EDC2B" w14:textId="77777777" w:rsidR="000133AB" w:rsidRPr="000133AB" w:rsidRDefault="000133AB" w:rsidP="000133AB">
            <w:pPr>
              <w:ind w:left="0"/>
              <w:jc w:val="center"/>
              <w:rPr>
                <w:b/>
                <w:sz w:val="21"/>
              </w:rPr>
            </w:pPr>
            <w:r w:rsidRPr="000133AB">
              <w:rPr>
                <w:b/>
                <w:sz w:val="21"/>
              </w:rPr>
              <w:t>BD</w:t>
            </w:r>
          </w:p>
        </w:tc>
        <w:tc>
          <w:tcPr>
            <w:tcW w:w="0" w:type="auto"/>
            <w:tcBorders>
              <w:top w:val="single" w:sz="18" w:space="0" w:color="auto"/>
            </w:tcBorders>
          </w:tcPr>
          <w:p w14:paraId="3E012E2B" w14:textId="77777777" w:rsidR="000133AB" w:rsidRPr="000133AB" w:rsidRDefault="000133AB" w:rsidP="000133AB">
            <w:pPr>
              <w:ind w:left="0"/>
              <w:jc w:val="center"/>
              <w:rPr>
                <w:b/>
                <w:sz w:val="21"/>
              </w:rPr>
            </w:pPr>
            <w:r w:rsidRPr="000133AB">
              <w:rPr>
                <w:b/>
                <w:sz w:val="21"/>
              </w:rPr>
              <w:t>RD</w:t>
            </w:r>
          </w:p>
        </w:tc>
        <w:tc>
          <w:tcPr>
            <w:tcW w:w="0" w:type="auto"/>
            <w:tcBorders>
              <w:top w:val="single" w:sz="18" w:space="0" w:color="auto"/>
            </w:tcBorders>
          </w:tcPr>
          <w:p w14:paraId="4E550B93" w14:textId="77777777" w:rsidR="000133AB" w:rsidRPr="000133AB" w:rsidRDefault="000133AB" w:rsidP="000133AB">
            <w:pPr>
              <w:ind w:left="0"/>
              <w:jc w:val="center"/>
              <w:rPr>
                <w:b/>
                <w:sz w:val="21"/>
              </w:rPr>
            </w:pPr>
            <w:r w:rsidRPr="000133AB">
              <w:rPr>
                <w:b/>
                <w:sz w:val="21"/>
              </w:rPr>
              <w:t>Export RT</w:t>
            </w:r>
          </w:p>
        </w:tc>
        <w:tc>
          <w:tcPr>
            <w:tcW w:w="0" w:type="auto"/>
            <w:tcBorders>
              <w:top w:val="single" w:sz="18" w:space="0" w:color="auto"/>
              <w:right w:val="single" w:sz="18" w:space="0" w:color="auto"/>
            </w:tcBorders>
          </w:tcPr>
          <w:p w14:paraId="2FA9EC15" w14:textId="77777777" w:rsidR="000133AB" w:rsidRPr="000133AB" w:rsidRDefault="000133AB" w:rsidP="000133AB">
            <w:pPr>
              <w:ind w:left="0"/>
              <w:jc w:val="center"/>
              <w:rPr>
                <w:b/>
                <w:sz w:val="21"/>
              </w:rPr>
            </w:pPr>
            <w:r w:rsidRPr="000133AB">
              <w:rPr>
                <w:b/>
                <w:sz w:val="21"/>
              </w:rPr>
              <w:t>Import RT</w:t>
            </w:r>
          </w:p>
        </w:tc>
      </w:tr>
      <w:tr w:rsidR="000133AB" w:rsidRPr="000133AB" w14:paraId="0FBF6E58" w14:textId="77777777" w:rsidTr="00D55050">
        <w:trPr>
          <w:cantSplit w:val="0"/>
        </w:trPr>
        <w:tc>
          <w:tcPr>
            <w:tcW w:w="0" w:type="auto"/>
            <w:tcBorders>
              <w:left w:val="single" w:sz="18" w:space="0" w:color="auto"/>
            </w:tcBorders>
          </w:tcPr>
          <w:p w14:paraId="407ABE47" w14:textId="77777777" w:rsidR="000133AB" w:rsidRPr="000133AB" w:rsidRDefault="000133AB" w:rsidP="000133AB">
            <w:pPr>
              <w:ind w:left="0"/>
              <w:rPr>
                <w:rFonts w:cs="Times New Roman"/>
                <w:sz w:val="21"/>
              </w:rPr>
            </w:pPr>
            <w:r w:rsidRPr="000133AB">
              <w:rPr>
                <w:rFonts w:cs="Times New Roman"/>
                <w:sz w:val="21"/>
              </w:rPr>
              <w:t>SW1_BD_10</w:t>
            </w:r>
          </w:p>
        </w:tc>
        <w:tc>
          <w:tcPr>
            <w:tcW w:w="0" w:type="auto"/>
          </w:tcPr>
          <w:p w14:paraId="3FE28CD9" w14:textId="77777777" w:rsidR="000133AB" w:rsidRPr="000133AB" w:rsidRDefault="000133AB" w:rsidP="000133AB">
            <w:pPr>
              <w:ind w:left="0"/>
              <w:jc w:val="center"/>
              <w:rPr>
                <w:rFonts w:cs="Times New Roman"/>
                <w:sz w:val="21"/>
              </w:rPr>
            </w:pPr>
            <w:r w:rsidRPr="000133AB">
              <w:rPr>
                <w:rFonts w:cs="Times New Roman"/>
                <w:sz w:val="21"/>
              </w:rPr>
              <w:t>10</w:t>
            </w:r>
          </w:p>
        </w:tc>
        <w:tc>
          <w:tcPr>
            <w:tcW w:w="0" w:type="auto"/>
          </w:tcPr>
          <w:p w14:paraId="71423F9D" w14:textId="77777777" w:rsidR="000133AB" w:rsidRPr="000133AB" w:rsidRDefault="000133AB" w:rsidP="000133AB">
            <w:pPr>
              <w:ind w:left="0"/>
              <w:jc w:val="center"/>
              <w:rPr>
                <w:rFonts w:cs="Times New Roman"/>
                <w:sz w:val="21"/>
              </w:rPr>
            </w:pPr>
            <w:r w:rsidRPr="000133AB">
              <w:rPr>
                <w:rFonts w:cs="Times New Roman"/>
                <w:sz w:val="21"/>
              </w:rPr>
              <w:t>21:10</w:t>
            </w:r>
          </w:p>
        </w:tc>
        <w:tc>
          <w:tcPr>
            <w:tcW w:w="0" w:type="auto"/>
          </w:tcPr>
          <w:p w14:paraId="158F61A0" w14:textId="77777777" w:rsidR="000133AB" w:rsidRPr="000133AB" w:rsidRDefault="000133AB" w:rsidP="000133AB">
            <w:pPr>
              <w:ind w:left="0"/>
              <w:jc w:val="center"/>
              <w:rPr>
                <w:rFonts w:cs="Times New Roman"/>
                <w:sz w:val="21"/>
              </w:rPr>
            </w:pPr>
            <w:r w:rsidRPr="000133AB">
              <w:rPr>
                <w:rFonts w:cs="Times New Roman"/>
                <w:sz w:val="21"/>
              </w:rPr>
              <w:t>213:10</w:t>
            </w:r>
            <w:r w:rsidRPr="000133AB">
              <w:rPr>
                <w:rFonts w:cs="Times New Roman" w:hint="eastAsia"/>
                <w:sz w:val="21"/>
              </w:rPr>
              <w:t>,</w:t>
            </w:r>
            <w:r w:rsidRPr="000133AB">
              <w:rPr>
                <w:rFonts w:cs="Times New Roman"/>
                <w:sz w:val="21"/>
              </w:rPr>
              <w:t xml:space="preserve"> 313:12</w:t>
            </w:r>
          </w:p>
        </w:tc>
        <w:tc>
          <w:tcPr>
            <w:tcW w:w="0" w:type="auto"/>
            <w:tcBorders>
              <w:right w:val="single" w:sz="18" w:space="0" w:color="auto"/>
            </w:tcBorders>
          </w:tcPr>
          <w:p w14:paraId="38A0E6B5" w14:textId="77777777" w:rsidR="000133AB" w:rsidRPr="000133AB" w:rsidRDefault="000133AB" w:rsidP="000133AB">
            <w:pPr>
              <w:ind w:left="0"/>
              <w:jc w:val="center"/>
              <w:rPr>
                <w:rFonts w:cs="Times New Roman"/>
                <w:sz w:val="21"/>
              </w:rPr>
            </w:pPr>
            <w:r w:rsidRPr="000133AB">
              <w:rPr>
                <w:rFonts w:cs="Times New Roman"/>
                <w:sz w:val="21"/>
              </w:rPr>
              <w:t>213:10</w:t>
            </w:r>
          </w:p>
        </w:tc>
      </w:tr>
      <w:tr w:rsidR="000133AB" w:rsidRPr="000133AB" w14:paraId="5F59D209" w14:textId="77777777" w:rsidTr="00D55050">
        <w:trPr>
          <w:cantSplit w:val="0"/>
        </w:trPr>
        <w:tc>
          <w:tcPr>
            <w:tcW w:w="0" w:type="auto"/>
            <w:tcBorders>
              <w:left w:val="single" w:sz="18" w:space="0" w:color="auto"/>
              <w:bottom w:val="single" w:sz="18" w:space="0" w:color="auto"/>
            </w:tcBorders>
          </w:tcPr>
          <w:p w14:paraId="3DF8EF79" w14:textId="77777777" w:rsidR="000133AB" w:rsidRPr="000133AB" w:rsidRDefault="000133AB" w:rsidP="000133AB">
            <w:pPr>
              <w:ind w:left="0"/>
              <w:rPr>
                <w:rFonts w:cs="Times New Roman"/>
                <w:sz w:val="21"/>
              </w:rPr>
            </w:pPr>
            <w:r w:rsidRPr="000133AB">
              <w:rPr>
                <w:rFonts w:cs="Times New Roman"/>
                <w:sz w:val="21"/>
              </w:rPr>
              <w:t>SW1_BD_20</w:t>
            </w:r>
          </w:p>
        </w:tc>
        <w:tc>
          <w:tcPr>
            <w:tcW w:w="0" w:type="auto"/>
            <w:tcBorders>
              <w:bottom w:val="single" w:sz="18" w:space="0" w:color="auto"/>
            </w:tcBorders>
          </w:tcPr>
          <w:p w14:paraId="1207D611" w14:textId="77777777" w:rsidR="000133AB" w:rsidRPr="000133AB" w:rsidRDefault="000133AB" w:rsidP="000133AB">
            <w:pPr>
              <w:ind w:left="0"/>
              <w:jc w:val="center"/>
              <w:rPr>
                <w:rFonts w:cs="Times New Roman"/>
                <w:sz w:val="21"/>
              </w:rPr>
            </w:pPr>
            <w:r w:rsidRPr="000133AB">
              <w:rPr>
                <w:rFonts w:cs="Times New Roman"/>
                <w:sz w:val="21"/>
              </w:rPr>
              <w:t>20</w:t>
            </w:r>
          </w:p>
        </w:tc>
        <w:tc>
          <w:tcPr>
            <w:tcW w:w="0" w:type="auto"/>
            <w:tcBorders>
              <w:bottom w:val="single" w:sz="18" w:space="0" w:color="auto"/>
            </w:tcBorders>
          </w:tcPr>
          <w:p w14:paraId="51AC0D3C" w14:textId="77777777" w:rsidR="000133AB" w:rsidRPr="000133AB" w:rsidRDefault="000133AB" w:rsidP="000133AB">
            <w:pPr>
              <w:ind w:left="0"/>
              <w:jc w:val="center"/>
              <w:rPr>
                <w:rFonts w:cs="Times New Roman"/>
                <w:sz w:val="21"/>
              </w:rPr>
            </w:pPr>
            <w:r w:rsidRPr="000133AB">
              <w:rPr>
                <w:rFonts w:cs="Times New Roman"/>
                <w:sz w:val="21"/>
              </w:rPr>
              <w:t>21:20</w:t>
            </w:r>
          </w:p>
        </w:tc>
        <w:tc>
          <w:tcPr>
            <w:tcW w:w="0" w:type="auto"/>
            <w:tcBorders>
              <w:bottom w:val="single" w:sz="18" w:space="0" w:color="auto"/>
            </w:tcBorders>
          </w:tcPr>
          <w:p w14:paraId="5084A670" w14:textId="77777777" w:rsidR="000133AB" w:rsidRPr="000133AB" w:rsidRDefault="000133AB" w:rsidP="000133AB">
            <w:pPr>
              <w:ind w:left="0"/>
              <w:jc w:val="center"/>
              <w:rPr>
                <w:rFonts w:cs="Times New Roman"/>
                <w:sz w:val="21"/>
              </w:rPr>
            </w:pPr>
            <w:r w:rsidRPr="000133AB">
              <w:rPr>
                <w:rFonts w:cs="Times New Roman"/>
                <w:sz w:val="21"/>
              </w:rPr>
              <w:t>213:20</w:t>
            </w:r>
            <w:r w:rsidRPr="000133AB">
              <w:rPr>
                <w:rFonts w:cs="Times New Roman" w:hint="eastAsia"/>
                <w:sz w:val="21"/>
              </w:rPr>
              <w:t>,</w:t>
            </w:r>
            <w:r w:rsidRPr="000133AB">
              <w:rPr>
                <w:rFonts w:cs="Times New Roman"/>
                <w:sz w:val="21"/>
              </w:rPr>
              <w:t xml:space="preserve"> 313:12</w:t>
            </w:r>
          </w:p>
        </w:tc>
        <w:tc>
          <w:tcPr>
            <w:tcW w:w="0" w:type="auto"/>
            <w:tcBorders>
              <w:bottom w:val="single" w:sz="18" w:space="0" w:color="auto"/>
              <w:right w:val="single" w:sz="18" w:space="0" w:color="auto"/>
            </w:tcBorders>
          </w:tcPr>
          <w:p w14:paraId="0BF20942" w14:textId="77777777" w:rsidR="000133AB" w:rsidRPr="000133AB" w:rsidRDefault="000133AB" w:rsidP="000133AB">
            <w:pPr>
              <w:ind w:left="0"/>
              <w:jc w:val="center"/>
              <w:rPr>
                <w:rFonts w:cs="Times New Roman"/>
                <w:sz w:val="21"/>
              </w:rPr>
            </w:pPr>
            <w:r w:rsidRPr="000133AB">
              <w:rPr>
                <w:rFonts w:cs="Times New Roman"/>
                <w:sz w:val="21"/>
              </w:rPr>
              <w:t>213:20</w:t>
            </w:r>
          </w:p>
        </w:tc>
      </w:tr>
    </w:tbl>
    <w:p w14:paraId="16E21E91" w14:textId="77777777" w:rsidR="00EB4168" w:rsidRPr="00EB4168" w:rsidRDefault="00EB4168" w:rsidP="00B02CAA">
      <w:pPr>
        <w:pStyle w:val="50"/>
      </w:pPr>
      <w:r w:rsidRPr="00EB4168">
        <w:t>EVPN instance plan on SW3</w:t>
      </w:r>
    </w:p>
    <w:tbl>
      <w:tblPr>
        <w:tblStyle w:val="Table"/>
        <w:tblpPr w:leftFromText="181" w:rightFromText="181" w:vertAnchor="text" w:tblpXSpec="right" w:tblpY="1"/>
        <w:tblOverlap w:val="never"/>
        <w:tblW w:w="7938" w:type="dxa"/>
        <w:jc w:val="right"/>
        <w:tblInd w:w="0" w:type="dxa"/>
        <w:tblLook w:val="04A0" w:firstRow="1" w:lastRow="0" w:firstColumn="1" w:lastColumn="0" w:noHBand="0" w:noVBand="1"/>
      </w:tblPr>
      <w:tblGrid>
        <w:gridCol w:w="2864"/>
        <w:gridCol w:w="620"/>
        <w:gridCol w:w="926"/>
        <w:gridCol w:w="2027"/>
        <w:gridCol w:w="1501"/>
      </w:tblGrid>
      <w:tr w:rsidR="00EB4168" w:rsidRPr="00EB4168" w14:paraId="0C9F1938" w14:textId="77777777" w:rsidTr="00D55050">
        <w:trPr>
          <w:cnfStyle w:val="100000000000" w:firstRow="1" w:lastRow="0" w:firstColumn="0" w:lastColumn="0" w:oddVBand="0" w:evenVBand="0" w:oddHBand="0" w:evenHBand="0" w:firstRowFirstColumn="0" w:firstRowLastColumn="0" w:lastRowFirstColumn="0" w:lastRowLastColumn="0"/>
          <w:cantSplit w:val="0"/>
          <w:tblHeader/>
          <w:jc w:val="right"/>
        </w:trPr>
        <w:tc>
          <w:tcPr>
            <w:tcW w:w="0" w:type="auto"/>
            <w:tcBorders>
              <w:top w:val="single" w:sz="18" w:space="0" w:color="auto"/>
              <w:left w:val="single" w:sz="18" w:space="0" w:color="auto"/>
            </w:tcBorders>
          </w:tcPr>
          <w:p w14:paraId="7BBB6B73" w14:textId="77777777" w:rsidR="00EB4168" w:rsidRPr="000133AB" w:rsidRDefault="00EB4168" w:rsidP="000133AB">
            <w:pPr>
              <w:ind w:left="0"/>
              <w:rPr>
                <w:b/>
                <w:sz w:val="21"/>
              </w:rPr>
            </w:pPr>
            <w:r w:rsidRPr="000133AB">
              <w:rPr>
                <w:b/>
                <w:sz w:val="21"/>
              </w:rPr>
              <w:t>EVPN Instance Name</w:t>
            </w:r>
          </w:p>
        </w:tc>
        <w:tc>
          <w:tcPr>
            <w:tcW w:w="0" w:type="auto"/>
            <w:tcBorders>
              <w:top w:val="single" w:sz="18" w:space="0" w:color="auto"/>
            </w:tcBorders>
          </w:tcPr>
          <w:p w14:paraId="6016259E" w14:textId="77777777" w:rsidR="00EB4168" w:rsidRPr="000133AB" w:rsidRDefault="00EB4168" w:rsidP="000133AB">
            <w:pPr>
              <w:ind w:left="0"/>
              <w:jc w:val="center"/>
              <w:rPr>
                <w:b/>
                <w:sz w:val="21"/>
              </w:rPr>
            </w:pPr>
            <w:r w:rsidRPr="000133AB">
              <w:rPr>
                <w:b/>
                <w:sz w:val="21"/>
              </w:rPr>
              <w:t>BD</w:t>
            </w:r>
          </w:p>
        </w:tc>
        <w:tc>
          <w:tcPr>
            <w:tcW w:w="0" w:type="auto"/>
            <w:tcBorders>
              <w:top w:val="single" w:sz="18" w:space="0" w:color="auto"/>
            </w:tcBorders>
          </w:tcPr>
          <w:p w14:paraId="4CAE0E91" w14:textId="77777777" w:rsidR="00EB4168" w:rsidRPr="000133AB" w:rsidRDefault="00EB4168" w:rsidP="000133AB">
            <w:pPr>
              <w:ind w:left="0"/>
              <w:jc w:val="center"/>
              <w:rPr>
                <w:b/>
                <w:sz w:val="21"/>
              </w:rPr>
            </w:pPr>
            <w:r w:rsidRPr="000133AB">
              <w:rPr>
                <w:b/>
                <w:sz w:val="21"/>
              </w:rPr>
              <w:t>RD</w:t>
            </w:r>
          </w:p>
        </w:tc>
        <w:tc>
          <w:tcPr>
            <w:tcW w:w="0" w:type="auto"/>
            <w:tcBorders>
              <w:top w:val="single" w:sz="18" w:space="0" w:color="auto"/>
            </w:tcBorders>
          </w:tcPr>
          <w:p w14:paraId="4C71A74B" w14:textId="77777777" w:rsidR="00EB4168" w:rsidRPr="000133AB" w:rsidRDefault="00EB4168" w:rsidP="000133AB">
            <w:pPr>
              <w:ind w:left="0"/>
              <w:jc w:val="center"/>
              <w:rPr>
                <w:b/>
                <w:sz w:val="21"/>
              </w:rPr>
            </w:pPr>
            <w:r w:rsidRPr="000133AB">
              <w:rPr>
                <w:b/>
                <w:sz w:val="21"/>
              </w:rPr>
              <w:t>Export RT</w:t>
            </w:r>
          </w:p>
        </w:tc>
        <w:tc>
          <w:tcPr>
            <w:tcW w:w="0" w:type="auto"/>
            <w:tcBorders>
              <w:top w:val="single" w:sz="18" w:space="0" w:color="auto"/>
              <w:right w:val="single" w:sz="18" w:space="0" w:color="auto"/>
            </w:tcBorders>
          </w:tcPr>
          <w:p w14:paraId="3F2BC130" w14:textId="77777777" w:rsidR="00EB4168" w:rsidRPr="000133AB" w:rsidRDefault="00EB4168" w:rsidP="000133AB">
            <w:pPr>
              <w:ind w:left="0"/>
              <w:jc w:val="center"/>
              <w:rPr>
                <w:b/>
                <w:sz w:val="21"/>
              </w:rPr>
            </w:pPr>
            <w:r w:rsidRPr="000133AB">
              <w:rPr>
                <w:b/>
                <w:sz w:val="21"/>
              </w:rPr>
              <w:t>Import RT</w:t>
            </w:r>
          </w:p>
        </w:tc>
      </w:tr>
      <w:tr w:rsidR="00EB4168" w:rsidRPr="00EB4168" w14:paraId="15AFC823" w14:textId="77777777" w:rsidTr="00D55050">
        <w:trPr>
          <w:cantSplit w:val="0"/>
          <w:jc w:val="right"/>
        </w:trPr>
        <w:tc>
          <w:tcPr>
            <w:tcW w:w="0" w:type="auto"/>
            <w:tcBorders>
              <w:left w:val="single" w:sz="18" w:space="0" w:color="auto"/>
            </w:tcBorders>
          </w:tcPr>
          <w:p w14:paraId="4E973775" w14:textId="77777777" w:rsidR="00EB4168" w:rsidRPr="00EB4168" w:rsidRDefault="00EB4168" w:rsidP="000133AB">
            <w:pPr>
              <w:ind w:left="0"/>
              <w:rPr>
                <w:rFonts w:cs="Times New Roman"/>
                <w:sz w:val="21"/>
              </w:rPr>
            </w:pPr>
            <w:r w:rsidRPr="00EB4168">
              <w:rPr>
                <w:rFonts w:cs="Times New Roman"/>
                <w:sz w:val="21"/>
              </w:rPr>
              <w:t>SW3_BD_10</w:t>
            </w:r>
          </w:p>
        </w:tc>
        <w:tc>
          <w:tcPr>
            <w:tcW w:w="0" w:type="auto"/>
          </w:tcPr>
          <w:p w14:paraId="1A377399" w14:textId="77777777" w:rsidR="00EB4168" w:rsidRPr="00EB4168" w:rsidRDefault="00EB4168" w:rsidP="000133AB">
            <w:pPr>
              <w:ind w:left="0"/>
              <w:jc w:val="center"/>
              <w:rPr>
                <w:rFonts w:cs="Times New Roman"/>
                <w:sz w:val="21"/>
              </w:rPr>
            </w:pPr>
            <w:r w:rsidRPr="00EB4168">
              <w:rPr>
                <w:rFonts w:cs="Times New Roman"/>
                <w:sz w:val="21"/>
              </w:rPr>
              <w:t>10</w:t>
            </w:r>
          </w:p>
        </w:tc>
        <w:tc>
          <w:tcPr>
            <w:tcW w:w="0" w:type="auto"/>
          </w:tcPr>
          <w:p w14:paraId="5C5A843B" w14:textId="77777777" w:rsidR="00EB4168" w:rsidRPr="00EB4168" w:rsidRDefault="00EB4168" w:rsidP="000133AB">
            <w:pPr>
              <w:ind w:left="0"/>
              <w:jc w:val="center"/>
              <w:rPr>
                <w:rFonts w:cs="Times New Roman"/>
                <w:sz w:val="21"/>
              </w:rPr>
            </w:pPr>
            <w:r w:rsidRPr="00EB4168">
              <w:rPr>
                <w:rFonts w:cs="Times New Roman"/>
                <w:sz w:val="21"/>
              </w:rPr>
              <w:t>23:10</w:t>
            </w:r>
          </w:p>
        </w:tc>
        <w:tc>
          <w:tcPr>
            <w:tcW w:w="0" w:type="auto"/>
          </w:tcPr>
          <w:p w14:paraId="178FA87F" w14:textId="77777777" w:rsidR="00EB4168" w:rsidRPr="00EB4168" w:rsidRDefault="00EB4168" w:rsidP="000133AB">
            <w:pPr>
              <w:ind w:left="0"/>
              <w:jc w:val="center"/>
              <w:rPr>
                <w:rFonts w:cs="Times New Roman"/>
                <w:sz w:val="21"/>
              </w:rPr>
            </w:pPr>
            <w:r w:rsidRPr="00EB4168">
              <w:rPr>
                <w:rFonts w:cs="Times New Roman"/>
                <w:sz w:val="21"/>
              </w:rPr>
              <w:t>213:10</w:t>
            </w:r>
            <w:r w:rsidRPr="00EB4168">
              <w:rPr>
                <w:rFonts w:cs="Times New Roman" w:hint="eastAsia"/>
                <w:sz w:val="21"/>
              </w:rPr>
              <w:t>,</w:t>
            </w:r>
            <w:r w:rsidRPr="00EB4168">
              <w:rPr>
                <w:rFonts w:cs="Times New Roman"/>
                <w:sz w:val="21"/>
              </w:rPr>
              <w:t xml:space="preserve"> 313:12</w:t>
            </w:r>
          </w:p>
        </w:tc>
        <w:tc>
          <w:tcPr>
            <w:tcW w:w="0" w:type="auto"/>
            <w:tcBorders>
              <w:right w:val="single" w:sz="18" w:space="0" w:color="auto"/>
            </w:tcBorders>
          </w:tcPr>
          <w:p w14:paraId="7D3FDA89" w14:textId="77777777" w:rsidR="00EB4168" w:rsidRPr="00EB4168" w:rsidRDefault="00EB4168" w:rsidP="000133AB">
            <w:pPr>
              <w:ind w:left="0"/>
              <w:jc w:val="center"/>
              <w:rPr>
                <w:rFonts w:cs="Times New Roman"/>
                <w:sz w:val="21"/>
              </w:rPr>
            </w:pPr>
            <w:r w:rsidRPr="00EB4168">
              <w:rPr>
                <w:rFonts w:cs="Times New Roman"/>
                <w:sz w:val="21"/>
              </w:rPr>
              <w:t>213:10</w:t>
            </w:r>
          </w:p>
        </w:tc>
      </w:tr>
      <w:tr w:rsidR="00EB4168" w:rsidRPr="00EB4168" w14:paraId="79C55EC1" w14:textId="77777777" w:rsidTr="00D55050">
        <w:trPr>
          <w:cantSplit w:val="0"/>
          <w:jc w:val="right"/>
        </w:trPr>
        <w:tc>
          <w:tcPr>
            <w:tcW w:w="0" w:type="auto"/>
            <w:tcBorders>
              <w:left w:val="single" w:sz="18" w:space="0" w:color="auto"/>
              <w:bottom w:val="single" w:sz="18" w:space="0" w:color="auto"/>
            </w:tcBorders>
          </w:tcPr>
          <w:p w14:paraId="139D9EB0" w14:textId="77777777" w:rsidR="00EB4168" w:rsidRPr="00EB4168" w:rsidRDefault="00EB4168" w:rsidP="000133AB">
            <w:pPr>
              <w:ind w:left="0"/>
              <w:rPr>
                <w:rFonts w:cs="Times New Roman"/>
                <w:sz w:val="21"/>
              </w:rPr>
            </w:pPr>
            <w:r w:rsidRPr="00EB4168">
              <w:rPr>
                <w:rFonts w:cs="Times New Roman"/>
                <w:sz w:val="21"/>
              </w:rPr>
              <w:t>SW3_BD_20</w:t>
            </w:r>
          </w:p>
        </w:tc>
        <w:tc>
          <w:tcPr>
            <w:tcW w:w="0" w:type="auto"/>
            <w:tcBorders>
              <w:bottom w:val="single" w:sz="18" w:space="0" w:color="auto"/>
            </w:tcBorders>
          </w:tcPr>
          <w:p w14:paraId="20DD93B7" w14:textId="77777777" w:rsidR="00EB4168" w:rsidRPr="00EB4168" w:rsidRDefault="00EB4168" w:rsidP="000133AB">
            <w:pPr>
              <w:ind w:left="0"/>
              <w:jc w:val="center"/>
              <w:rPr>
                <w:rFonts w:cs="Times New Roman"/>
                <w:sz w:val="21"/>
              </w:rPr>
            </w:pPr>
            <w:r w:rsidRPr="00EB4168">
              <w:rPr>
                <w:rFonts w:cs="Times New Roman"/>
                <w:sz w:val="21"/>
              </w:rPr>
              <w:t>20</w:t>
            </w:r>
          </w:p>
        </w:tc>
        <w:tc>
          <w:tcPr>
            <w:tcW w:w="0" w:type="auto"/>
            <w:tcBorders>
              <w:bottom w:val="single" w:sz="18" w:space="0" w:color="auto"/>
            </w:tcBorders>
          </w:tcPr>
          <w:p w14:paraId="6F789BC9" w14:textId="77777777" w:rsidR="00EB4168" w:rsidRPr="00EB4168" w:rsidRDefault="00EB4168" w:rsidP="000133AB">
            <w:pPr>
              <w:ind w:left="0"/>
              <w:jc w:val="center"/>
              <w:rPr>
                <w:rFonts w:cs="Times New Roman"/>
                <w:sz w:val="21"/>
              </w:rPr>
            </w:pPr>
            <w:r w:rsidRPr="00EB4168">
              <w:rPr>
                <w:rFonts w:cs="Times New Roman"/>
                <w:sz w:val="21"/>
              </w:rPr>
              <w:t>23:20</w:t>
            </w:r>
          </w:p>
        </w:tc>
        <w:tc>
          <w:tcPr>
            <w:tcW w:w="0" w:type="auto"/>
            <w:tcBorders>
              <w:bottom w:val="single" w:sz="18" w:space="0" w:color="auto"/>
            </w:tcBorders>
          </w:tcPr>
          <w:p w14:paraId="00FD52BA" w14:textId="77777777" w:rsidR="00EB4168" w:rsidRPr="00EB4168" w:rsidRDefault="00EB4168" w:rsidP="000133AB">
            <w:pPr>
              <w:ind w:left="0"/>
              <w:jc w:val="center"/>
              <w:rPr>
                <w:rFonts w:cs="Times New Roman"/>
                <w:sz w:val="21"/>
              </w:rPr>
            </w:pPr>
            <w:r w:rsidRPr="00EB4168">
              <w:rPr>
                <w:rFonts w:cs="Times New Roman"/>
                <w:sz w:val="21"/>
              </w:rPr>
              <w:t>213:20</w:t>
            </w:r>
            <w:r w:rsidRPr="00EB4168">
              <w:rPr>
                <w:rFonts w:cs="Times New Roman" w:hint="eastAsia"/>
                <w:sz w:val="21"/>
              </w:rPr>
              <w:t>,</w:t>
            </w:r>
            <w:r w:rsidRPr="00EB4168">
              <w:rPr>
                <w:rFonts w:cs="Times New Roman"/>
                <w:sz w:val="21"/>
              </w:rPr>
              <w:t xml:space="preserve"> 313:12</w:t>
            </w:r>
          </w:p>
        </w:tc>
        <w:tc>
          <w:tcPr>
            <w:tcW w:w="0" w:type="auto"/>
            <w:tcBorders>
              <w:bottom w:val="single" w:sz="18" w:space="0" w:color="auto"/>
              <w:right w:val="single" w:sz="18" w:space="0" w:color="auto"/>
            </w:tcBorders>
          </w:tcPr>
          <w:p w14:paraId="115B61D8" w14:textId="77777777" w:rsidR="00EB4168" w:rsidRPr="00EB4168" w:rsidRDefault="00EB4168" w:rsidP="000133AB">
            <w:pPr>
              <w:ind w:left="0"/>
              <w:jc w:val="center"/>
              <w:rPr>
                <w:rFonts w:cs="Times New Roman"/>
                <w:sz w:val="21"/>
              </w:rPr>
            </w:pPr>
            <w:r w:rsidRPr="00EB4168">
              <w:rPr>
                <w:rFonts w:cs="Times New Roman"/>
                <w:sz w:val="21"/>
              </w:rPr>
              <w:t>213:20</w:t>
            </w:r>
          </w:p>
        </w:tc>
      </w:tr>
    </w:tbl>
    <w:p w14:paraId="6483AD20" w14:textId="77777777" w:rsidR="00EB4168" w:rsidRDefault="00EB4168" w:rsidP="00F55F07">
      <w:pPr>
        <w:pStyle w:val="50"/>
      </w:pPr>
      <w:r w:rsidRPr="00EB4168">
        <w:t>EVPN instance plan on SW3</w:t>
      </w:r>
    </w:p>
    <w:tbl>
      <w:tblPr>
        <w:tblStyle w:val="V304"/>
        <w:tblW w:w="7890" w:type="dxa"/>
        <w:tblInd w:w="1678" w:type="dxa"/>
        <w:tblBorders>
          <w:top w:val="single" w:sz="18" w:space="0" w:color="auto"/>
          <w:left w:val="single" w:sz="18" w:space="0" w:color="auto"/>
          <w:bottom w:val="single" w:sz="18" w:space="0" w:color="auto"/>
          <w:right w:val="single" w:sz="18" w:space="0" w:color="auto"/>
        </w:tblBorders>
        <w:tblLook w:val="04A0" w:firstRow="1" w:lastRow="0" w:firstColumn="1" w:lastColumn="0" w:noHBand="0" w:noVBand="1"/>
      </w:tblPr>
      <w:tblGrid>
        <w:gridCol w:w="2268"/>
        <w:gridCol w:w="1134"/>
        <w:gridCol w:w="993"/>
        <w:gridCol w:w="822"/>
        <w:gridCol w:w="1335"/>
        <w:gridCol w:w="1338"/>
      </w:tblGrid>
      <w:tr w:rsidR="00D55050" w:rsidRPr="00D55050" w14:paraId="2FCA696C" w14:textId="77777777" w:rsidTr="00D5505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Pr>
          <w:p w14:paraId="676A8563" w14:textId="4BA4D7B7" w:rsidR="00D55050" w:rsidRPr="00D55050" w:rsidRDefault="00D55050" w:rsidP="00D55050">
            <w:pPr>
              <w:widowControl w:val="0"/>
              <w:ind w:left="0"/>
              <w:jc w:val="left"/>
              <w:rPr>
                <w:rFonts w:ascii="Huawei Sans" w:hAnsi="Huawei Sans"/>
                <w:szCs w:val="20"/>
              </w:rPr>
            </w:pPr>
            <w:r w:rsidRPr="00D55050">
              <w:rPr>
                <w:rFonts w:ascii="Huawei Sans" w:hAnsi="Huawei Sans" w:hint="eastAsia"/>
                <w:szCs w:val="20"/>
              </w:rPr>
              <w:t>V</w:t>
            </w:r>
            <w:r w:rsidRPr="00D55050">
              <w:rPr>
                <w:rFonts w:ascii="Huawei Sans" w:hAnsi="Huawei Sans"/>
                <w:szCs w:val="20"/>
              </w:rPr>
              <w:t>PN</w:t>
            </w:r>
            <w:r w:rsidRPr="00D55050">
              <w:t xml:space="preserve"> In</w:t>
            </w:r>
            <w:r w:rsidRPr="00D55050">
              <w:rPr>
                <w:rFonts w:hint="eastAsia"/>
              </w:rPr>
              <w:t>stance</w:t>
            </w:r>
            <w:r w:rsidRPr="00D55050">
              <w:t xml:space="preserve"> name</w:t>
            </w:r>
          </w:p>
        </w:tc>
        <w:tc>
          <w:tcPr>
            <w:tcW w:w="1134" w:type="dxa"/>
          </w:tcPr>
          <w:p w14:paraId="7C8C1ABA" w14:textId="77777777" w:rsidR="00D55050" w:rsidRPr="00D55050" w:rsidRDefault="00D55050" w:rsidP="00D55050">
            <w:pPr>
              <w:widowControl w:val="0"/>
              <w:ind w:left="0"/>
              <w:jc w:val="left"/>
              <w:cnfStyle w:val="100000000000" w:firstRow="1" w:lastRow="0" w:firstColumn="0" w:lastColumn="0" w:oddVBand="0" w:evenVBand="0" w:oddHBand="0" w:evenHBand="0" w:firstRowFirstColumn="0" w:firstRowLastColumn="0" w:lastRowFirstColumn="0" w:lastRowLastColumn="0"/>
              <w:rPr>
                <w:rFonts w:ascii="Huawei Sans" w:hAnsi="Huawei Sans"/>
                <w:szCs w:val="20"/>
              </w:rPr>
            </w:pPr>
            <w:r w:rsidRPr="00D55050">
              <w:rPr>
                <w:rFonts w:ascii="Huawei Sans" w:hAnsi="Huawei Sans"/>
                <w:szCs w:val="20"/>
              </w:rPr>
              <w:t>V</w:t>
            </w:r>
            <w:r w:rsidRPr="00D55050">
              <w:rPr>
                <w:rFonts w:ascii="Huawei Sans" w:hAnsi="Huawei Sans" w:hint="eastAsia"/>
                <w:szCs w:val="20"/>
              </w:rPr>
              <w:t>B</w:t>
            </w:r>
            <w:r w:rsidRPr="00D55050">
              <w:rPr>
                <w:rFonts w:ascii="Huawei Sans" w:hAnsi="Huawei Sans"/>
                <w:szCs w:val="20"/>
              </w:rPr>
              <w:t>DIF</w:t>
            </w:r>
          </w:p>
        </w:tc>
        <w:tc>
          <w:tcPr>
            <w:tcW w:w="993" w:type="dxa"/>
          </w:tcPr>
          <w:p w14:paraId="25EA43C3" w14:textId="77777777" w:rsidR="00D55050" w:rsidRPr="00D55050" w:rsidRDefault="00D55050" w:rsidP="00D55050">
            <w:pPr>
              <w:widowControl w:val="0"/>
              <w:ind w:left="0"/>
              <w:jc w:val="left"/>
              <w:cnfStyle w:val="100000000000" w:firstRow="1" w:lastRow="0" w:firstColumn="0" w:lastColumn="0" w:oddVBand="0" w:evenVBand="0" w:oddHBand="0" w:evenHBand="0" w:firstRowFirstColumn="0" w:firstRowLastColumn="0" w:lastRowFirstColumn="0" w:lastRowLastColumn="0"/>
              <w:rPr>
                <w:rFonts w:ascii="Huawei Sans" w:hAnsi="Huawei Sans"/>
                <w:szCs w:val="20"/>
              </w:rPr>
            </w:pPr>
            <w:r w:rsidRPr="00D55050">
              <w:rPr>
                <w:rFonts w:ascii="Huawei Sans" w:hAnsi="Huawei Sans" w:hint="eastAsia"/>
                <w:szCs w:val="20"/>
              </w:rPr>
              <w:t>L</w:t>
            </w:r>
            <w:r w:rsidRPr="00D55050">
              <w:rPr>
                <w:rFonts w:ascii="Huawei Sans" w:hAnsi="Huawei Sans"/>
                <w:szCs w:val="20"/>
              </w:rPr>
              <w:t>3 VNI</w:t>
            </w:r>
          </w:p>
        </w:tc>
        <w:tc>
          <w:tcPr>
            <w:tcW w:w="822" w:type="dxa"/>
          </w:tcPr>
          <w:p w14:paraId="273662CA" w14:textId="77777777" w:rsidR="00D55050" w:rsidRPr="00D55050" w:rsidRDefault="00D55050" w:rsidP="00D55050">
            <w:pPr>
              <w:widowControl w:val="0"/>
              <w:ind w:left="0"/>
              <w:jc w:val="left"/>
              <w:cnfStyle w:val="100000000000" w:firstRow="1" w:lastRow="0" w:firstColumn="0" w:lastColumn="0" w:oddVBand="0" w:evenVBand="0" w:oddHBand="0" w:evenHBand="0" w:firstRowFirstColumn="0" w:firstRowLastColumn="0" w:lastRowFirstColumn="0" w:lastRowLastColumn="0"/>
              <w:rPr>
                <w:rFonts w:ascii="Huawei Sans" w:hAnsi="Huawei Sans"/>
                <w:szCs w:val="20"/>
              </w:rPr>
            </w:pPr>
            <w:r w:rsidRPr="00D55050">
              <w:rPr>
                <w:rFonts w:ascii="Huawei Sans" w:hAnsi="Huawei Sans" w:hint="eastAsia"/>
                <w:szCs w:val="20"/>
              </w:rPr>
              <w:t>R</w:t>
            </w:r>
            <w:r w:rsidRPr="00D55050">
              <w:rPr>
                <w:rFonts w:ascii="Huawei Sans" w:hAnsi="Huawei Sans"/>
                <w:szCs w:val="20"/>
              </w:rPr>
              <w:t>D</w:t>
            </w:r>
          </w:p>
        </w:tc>
        <w:tc>
          <w:tcPr>
            <w:tcW w:w="1335" w:type="dxa"/>
          </w:tcPr>
          <w:p w14:paraId="6C7895C7" w14:textId="77777777" w:rsidR="00D55050" w:rsidRPr="00D55050" w:rsidRDefault="00D55050" w:rsidP="00D55050">
            <w:pPr>
              <w:widowControl w:val="0"/>
              <w:ind w:left="0"/>
              <w:jc w:val="left"/>
              <w:cnfStyle w:val="100000000000" w:firstRow="1" w:lastRow="0" w:firstColumn="0" w:lastColumn="0" w:oddVBand="0" w:evenVBand="0" w:oddHBand="0" w:evenHBand="0" w:firstRowFirstColumn="0" w:firstRowLastColumn="0" w:lastRowFirstColumn="0" w:lastRowLastColumn="0"/>
              <w:rPr>
                <w:rFonts w:ascii="Huawei Sans" w:hAnsi="Huawei Sans"/>
                <w:szCs w:val="20"/>
              </w:rPr>
            </w:pPr>
            <w:r w:rsidRPr="00D55050">
              <w:rPr>
                <w:rFonts w:ascii="Huawei Sans" w:hAnsi="Huawei Sans" w:hint="eastAsia"/>
                <w:szCs w:val="20"/>
              </w:rPr>
              <w:t>Export</w:t>
            </w:r>
            <w:r w:rsidRPr="00D55050">
              <w:rPr>
                <w:rFonts w:ascii="Huawei Sans" w:hAnsi="Huawei Sans"/>
                <w:szCs w:val="20"/>
              </w:rPr>
              <w:t xml:space="preserve"> RT</w:t>
            </w:r>
          </w:p>
        </w:tc>
        <w:tc>
          <w:tcPr>
            <w:tcW w:w="1338" w:type="dxa"/>
          </w:tcPr>
          <w:p w14:paraId="6916EE8C" w14:textId="77777777" w:rsidR="00D55050" w:rsidRPr="00D55050" w:rsidRDefault="00D55050" w:rsidP="00D55050">
            <w:pPr>
              <w:widowControl w:val="0"/>
              <w:ind w:left="0"/>
              <w:jc w:val="left"/>
              <w:cnfStyle w:val="100000000000" w:firstRow="1" w:lastRow="0" w:firstColumn="0" w:lastColumn="0" w:oddVBand="0" w:evenVBand="0" w:oddHBand="0" w:evenHBand="0" w:firstRowFirstColumn="0" w:firstRowLastColumn="0" w:lastRowFirstColumn="0" w:lastRowLastColumn="0"/>
              <w:rPr>
                <w:rFonts w:ascii="Huawei Sans" w:hAnsi="Huawei Sans"/>
                <w:szCs w:val="20"/>
              </w:rPr>
            </w:pPr>
            <w:r w:rsidRPr="00D55050">
              <w:rPr>
                <w:rFonts w:ascii="Huawei Sans" w:hAnsi="Huawei Sans" w:hint="eastAsia"/>
                <w:szCs w:val="20"/>
              </w:rPr>
              <w:t>Import</w:t>
            </w:r>
            <w:r w:rsidRPr="00D55050">
              <w:rPr>
                <w:rFonts w:ascii="Huawei Sans" w:hAnsi="Huawei Sans"/>
                <w:szCs w:val="20"/>
              </w:rPr>
              <w:t xml:space="preserve"> RT</w:t>
            </w:r>
          </w:p>
        </w:tc>
      </w:tr>
      <w:tr w:rsidR="00D55050" w:rsidRPr="00D55050" w14:paraId="124B7DC6" w14:textId="77777777" w:rsidTr="00D55050">
        <w:tc>
          <w:tcPr>
            <w:cnfStyle w:val="001000000000" w:firstRow="0" w:lastRow="0" w:firstColumn="1" w:lastColumn="0" w:oddVBand="0" w:evenVBand="0" w:oddHBand="0" w:evenHBand="0" w:firstRowFirstColumn="0" w:firstRowLastColumn="0" w:lastRowFirstColumn="0" w:lastRowLastColumn="0"/>
            <w:tcW w:w="2268" w:type="dxa"/>
            <w:vMerge w:val="restart"/>
            <w:shd w:val="clear" w:color="auto" w:fill="auto"/>
          </w:tcPr>
          <w:p w14:paraId="033B11AE" w14:textId="77777777" w:rsidR="00D55050" w:rsidRPr="00D55050" w:rsidRDefault="00D55050" w:rsidP="00D55050">
            <w:pPr>
              <w:widowControl w:val="0"/>
              <w:ind w:left="0"/>
              <w:jc w:val="both"/>
              <w:rPr>
                <w:rFonts w:hint="eastAsia"/>
              </w:rPr>
            </w:pPr>
            <w:r w:rsidRPr="00D55050">
              <w:rPr>
                <w:rFonts w:ascii="Huawei Sans" w:hAnsi="Huawei Sans" w:cs="Times New Roman"/>
                <w:szCs w:val="20"/>
              </w:rPr>
              <w:t>SW1_</w:t>
            </w:r>
            <w:r w:rsidRPr="00D55050">
              <w:rPr>
                <w:rFonts w:ascii="Huawei Sans" w:hAnsi="Huawei Sans" w:cs="Times New Roman" w:hint="eastAsia"/>
                <w:szCs w:val="20"/>
              </w:rPr>
              <w:t>V</w:t>
            </w:r>
            <w:r w:rsidRPr="00D55050">
              <w:rPr>
                <w:rFonts w:ascii="Huawei Sans" w:hAnsi="Huawei Sans" w:cs="Times New Roman"/>
                <w:szCs w:val="20"/>
              </w:rPr>
              <w:t>PN_10_20</w:t>
            </w:r>
          </w:p>
        </w:tc>
        <w:tc>
          <w:tcPr>
            <w:tcW w:w="1134" w:type="dxa"/>
            <w:shd w:val="clear" w:color="auto" w:fill="auto"/>
          </w:tcPr>
          <w:p w14:paraId="0C21F198" w14:textId="77777777" w:rsidR="00D55050" w:rsidRPr="00D55050" w:rsidRDefault="00D55050" w:rsidP="00D55050">
            <w:pPr>
              <w:ind w:left="0"/>
              <w:jc w:val="center"/>
              <w:cnfStyle w:val="000000000000" w:firstRow="0" w:lastRow="0" w:firstColumn="0" w:lastColumn="0" w:oddVBand="0" w:evenVBand="0" w:oddHBand="0" w:evenHBand="0" w:firstRowFirstColumn="0" w:firstRowLastColumn="0" w:lastRowFirstColumn="0" w:lastRowLastColumn="0"/>
              <w:rPr>
                <w:rFonts w:ascii="Huawei Sans" w:hAnsi="Huawei Sans" w:cs="Times New Roman"/>
                <w:szCs w:val="20"/>
              </w:rPr>
            </w:pPr>
            <w:r w:rsidRPr="00D55050">
              <w:rPr>
                <w:rFonts w:ascii="Huawei Sans" w:hAnsi="Huawei Sans" w:cs="Times New Roman" w:hint="eastAsia"/>
                <w:szCs w:val="20"/>
              </w:rPr>
              <w:t>1</w:t>
            </w:r>
            <w:r w:rsidRPr="00D55050">
              <w:rPr>
                <w:rFonts w:ascii="Huawei Sans" w:hAnsi="Huawei Sans" w:cs="Times New Roman"/>
                <w:szCs w:val="20"/>
              </w:rPr>
              <w:t>0</w:t>
            </w:r>
          </w:p>
        </w:tc>
        <w:tc>
          <w:tcPr>
            <w:tcW w:w="993" w:type="dxa"/>
            <w:vMerge w:val="restart"/>
          </w:tcPr>
          <w:p w14:paraId="0D3DFC3C" w14:textId="77777777" w:rsidR="00D55050" w:rsidRPr="00D55050" w:rsidRDefault="00D55050" w:rsidP="00D55050">
            <w:pPr>
              <w:ind w:left="0"/>
              <w:jc w:val="center"/>
              <w:cnfStyle w:val="000000000000" w:firstRow="0" w:lastRow="0" w:firstColumn="0" w:lastColumn="0" w:oddVBand="0" w:evenVBand="0" w:oddHBand="0" w:evenHBand="0" w:firstRowFirstColumn="0" w:firstRowLastColumn="0" w:lastRowFirstColumn="0" w:lastRowLastColumn="0"/>
              <w:rPr>
                <w:rFonts w:ascii="Huawei Sans" w:hAnsi="Huawei Sans" w:cs="Times New Roman"/>
                <w:szCs w:val="20"/>
              </w:rPr>
            </w:pPr>
            <w:r w:rsidRPr="00D55050">
              <w:rPr>
                <w:rFonts w:ascii="Huawei Sans" w:hAnsi="Huawei Sans" w:cs="Times New Roman" w:hint="eastAsia"/>
                <w:szCs w:val="20"/>
              </w:rPr>
              <w:t>1</w:t>
            </w:r>
            <w:r w:rsidRPr="00D55050">
              <w:rPr>
                <w:rFonts w:ascii="Huawei Sans" w:hAnsi="Huawei Sans" w:cs="Times New Roman"/>
                <w:szCs w:val="20"/>
              </w:rPr>
              <w:t>020</w:t>
            </w:r>
          </w:p>
        </w:tc>
        <w:tc>
          <w:tcPr>
            <w:tcW w:w="822" w:type="dxa"/>
            <w:vMerge w:val="restart"/>
            <w:shd w:val="clear" w:color="auto" w:fill="auto"/>
          </w:tcPr>
          <w:p w14:paraId="1E02541E" w14:textId="77777777" w:rsidR="00D55050" w:rsidRPr="00D55050" w:rsidRDefault="00D55050" w:rsidP="00D55050">
            <w:pPr>
              <w:ind w:left="0"/>
              <w:jc w:val="center"/>
              <w:cnfStyle w:val="000000000000" w:firstRow="0" w:lastRow="0" w:firstColumn="0" w:lastColumn="0" w:oddVBand="0" w:evenVBand="0" w:oddHBand="0" w:evenHBand="0" w:firstRowFirstColumn="0" w:firstRowLastColumn="0" w:lastRowFirstColumn="0" w:lastRowLastColumn="0"/>
              <w:rPr>
                <w:rFonts w:ascii="Huawei Sans" w:hAnsi="Huawei Sans" w:cs="Times New Roman"/>
                <w:szCs w:val="20"/>
              </w:rPr>
            </w:pPr>
            <w:r w:rsidRPr="00D55050">
              <w:rPr>
                <w:rFonts w:ascii="Huawei Sans" w:hAnsi="Huawei Sans" w:cs="Times New Roman"/>
                <w:szCs w:val="20"/>
              </w:rPr>
              <w:t>31:12</w:t>
            </w:r>
          </w:p>
        </w:tc>
        <w:tc>
          <w:tcPr>
            <w:tcW w:w="1335" w:type="dxa"/>
            <w:vMerge w:val="restart"/>
            <w:shd w:val="clear" w:color="auto" w:fill="auto"/>
          </w:tcPr>
          <w:p w14:paraId="5A61D4AC" w14:textId="77777777" w:rsidR="00D55050" w:rsidRPr="00D55050" w:rsidRDefault="00D55050" w:rsidP="00D55050">
            <w:pPr>
              <w:ind w:left="0"/>
              <w:jc w:val="center"/>
              <w:cnfStyle w:val="000000000000" w:firstRow="0" w:lastRow="0" w:firstColumn="0" w:lastColumn="0" w:oddVBand="0" w:evenVBand="0" w:oddHBand="0" w:evenHBand="0" w:firstRowFirstColumn="0" w:firstRowLastColumn="0" w:lastRowFirstColumn="0" w:lastRowLastColumn="0"/>
              <w:rPr>
                <w:rFonts w:ascii="Huawei Sans" w:hAnsi="Huawei Sans" w:cs="Times New Roman"/>
                <w:szCs w:val="20"/>
              </w:rPr>
            </w:pPr>
            <w:r w:rsidRPr="00D55050">
              <w:rPr>
                <w:rFonts w:ascii="Huawei Sans" w:hAnsi="Huawei Sans" w:cs="Times New Roman"/>
                <w:szCs w:val="20"/>
              </w:rPr>
              <w:t>3</w:t>
            </w:r>
            <w:r w:rsidRPr="00D55050">
              <w:rPr>
                <w:rFonts w:ascii="Huawei Sans" w:hAnsi="Huawei Sans" w:cs="Times New Roman" w:hint="eastAsia"/>
                <w:szCs w:val="20"/>
              </w:rPr>
              <w:t>1</w:t>
            </w:r>
            <w:r w:rsidRPr="00D55050">
              <w:rPr>
                <w:rFonts w:ascii="Huawei Sans" w:hAnsi="Huawei Sans" w:cs="Times New Roman"/>
                <w:szCs w:val="20"/>
              </w:rPr>
              <w:t>3</w:t>
            </w:r>
            <w:r w:rsidRPr="00D55050">
              <w:rPr>
                <w:rFonts w:ascii="Huawei Sans" w:hAnsi="Huawei Sans" w:cs="Times New Roman" w:hint="eastAsia"/>
                <w:szCs w:val="20"/>
              </w:rPr>
              <w:t>:1</w:t>
            </w:r>
            <w:r w:rsidRPr="00D55050">
              <w:rPr>
                <w:rFonts w:ascii="Huawei Sans" w:hAnsi="Huawei Sans" w:cs="Times New Roman"/>
                <w:szCs w:val="20"/>
              </w:rPr>
              <w:t>2</w:t>
            </w:r>
          </w:p>
        </w:tc>
        <w:tc>
          <w:tcPr>
            <w:tcW w:w="1338" w:type="dxa"/>
            <w:vMerge w:val="restart"/>
            <w:shd w:val="clear" w:color="auto" w:fill="auto"/>
          </w:tcPr>
          <w:p w14:paraId="7628B242" w14:textId="77777777" w:rsidR="00D55050" w:rsidRPr="00D55050" w:rsidRDefault="00D55050" w:rsidP="00D55050">
            <w:pPr>
              <w:ind w:left="0"/>
              <w:jc w:val="center"/>
              <w:cnfStyle w:val="000000000000" w:firstRow="0" w:lastRow="0" w:firstColumn="0" w:lastColumn="0" w:oddVBand="0" w:evenVBand="0" w:oddHBand="0" w:evenHBand="0" w:firstRowFirstColumn="0" w:firstRowLastColumn="0" w:lastRowFirstColumn="0" w:lastRowLastColumn="0"/>
              <w:rPr>
                <w:rFonts w:ascii="Huawei Sans" w:hAnsi="Huawei Sans" w:cs="Times New Roman"/>
                <w:szCs w:val="20"/>
              </w:rPr>
            </w:pPr>
            <w:r w:rsidRPr="00D55050">
              <w:rPr>
                <w:rFonts w:ascii="Huawei Sans" w:hAnsi="Huawei Sans" w:cs="Times New Roman"/>
                <w:szCs w:val="20"/>
              </w:rPr>
              <w:t>3</w:t>
            </w:r>
            <w:r w:rsidRPr="00D55050">
              <w:rPr>
                <w:rFonts w:ascii="Huawei Sans" w:hAnsi="Huawei Sans" w:cs="Times New Roman" w:hint="eastAsia"/>
                <w:szCs w:val="20"/>
              </w:rPr>
              <w:t>1</w:t>
            </w:r>
            <w:r w:rsidRPr="00D55050">
              <w:rPr>
                <w:rFonts w:ascii="Huawei Sans" w:hAnsi="Huawei Sans" w:cs="Times New Roman"/>
                <w:szCs w:val="20"/>
              </w:rPr>
              <w:t>3</w:t>
            </w:r>
            <w:r w:rsidRPr="00D55050">
              <w:rPr>
                <w:rFonts w:ascii="Huawei Sans" w:hAnsi="Huawei Sans" w:cs="Times New Roman" w:hint="eastAsia"/>
                <w:szCs w:val="20"/>
              </w:rPr>
              <w:t>:1</w:t>
            </w:r>
            <w:r w:rsidRPr="00D55050">
              <w:rPr>
                <w:rFonts w:ascii="Huawei Sans" w:hAnsi="Huawei Sans" w:cs="Times New Roman"/>
                <w:szCs w:val="20"/>
              </w:rPr>
              <w:t>2</w:t>
            </w:r>
          </w:p>
        </w:tc>
      </w:tr>
      <w:tr w:rsidR="00D55050" w:rsidRPr="00D55050" w14:paraId="76DEA9A0" w14:textId="77777777" w:rsidTr="00D55050">
        <w:tc>
          <w:tcPr>
            <w:cnfStyle w:val="001000000000" w:firstRow="0" w:lastRow="0" w:firstColumn="1" w:lastColumn="0" w:oddVBand="0" w:evenVBand="0" w:oddHBand="0" w:evenHBand="0" w:firstRowFirstColumn="0" w:firstRowLastColumn="0" w:lastRowFirstColumn="0" w:lastRowLastColumn="0"/>
            <w:tcW w:w="2268" w:type="dxa"/>
            <w:vMerge/>
            <w:shd w:val="clear" w:color="auto" w:fill="auto"/>
          </w:tcPr>
          <w:p w14:paraId="7524C8B4" w14:textId="77777777" w:rsidR="00D55050" w:rsidRPr="00D55050" w:rsidRDefault="00D55050" w:rsidP="00D55050">
            <w:pPr>
              <w:ind w:left="0"/>
              <w:rPr>
                <w:rFonts w:hint="eastAsia"/>
              </w:rPr>
            </w:pPr>
          </w:p>
        </w:tc>
        <w:tc>
          <w:tcPr>
            <w:tcW w:w="1134" w:type="dxa"/>
            <w:shd w:val="clear" w:color="auto" w:fill="auto"/>
          </w:tcPr>
          <w:p w14:paraId="1F348EF0" w14:textId="77777777" w:rsidR="00D55050" w:rsidRPr="00D55050" w:rsidRDefault="00D55050" w:rsidP="00D55050">
            <w:pPr>
              <w:widowControl w:val="0"/>
              <w:ind w:left="0"/>
              <w:jc w:val="center"/>
              <w:cnfStyle w:val="000000000000" w:firstRow="0" w:lastRow="0" w:firstColumn="0" w:lastColumn="0" w:oddVBand="0" w:evenVBand="0" w:oddHBand="0" w:evenHBand="0" w:firstRowFirstColumn="0" w:firstRowLastColumn="0" w:lastRowFirstColumn="0" w:lastRowLastColumn="0"/>
              <w:rPr>
                <w:rFonts w:hint="eastAsia"/>
              </w:rPr>
            </w:pPr>
            <w:r w:rsidRPr="00D55050">
              <w:rPr>
                <w:rFonts w:ascii="Huawei Sans" w:hAnsi="Huawei Sans" w:cs="Times New Roman" w:hint="eastAsia"/>
                <w:szCs w:val="20"/>
              </w:rPr>
              <w:t>2</w:t>
            </w:r>
            <w:r w:rsidRPr="00D55050">
              <w:rPr>
                <w:rFonts w:ascii="Huawei Sans" w:hAnsi="Huawei Sans" w:cs="Times New Roman"/>
                <w:szCs w:val="20"/>
              </w:rPr>
              <w:t>0</w:t>
            </w:r>
          </w:p>
        </w:tc>
        <w:tc>
          <w:tcPr>
            <w:tcW w:w="993" w:type="dxa"/>
            <w:vMerge/>
          </w:tcPr>
          <w:p w14:paraId="3E5C563E" w14:textId="77777777" w:rsidR="00D55050" w:rsidRPr="00D55050" w:rsidRDefault="00D55050" w:rsidP="00D55050">
            <w:pPr>
              <w:ind w:left="0"/>
              <w:jc w:val="center"/>
              <w:cnfStyle w:val="000000000000" w:firstRow="0" w:lastRow="0" w:firstColumn="0" w:lastColumn="0" w:oddVBand="0" w:evenVBand="0" w:oddHBand="0" w:evenHBand="0" w:firstRowFirstColumn="0" w:firstRowLastColumn="0" w:lastRowFirstColumn="0" w:lastRowLastColumn="0"/>
              <w:rPr>
                <w:rFonts w:hint="eastAsia"/>
              </w:rPr>
            </w:pPr>
          </w:p>
        </w:tc>
        <w:tc>
          <w:tcPr>
            <w:tcW w:w="822" w:type="dxa"/>
            <w:vMerge/>
            <w:shd w:val="clear" w:color="auto" w:fill="auto"/>
          </w:tcPr>
          <w:p w14:paraId="7765662E" w14:textId="77777777" w:rsidR="00D55050" w:rsidRPr="00D55050" w:rsidRDefault="00D55050" w:rsidP="00D55050">
            <w:pPr>
              <w:ind w:left="0"/>
              <w:jc w:val="center"/>
              <w:cnfStyle w:val="000000000000" w:firstRow="0" w:lastRow="0" w:firstColumn="0" w:lastColumn="0" w:oddVBand="0" w:evenVBand="0" w:oddHBand="0" w:evenHBand="0" w:firstRowFirstColumn="0" w:firstRowLastColumn="0" w:lastRowFirstColumn="0" w:lastRowLastColumn="0"/>
              <w:rPr>
                <w:rFonts w:hint="eastAsia"/>
              </w:rPr>
            </w:pPr>
          </w:p>
        </w:tc>
        <w:tc>
          <w:tcPr>
            <w:tcW w:w="1335" w:type="dxa"/>
            <w:vMerge/>
            <w:shd w:val="clear" w:color="auto" w:fill="auto"/>
          </w:tcPr>
          <w:p w14:paraId="080DF4DD" w14:textId="77777777" w:rsidR="00D55050" w:rsidRPr="00D55050" w:rsidRDefault="00D55050" w:rsidP="00D55050">
            <w:pPr>
              <w:ind w:left="0"/>
              <w:jc w:val="center"/>
              <w:cnfStyle w:val="000000000000" w:firstRow="0" w:lastRow="0" w:firstColumn="0" w:lastColumn="0" w:oddVBand="0" w:evenVBand="0" w:oddHBand="0" w:evenHBand="0" w:firstRowFirstColumn="0" w:firstRowLastColumn="0" w:lastRowFirstColumn="0" w:lastRowLastColumn="0"/>
              <w:rPr>
                <w:rFonts w:hint="eastAsia"/>
              </w:rPr>
            </w:pPr>
          </w:p>
        </w:tc>
        <w:tc>
          <w:tcPr>
            <w:tcW w:w="1338" w:type="dxa"/>
            <w:vMerge/>
            <w:shd w:val="clear" w:color="auto" w:fill="auto"/>
          </w:tcPr>
          <w:p w14:paraId="1A778965" w14:textId="77777777" w:rsidR="00D55050" w:rsidRPr="00D55050" w:rsidRDefault="00D55050" w:rsidP="00D55050">
            <w:pPr>
              <w:ind w:left="0"/>
              <w:jc w:val="center"/>
              <w:cnfStyle w:val="000000000000" w:firstRow="0" w:lastRow="0" w:firstColumn="0" w:lastColumn="0" w:oddVBand="0" w:evenVBand="0" w:oddHBand="0" w:evenHBand="0" w:firstRowFirstColumn="0" w:firstRowLastColumn="0" w:lastRowFirstColumn="0" w:lastRowLastColumn="0"/>
              <w:rPr>
                <w:rFonts w:hint="eastAsia"/>
              </w:rPr>
            </w:pPr>
          </w:p>
        </w:tc>
      </w:tr>
    </w:tbl>
    <w:p w14:paraId="4B093A1A" w14:textId="19B5973D" w:rsidR="00D55050" w:rsidRPr="00EB4168" w:rsidRDefault="00D55050" w:rsidP="00D55050">
      <w:pPr>
        <w:pStyle w:val="50"/>
      </w:pPr>
      <w:r w:rsidRPr="00D55050">
        <w:rPr>
          <w:rFonts w:hint="eastAsia"/>
        </w:rPr>
        <w:t>EVPN instance plan on SW3</w:t>
      </w:r>
    </w:p>
    <w:tbl>
      <w:tblPr>
        <w:tblStyle w:val="Table"/>
        <w:tblpPr w:leftFromText="180" w:rightFromText="180" w:vertAnchor="text" w:tblpXSpec="right" w:tblpY="1"/>
        <w:tblOverlap w:val="never"/>
        <w:tblW w:w="7938" w:type="dxa"/>
        <w:jc w:val="right"/>
        <w:tblInd w:w="0" w:type="dxa"/>
        <w:tblLook w:val="04A0" w:firstRow="1" w:lastRow="0" w:firstColumn="1" w:lastColumn="0" w:noHBand="0" w:noVBand="1"/>
      </w:tblPr>
      <w:tblGrid>
        <w:gridCol w:w="2480"/>
        <w:gridCol w:w="922"/>
        <w:gridCol w:w="994"/>
        <w:gridCol w:w="844"/>
        <w:gridCol w:w="1330"/>
        <w:gridCol w:w="1368"/>
      </w:tblGrid>
      <w:tr w:rsidR="00EB4168" w:rsidRPr="00EB4168" w14:paraId="538C85D1" w14:textId="77777777" w:rsidTr="00D55050">
        <w:trPr>
          <w:cnfStyle w:val="100000000000" w:firstRow="1" w:lastRow="0" w:firstColumn="0" w:lastColumn="0" w:oddVBand="0" w:evenVBand="0" w:oddHBand="0" w:evenHBand="0" w:firstRowFirstColumn="0" w:firstRowLastColumn="0" w:lastRowFirstColumn="0" w:lastRowLastColumn="0"/>
          <w:cantSplit w:val="0"/>
          <w:tblHeader/>
          <w:jc w:val="right"/>
        </w:trPr>
        <w:tc>
          <w:tcPr>
            <w:tcW w:w="0" w:type="auto"/>
            <w:tcBorders>
              <w:top w:val="single" w:sz="18" w:space="0" w:color="auto"/>
              <w:left w:val="single" w:sz="18" w:space="0" w:color="auto"/>
            </w:tcBorders>
          </w:tcPr>
          <w:p w14:paraId="2A958835" w14:textId="77777777" w:rsidR="00EB4168" w:rsidRPr="000133AB" w:rsidRDefault="00EB4168" w:rsidP="000133AB">
            <w:pPr>
              <w:ind w:left="0"/>
              <w:rPr>
                <w:b/>
                <w:sz w:val="21"/>
              </w:rPr>
            </w:pPr>
            <w:r w:rsidRPr="000133AB">
              <w:rPr>
                <w:b/>
                <w:sz w:val="21"/>
              </w:rPr>
              <w:t>VPN Instance Name</w:t>
            </w:r>
          </w:p>
        </w:tc>
        <w:tc>
          <w:tcPr>
            <w:tcW w:w="0" w:type="auto"/>
            <w:tcBorders>
              <w:top w:val="single" w:sz="18" w:space="0" w:color="auto"/>
            </w:tcBorders>
          </w:tcPr>
          <w:p w14:paraId="45971C17" w14:textId="77777777" w:rsidR="00EB4168" w:rsidRPr="000133AB" w:rsidRDefault="00EB4168" w:rsidP="000133AB">
            <w:pPr>
              <w:ind w:left="0"/>
              <w:rPr>
                <w:b/>
                <w:sz w:val="21"/>
              </w:rPr>
            </w:pPr>
            <w:r w:rsidRPr="000133AB">
              <w:rPr>
                <w:b/>
                <w:sz w:val="21"/>
              </w:rPr>
              <w:t>VBDIF</w:t>
            </w:r>
          </w:p>
        </w:tc>
        <w:tc>
          <w:tcPr>
            <w:tcW w:w="0" w:type="auto"/>
            <w:tcBorders>
              <w:top w:val="single" w:sz="18" w:space="0" w:color="auto"/>
            </w:tcBorders>
          </w:tcPr>
          <w:p w14:paraId="511D7918" w14:textId="77777777" w:rsidR="00EB4168" w:rsidRPr="000133AB" w:rsidRDefault="00EB4168" w:rsidP="000133AB">
            <w:pPr>
              <w:ind w:left="0"/>
              <w:rPr>
                <w:b/>
                <w:sz w:val="21"/>
              </w:rPr>
            </w:pPr>
            <w:r w:rsidRPr="000133AB">
              <w:rPr>
                <w:b/>
                <w:sz w:val="21"/>
              </w:rPr>
              <w:t>L3 VNI</w:t>
            </w:r>
          </w:p>
        </w:tc>
        <w:tc>
          <w:tcPr>
            <w:tcW w:w="0" w:type="auto"/>
            <w:tcBorders>
              <w:top w:val="single" w:sz="18" w:space="0" w:color="auto"/>
            </w:tcBorders>
          </w:tcPr>
          <w:p w14:paraId="72BB6648" w14:textId="77777777" w:rsidR="00EB4168" w:rsidRPr="000133AB" w:rsidRDefault="00EB4168" w:rsidP="000133AB">
            <w:pPr>
              <w:ind w:left="0"/>
              <w:rPr>
                <w:b/>
                <w:sz w:val="21"/>
              </w:rPr>
            </w:pPr>
            <w:r w:rsidRPr="000133AB">
              <w:rPr>
                <w:b/>
                <w:sz w:val="21"/>
              </w:rPr>
              <w:t>RD</w:t>
            </w:r>
          </w:p>
        </w:tc>
        <w:tc>
          <w:tcPr>
            <w:tcW w:w="0" w:type="auto"/>
            <w:tcBorders>
              <w:top w:val="single" w:sz="18" w:space="0" w:color="auto"/>
            </w:tcBorders>
          </w:tcPr>
          <w:p w14:paraId="1A4FCCD2" w14:textId="77777777" w:rsidR="00EB4168" w:rsidRPr="000133AB" w:rsidRDefault="00EB4168" w:rsidP="000133AB">
            <w:pPr>
              <w:ind w:left="0"/>
              <w:rPr>
                <w:b/>
                <w:sz w:val="21"/>
              </w:rPr>
            </w:pPr>
            <w:r w:rsidRPr="000133AB">
              <w:rPr>
                <w:b/>
                <w:sz w:val="21"/>
              </w:rPr>
              <w:t>Export RT</w:t>
            </w:r>
          </w:p>
        </w:tc>
        <w:tc>
          <w:tcPr>
            <w:tcW w:w="0" w:type="auto"/>
            <w:tcBorders>
              <w:top w:val="single" w:sz="18" w:space="0" w:color="auto"/>
              <w:right w:val="single" w:sz="18" w:space="0" w:color="auto"/>
            </w:tcBorders>
          </w:tcPr>
          <w:p w14:paraId="02716717" w14:textId="77777777" w:rsidR="00EB4168" w:rsidRPr="000133AB" w:rsidRDefault="00EB4168" w:rsidP="000133AB">
            <w:pPr>
              <w:ind w:left="0"/>
              <w:rPr>
                <w:b/>
                <w:sz w:val="21"/>
              </w:rPr>
            </w:pPr>
            <w:r w:rsidRPr="000133AB">
              <w:rPr>
                <w:b/>
                <w:sz w:val="21"/>
              </w:rPr>
              <w:t>Import RT</w:t>
            </w:r>
          </w:p>
        </w:tc>
      </w:tr>
      <w:tr w:rsidR="00EB4168" w:rsidRPr="00EB4168" w14:paraId="554BBA75" w14:textId="77777777" w:rsidTr="00D55050">
        <w:trPr>
          <w:cantSplit w:val="0"/>
          <w:jc w:val="right"/>
        </w:trPr>
        <w:tc>
          <w:tcPr>
            <w:tcW w:w="0" w:type="auto"/>
            <w:vMerge w:val="restart"/>
            <w:tcBorders>
              <w:left w:val="single" w:sz="18" w:space="0" w:color="auto"/>
            </w:tcBorders>
            <w:vAlign w:val="center"/>
          </w:tcPr>
          <w:p w14:paraId="50F68010" w14:textId="77777777" w:rsidR="00EB4168" w:rsidRPr="00EB4168" w:rsidRDefault="00EB4168" w:rsidP="000133AB">
            <w:pPr>
              <w:ind w:left="0"/>
              <w:jc w:val="both"/>
              <w:rPr>
                <w:rFonts w:cs="Times New Roman"/>
                <w:sz w:val="21"/>
              </w:rPr>
            </w:pPr>
            <w:r w:rsidRPr="00EB4168">
              <w:rPr>
                <w:rFonts w:cs="Times New Roman"/>
                <w:sz w:val="21"/>
              </w:rPr>
              <w:t>SW3_VPN_10_20</w:t>
            </w:r>
          </w:p>
        </w:tc>
        <w:tc>
          <w:tcPr>
            <w:tcW w:w="0" w:type="auto"/>
            <w:vAlign w:val="center"/>
          </w:tcPr>
          <w:p w14:paraId="1B9BCE31" w14:textId="77777777" w:rsidR="00EB4168" w:rsidRPr="00EB4168" w:rsidRDefault="00EB4168" w:rsidP="000133AB">
            <w:pPr>
              <w:ind w:left="0"/>
              <w:jc w:val="center"/>
              <w:rPr>
                <w:rFonts w:cs="Times New Roman"/>
                <w:sz w:val="21"/>
              </w:rPr>
            </w:pPr>
            <w:r w:rsidRPr="00EB4168">
              <w:rPr>
                <w:rFonts w:cs="Times New Roman"/>
                <w:sz w:val="21"/>
              </w:rPr>
              <w:t>10</w:t>
            </w:r>
          </w:p>
        </w:tc>
        <w:tc>
          <w:tcPr>
            <w:tcW w:w="0" w:type="auto"/>
            <w:vMerge w:val="restart"/>
            <w:vAlign w:val="center"/>
          </w:tcPr>
          <w:p w14:paraId="4341E240" w14:textId="77777777" w:rsidR="00EB4168" w:rsidRPr="00EB4168" w:rsidRDefault="00EB4168" w:rsidP="000133AB">
            <w:pPr>
              <w:ind w:left="0"/>
              <w:jc w:val="center"/>
              <w:rPr>
                <w:rFonts w:cs="Times New Roman"/>
                <w:sz w:val="21"/>
              </w:rPr>
            </w:pPr>
            <w:r w:rsidRPr="00EB4168">
              <w:rPr>
                <w:rFonts w:cs="Times New Roman"/>
                <w:sz w:val="21"/>
              </w:rPr>
              <w:t>1020</w:t>
            </w:r>
          </w:p>
        </w:tc>
        <w:tc>
          <w:tcPr>
            <w:tcW w:w="0" w:type="auto"/>
            <w:vMerge w:val="restart"/>
            <w:vAlign w:val="center"/>
          </w:tcPr>
          <w:p w14:paraId="519190C8" w14:textId="77777777" w:rsidR="00EB4168" w:rsidRPr="00EB4168" w:rsidRDefault="00EB4168" w:rsidP="000133AB">
            <w:pPr>
              <w:ind w:left="0"/>
              <w:jc w:val="center"/>
              <w:rPr>
                <w:rFonts w:cs="Times New Roman"/>
                <w:sz w:val="21"/>
              </w:rPr>
            </w:pPr>
            <w:r w:rsidRPr="00EB4168">
              <w:rPr>
                <w:rFonts w:cs="Times New Roman"/>
                <w:sz w:val="21"/>
              </w:rPr>
              <w:t>33:12</w:t>
            </w:r>
          </w:p>
        </w:tc>
        <w:tc>
          <w:tcPr>
            <w:tcW w:w="0" w:type="auto"/>
            <w:vMerge w:val="restart"/>
            <w:vAlign w:val="center"/>
          </w:tcPr>
          <w:p w14:paraId="586C3933" w14:textId="77777777" w:rsidR="00EB4168" w:rsidRPr="00EB4168" w:rsidRDefault="00EB4168" w:rsidP="000133AB">
            <w:pPr>
              <w:ind w:left="0"/>
              <w:jc w:val="center"/>
              <w:rPr>
                <w:rFonts w:cs="Times New Roman"/>
                <w:sz w:val="21"/>
              </w:rPr>
            </w:pPr>
            <w:r w:rsidRPr="00EB4168">
              <w:rPr>
                <w:rFonts w:cs="Times New Roman"/>
                <w:sz w:val="21"/>
              </w:rPr>
              <w:t>313:12</w:t>
            </w:r>
          </w:p>
        </w:tc>
        <w:tc>
          <w:tcPr>
            <w:tcW w:w="0" w:type="auto"/>
            <w:vMerge w:val="restart"/>
            <w:tcBorders>
              <w:right w:val="single" w:sz="18" w:space="0" w:color="auto"/>
            </w:tcBorders>
            <w:vAlign w:val="center"/>
          </w:tcPr>
          <w:p w14:paraId="4ADB2C9F" w14:textId="77777777" w:rsidR="00EB4168" w:rsidRPr="00EB4168" w:rsidRDefault="00EB4168" w:rsidP="000133AB">
            <w:pPr>
              <w:ind w:left="0"/>
              <w:jc w:val="center"/>
              <w:rPr>
                <w:rFonts w:cs="Times New Roman"/>
                <w:sz w:val="21"/>
              </w:rPr>
            </w:pPr>
            <w:r w:rsidRPr="00EB4168">
              <w:rPr>
                <w:rFonts w:cs="Times New Roman"/>
                <w:sz w:val="21"/>
              </w:rPr>
              <w:t>313:12</w:t>
            </w:r>
          </w:p>
        </w:tc>
      </w:tr>
      <w:tr w:rsidR="00EB4168" w:rsidRPr="00EB4168" w14:paraId="2245789C" w14:textId="77777777" w:rsidTr="00D55050">
        <w:trPr>
          <w:cantSplit w:val="0"/>
          <w:jc w:val="right"/>
        </w:trPr>
        <w:tc>
          <w:tcPr>
            <w:tcW w:w="0" w:type="auto"/>
            <w:vMerge/>
            <w:tcBorders>
              <w:left w:val="single" w:sz="18" w:space="0" w:color="auto"/>
              <w:bottom w:val="single" w:sz="18" w:space="0" w:color="auto"/>
            </w:tcBorders>
          </w:tcPr>
          <w:p w14:paraId="553D0D85" w14:textId="77777777" w:rsidR="00EB4168" w:rsidRPr="00EB4168" w:rsidRDefault="00EB4168" w:rsidP="000133AB">
            <w:pPr>
              <w:widowControl/>
              <w:spacing w:before="160" w:after="160"/>
              <w:ind w:left="0"/>
              <w:rPr>
                <w:rFonts w:cs="Huawei Sans"/>
                <w:sz w:val="21"/>
              </w:rPr>
            </w:pPr>
          </w:p>
        </w:tc>
        <w:tc>
          <w:tcPr>
            <w:tcW w:w="0" w:type="auto"/>
            <w:tcBorders>
              <w:bottom w:val="single" w:sz="18" w:space="0" w:color="auto"/>
            </w:tcBorders>
          </w:tcPr>
          <w:p w14:paraId="223C7A30" w14:textId="77777777" w:rsidR="00EB4168" w:rsidRPr="00EB4168" w:rsidRDefault="00EB4168" w:rsidP="000133AB">
            <w:pPr>
              <w:ind w:left="0"/>
              <w:jc w:val="center"/>
              <w:rPr>
                <w:rFonts w:cs="Times New Roman"/>
                <w:sz w:val="21"/>
              </w:rPr>
            </w:pPr>
            <w:r w:rsidRPr="00EB4168">
              <w:rPr>
                <w:rFonts w:cs="Times New Roman"/>
                <w:sz w:val="21"/>
              </w:rPr>
              <w:t>20</w:t>
            </w:r>
          </w:p>
        </w:tc>
        <w:tc>
          <w:tcPr>
            <w:tcW w:w="0" w:type="auto"/>
            <w:vMerge/>
            <w:tcBorders>
              <w:bottom w:val="single" w:sz="18" w:space="0" w:color="auto"/>
            </w:tcBorders>
          </w:tcPr>
          <w:p w14:paraId="0528593C" w14:textId="77777777" w:rsidR="00EB4168" w:rsidRPr="00EB4168" w:rsidRDefault="00EB4168" w:rsidP="000133AB">
            <w:pPr>
              <w:widowControl/>
              <w:spacing w:before="160" w:after="160"/>
              <w:ind w:left="0"/>
              <w:rPr>
                <w:rFonts w:cs="Huawei Sans"/>
                <w:sz w:val="21"/>
              </w:rPr>
            </w:pPr>
          </w:p>
        </w:tc>
        <w:tc>
          <w:tcPr>
            <w:tcW w:w="0" w:type="auto"/>
            <w:vMerge/>
            <w:tcBorders>
              <w:bottom w:val="single" w:sz="18" w:space="0" w:color="auto"/>
            </w:tcBorders>
          </w:tcPr>
          <w:p w14:paraId="77F40572" w14:textId="77777777" w:rsidR="00EB4168" w:rsidRPr="00EB4168" w:rsidRDefault="00EB4168" w:rsidP="000133AB">
            <w:pPr>
              <w:widowControl/>
              <w:spacing w:before="160" w:after="160"/>
              <w:ind w:left="0"/>
              <w:rPr>
                <w:rFonts w:cs="Huawei Sans"/>
                <w:sz w:val="21"/>
              </w:rPr>
            </w:pPr>
          </w:p>
        </w:tc>
        <w:tc>
          <w:tcPr>
            <w:tcW w:w="0" w:type="auto"/>
            <w:vMerge/>
            <w:tcBorders>
              <w:bottom w:val="single" w:sz="18" w:space="0" w:color="auto"/>
            </w:tcBorders>
          </w:tcPr>
          <w:p w14:paraId="6781DE86" w14:textId="77777777" w:rsidR="00EB4168" w:rsidRPr="00EB4168" w:rsidRDefault="00EB4168" w:rsidP="000133AB">
            <w:pPr>
              <w:widowControl/>
              <w:spacing w:before="160" w:after="160"/>
              <w:ind w:left="0"/>
              <w:rPr>
                <w:rFonts w:cs="Huawei Sans"/>
                <w:sz w:val="21"/>
              </w:rPr>
            </w:pPr>
          </w:p>
        </w:tc>
        <w:tc>
          <w:tcPr>
            <w:tcW w:w="0" w:type="auto"/>
            <w:vMerge/>
            <w:tcBorders>
              <w:bottom w:val="single" w:sz="18" w:space="0" w:color="auto"/>
              <w:right w:val="single" w:sz="18" w:space="0" w:color="auto"/>
            </w:tcBorders>
          </w:tcPr>
          <w:p w14:paraId="7C429B1C" w14:textId="77777777" w:rsidR="00EB4168" w:rsidRPr="00EB4168" w:rsidRDefault="00EB4168" w:rsidP="000133AB">
            <w:pPr>
              <w:widowControl/>
              <w:spacing w:before="160" w:after="160"/>
              <w:ind w:left="0"/>
              <w:rPr>
                <w:rFonts w:cs="Huawei Sans"/>
                <w:sz w:val="21"/>
              </w:rPr>
            </w:pPr>
          </w:p>
        </w:tc>
      </w:tr>
    </w:tbl>
    <w:p w14:paraId="0F625BC9" w14:textId="77777777" w:rsidR="00EB4168" w:rsidRPr="00EB4168" w:rsidRDefault="00EB4168" w:rsidP="0038023D">
      <w:pPr>
        <w:pStyle w:val="1e"/>
      </w:pPr>
      <w:r w:rsidRPr="00EB4168">
        <w:t>About EVPN instance planning:</w:t>
      </w:r>
    </w:p>
    <w:p w14:paraId="4B67EE88" w14:textId="77777777" w:rsidR="00EB4168" w:rsidRPr="00EB4168" w:rsidRDefault="00EB4168" w:rsidP="002B4DA7">
      <w:pPr>
        <w:pStyle w:val="1e"/>
        <w:numPr>
          <w:ilvl w:val="0"/>
          <w:numId w:val="36"/>
        </w:numPr>
      </w:pPr>
      <w:r w:rsidRPr="00EB4168">
        <w:t>The RD value is 2Y:Z, where 2 indicates an EVPN instance, Y indicates the device ID, and Z indicates the BD value. Take BD 10 on SW1 as an example, where the RD value for the corresponding EVPN instance is 21:10.</w:t>
      </w:r>
    </w:p>
    <w:p w14:paraId="6D36C04E" w14:textId="77777777" w:rsidR="00EB4168" w:rsidRPr="00EB4168" w:rsidRDefault="00EB4168" w:rsidP="002B4DA7">
      <w:pPr>
        <w:pStyle w:val="1e"/>
        <w:numPr>
          <w:ilvl w:val="0"/>
          <w:numId w:val="36"/>
        </w:numPr>
      </w:pPr>
      <w:r w:rsidRPr="00EB4168">
        <w:t>The Import RT value is 213:Z, where 2 indicates an EVPN instance, 13 indicates that the RT value is used to transmit EVPN routes between SW1 and SW3, and Z indicates the BD value. Take BD 10 on SW1 as an example, where the Import RT value for the corresponding EVPN instance is 213:10.</w:t>
      </w:r>
    </w:p>
    <w:p w14:paraId="687C5590" w14:textId="77777777" w:rsidR="00EB4168" w:rsidRPr="00EB4168" w:rsidRDefault="00EB4168" w:rsidP="002B4DA7">
      <w:pPr>
        <w:pStyle w:val="1e"/>
        <w:numPr>
          <w:ilvl w:val="0"/>
          <w:numId w:val="36"/>
        </w:numPr>
      </w:pPr>
      <w:r w:rsidRPr="00EB4168">
        <w:t>There are two Export RT values. One is 213:Z, which is the same as that of the Import RT value, and the other is 313:12, which is used to import IP routes to the IP VPN instance routing table.</w:t>
      </w:r>
    </w:p>
    <w:p w14:paraId="04EB5E71" w14:textId="77777777" w:rsidR="00EB4168" w:rsidRPr="00EB4168" w:rsidRDefault="00EB4168" w:rsidP="0038023D">
      <w:pPr>
        <w:pStyle w:val="1e"/>
      </w:pPr>
      <w:r w:rsidRPr="00EB4168">
        <w:t>About IP VPN instance planning:</w:t>
      </w:r>
    </w:p>
    <w:p w14:paraId="5492C275" w14:textId="77777777" w:rsidR="00EB4168" w:rsidRPr="00EB4168" w:rsidRDefault="00EB4168" w:rsidP="002B4DA7">
      <w:pPr>
        <w:pStyle w:val="1e"/>
        <w:numPr>
          <w:ilvl w:val="0"/>
          <w:numId w:val="37"/>
        </w:numPr>
      </w:pPr>
      <w:r w:rsidRPr="00EB4168">
        <w:t>The RD value is 3X:12, where 3 indicates an IP VPN instance, X indicates the device ID, and 12 indicates the IP VPN instance is used by VBDIF 10 and VBDIF 20.</w:t>
      </w:r>
    </w:p>
    <w:p w14:paraId="1D3ADF31" w14:textId="77777777" w:rsidR="00EB4168" w:rsidRPr="00EB4168" w:rsidRDefault="00EB4168" w:rsidP="002B4DA7">
      <w:pPr>
        <w:pStyle w:val="1e"/>
        <w:numPr>
          <w:ilvl w:val="0"/>
          <w:numId w:val="37"/>
        </w:numPr>
      </w:pPr>
      <w:r w:rsidRPr="00EB4168">
        <w:t>Both the Export RT and Import RT values are 313:12, where 3 indicates an IP VPN instance, 13 indicates that the IP VPN instance is used between SW1 and SW3, and 12 indicates VBDIF 10 and VBDIF 20.</w:t>
      </w:r>
    </w:p>
    <w:p w14:paraId="769128B9" w14:textId="77777777" w:rsidR="00EB4168" w:rsidRPr="00EB4168" w:rsidRDefault="00EB4168" w:rsidP="002B4DA7">
      <w:pPr>
        <w:pStyle w:val="1e"/>
        <w:numPr>
          <w:ilvl w:val="0"/>
          <w:numId w:val="37"/>
        </w:numPr>
      </w:pPr>
      <w:r w:rsidRPr="00EB4168">
        <w:t>The L3 VNI value is 1020, indicating that a Layer 3 VNI is used for communication between BDs 10 and 20.</w:t>
      </w:r>
    </w:p>
    <w:p w14:paraId="39D43DD0" w14:textId="77777777" w:rsidR="00EB4168" w:rsidRPr="00EB4168" w:rsidRDefault="00EB4168" w:rsidP="0038023D">
      <w:pPr>
        <w:pStyle w:val="1e"/>
      </w:pPr>
      <w:r w:rsidRPr="00EB4168">
        <w:t>Pay attention to the following points when planning EVPN and IP VPN instances:</w:t>
      </w:r>
    </w:p>
    <w:p w14:paraId="6FEEEACE" w14:textId="77777777" w:rsidR="00EB4168" w:rsidRPr="00EB4168" w:rsidRDefault="00EB4168" w:rsidP="007C10E2">
      <w:pPr>
        <w:pStyle w:val="1e"/>
        <w:ind w:left="1441"/>
      </w:pPr>
      <w:r w:rsidRPr="00EB4168">
        <w:t>For network segments that need to communicate at Layer 3, their VBDIF interfaces must be bound to the same IP VPN instance, which is similar to MPLS VPN. In addition, the Export RT value of the EVPN instance must be the same as the Import RT value of the IP VPN instance. In this way, the routing entries carried in Type 2 routes can be added to the routing table of the corresponding IP VPN instance.</w:t>
      </w:r>
    </w:p>
    <w:p w14:paraId="3BB2E2E9" w14:textId="77777777" w:rsidR="00EB4168" w:rsidRPr="00EB4168" w:rsidRDefault="00EB4168" w:rsidP="004F1EC0">
      <w:pPr>
        <w:pStyle w:val="1e"/>
        <w:ind w:left="1441"/>
      </w:pPr>
      <w:r w:rsidRPr="00EB4168">
        <w:t>In this lab, terminals in BD 10 and BD 20 need to communicate with each other at Layer 3. To this end, VBDIF 10 and VBDIF 20 are bound to the same IP VPN instance on both SW1 and SW3.</w:t>
      </w:r>
    </w:p>
    <w:p w14:paraId="58B7EB12" w14:textId="77777777" w:rsidR="00EB4168" w:rsidRPr="00EB4168" w:rsidRDefault="00EB4168" w:rsidP="0038023D">
      <w:pPr>
        <w:pStyle w:val="1e"/>
      </w:pPr>
      <w:r w:rsidRPr="00EB4168">
        <w:t>The following figure helps you understand the precautions for planning EVPN and IP VPN instances.</w:t>
      </w:r>
    </w:p>
    <w:p w14:paraId="062D45DE" w14:textId="63FAFD76" w:rsidR="00EB4168" w:rsidRPr="00EB4168" w:rsidRDefault="00EB4168" w:rsidP="004F1EC0">
      <w:pPr>
        <w:spacing w:before="160" w:after="160"/>
        <w:ind w:left="1701"/>
        <w:rPr>
          <w:rFonts w:ascii="Huawei Sans" w:hAnsi="Huawei Sans" w:cs="Times New Roman"/>
          <w:sz w:val="21"/>
          <w:szCs w:val="20"/>
        </w:rPr>
      </w:pPr>
      <w:r w:rsidRPr="00EB4168">
        <w:rPr>
          <w:rFonts w:ascii="Huawei Sans" w:hAnsi="Huawei Sans" w:cs="Times New Roman"/>
          <w:noProof/>
          <w:sz w:val="21"/>
          <w:szCs w:val="20"/>
        </w:rPr>
        <w:drawing>
          <wp:inline distT="0" distB="0" distL="0" distR="0" wp14:anchorId="470E3EBA" wp14:editId="08893C91">
            <wp:extent cx="4633595" cy="2011680"/>
            <wp:effectExtent l="0" t="0" r="0" b="762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633595" cy="2011680"/>
                    </a:xfrm>
                    <a:prstGeom prst="rect">
                      <a:avLst/>
                    </a:prstGeom>
                    <a:noFill/>
                  </pic:spPr>
                </pic:pic>
              </a:graphicData>
            </a:graphic>
          </wp:inline>
        </w:drawing>
      </w:r>
    </w:p>
    <w:p w14:paraId="11DE1617" w14:textId="77777777" w:rsidR="00EB4168" w:rsidRPr="00EB4168" w:rsidRDefault="00EB4168" w:rsidP="0038023D">
      <w:pPr>
        <w:pStyle w:val="1e"/>
      </w:pPr>
      <w:r w:rsidRPr="00EB4168">
        <w:t># On SW1, create an EVPN instance and bind it to a BD.</w:t>
      </w:r>
    </w:p>
    <w:p w14:paraId="10022BED" w14:textId="77777777" w:rsidR="00EB4168" w:rsidRPr="00EB4168" w:rsidRDefault="00EB4168" w:rsidP="00C356CA">
      <w:pPr>
        <w:pStyle w:val="2f2"/>
        <w:spacing w:before="312" w:after="312"/>
      </w:pPr>
      <w:r w:rsidRPr="00EB4168">
        <w:t>[SW1]evpn vpn-instance SW1_BD_10 bd-mode</w:t>
      </w:r>
    </w:p>
    <w:p w14:paraId="3E5BE615" w14:textId="77777777" w:rsidR="00EB4168" w:rsidRPr="00EB4168" w:rsidRDefault="00EB4168" w:rsidP="00C356CA">
      <w:pPr>
        <w:pStyle w:val="2f2"/>
        <w:spacing w:before="312" w:after="312"/>
      </w:pPr>
      <w:r w:rsidRPr="00EB4168">
        <w:t>[SW1-evpn-instance-SW1_BD_10] route-distinguisher 21:10</w:t>
      </w:r>
    </w:p>
    <w:p w14:paraId="66969C4D" w14:textId="77777777" w:rsidR="00EB4168" w:rsidRPr="00EB4168" w:rsidRDefault="00EB4168" w:rsidP="00C356CA">
      <w:pPr>
        <w:pStyle w:val="2f2"/>
        <w:spacing w:before="312" w:after="312"/>
      </w:pPr>
      <w:r w:rsidRPr="00EB4168">
        <w:t>[SW1-evpn-instance-SW1_BD_10] vpn-target 213:10 export-extcommunity</w:t>
      </w:r>
    </w:p>
    <w:p w14:paraId="3AF72CA9" w14:textId="77777777" w:rsidR="00EB4168" w:rsidRPr="00EB4168" w:rsidRDefault="00EB4168" w:rsidP="00C356CA">
      <w:pPr>
        <w:pStyle w:val="2f2"/>
        <w:spacing w:before="312" w:after="312"/>
      </w:pPr>
      <w:r w:rsidRPr="00EB4168">
        <w:t>[SW1-evpn-instance-SW1_BD_10] vpn-target 313:12 export-extcommunity</w:t>
      </w:r>
    </w:p>
    <w:p w14:paraId="37791E72" w14:textId="77777777" w:rsidR="00EB4168" w:rsidRPr="00EB4168" w:rsidRDefault="00EB4168" w:rsidP="00C356CA">
      <w:pPr>
        <w:pStyle w:val="2f2"/>
        <w:spacing w:before="312" w:after="312"/>
      </w:pPr>
      <w:r w:rsidRPr="00EB4168">
        <w:t>[SW1-evpn-instance-SW1_BD_10] vpn-target 213:10 import-extcommunity</w:t>
      </w:r>
    </w:p>
    <w:p w14:paraId="3C91C718" w14:textId="77777777" w:rsidR="00EB4168" w:rsidRPr="00EB4168" w:rsidRDefault="00EB4168" w:rsidP="00C356CA">
      <w:pPr>
        <w:pStyle w:val="2f2"/>
        <w:spacing w:before="312" w:after="312"/>
      </w:pPr>
      <w:r w:rsidRPr="00EB4168">
        <w:t>[SW1-evpn-instance-SW1_BD_10] quit</w:t>
      </w:r>
    </w:p>
    <w:p w14:paraId="3F8FA8BA" w14:textId="77777777" w:rsidR="00EB4168" w:rsidRPr="00EB4168" w:rsidRDefault="00EB4168" w:rsidP="00C356CA">
      <w:pPr>
        <w:pStyle w:val="2f2"/>
        <w:spacing w:before="312" w:after="312"/>
      </w:pPr>
      <w:r w:rsidRPr="00EB4168">
        <w:t>[SW1]evpn vpn-instance SW1_BD_20 bd-mode</w:t>
      </w:r>
    </w:p>
    <w:p w14:paraId="0548CC94" w14:textId="77777777" w:rsidR="00EB4168" w:rsidRPr="00EB4168" w:rsidRDefault="00EB4168" w:rsidP="00C356CA">
      <w:pPr>
        <w:pStyle w:val="2f2"/>
        <w:spacing w:before="312" w:after="312"/>
      </w:pPr>
      <w:r w:rsidRPr="00EB4168">
        <w:t>[SW1-evpn-instance-SW1_BD_20] route-distinguisher 21:20</w:t>
      </w:r>
    </w:p>
    <w:p w14:paraId="54DCF78C" w14:textId="77777777" w:rsidR="00EB4168" w:rsidRPr="00EB4168" w:rsidRDefault="00EB4168" w:rsidP="00C356CA">
      <w:pPr>
        <w:pStyle w:val="2f2"/>
        <w:spacing w:before="312" w:after="312"/>
      </w:pPr>
      <w:r w:rsidRPr="00EB4168">
        <w:t>[SW1-evpn-instance-SW1_BD_20] vpn-target 213:20 export-extcommunity</w:t>
      </w:r>
    </w:p>
    <w:p w14:paraId="3C118F06" w14:textId="77777777" w:rsidR="00EB4168" w:rsidRPr="00EB4168" w:rsidRDefault="00EB4168" w:rsidP="00C356CA">
      <w:pPr>
        <w:pStyle w:val="2f2"/>
        <w:spacing w:before="312" w:after="312"/>
      </w:pPr>
      <w:r w:rsidRPr="00EB4168">
        <w:t>[SW1-evpn-instance-SW1_BD_20] vpn-target 313:12 export-extcommunity</w:t>
      </w:r>
    </w:p>
    <w:p w14:paraId="08A8B8DE" w14:textId="77777777" w:rsidR="00EB4168" w:rsidRPr="00EB4168" w:rsidRDefault="00EB4168" w:rsidP="00C356CA">
      <w:pPr>
        <w:pStyle w:val="2f2"/>
        <w:spacing w:before="312" w:after="312"/>
      </w:pPr>
      <w:r w:rsidRPr="00EB4168">
        <w:t>[SW1-evpn-instance-SW1_BD_20] vpn-target 213:20 import-extcommunity</w:t>
      </w:r>
    </w:p>
    <w:p w14:paraId="4BC8CE67" w14:textId="77777777" w:rsidR="00EB4168" w:rsidRPr="00EB4168" w:rsidRDefault="00EB4168" w:rsidP="00C356CA">
      <w:pPr>
        <w:pStyle w:val="2f2"/>
        <w:spacing w:before="312" w:after="312"/>
      </w:pPr>
      <w:r w:rsidRPr="00EB4168">
        <w:t>[SW1-evpn-instance-SW1_BD_20] quit</w:t>
      </w:r>
    </w:p>
    <w:p w14:paraId="71A31045" w14:textId="77777777" w:rsidR="00EB4168" w:rsidRPr="00EB4168" w:rsidRDefault="00EB4168" w:rsidP="00C356CA">
      <w:pPr>
        <w:pStyle w:val="2f2"/>
        <w:spacing w:before="312" w:after="312"/>
      </w:pPr>
      <w:r w:rsidRPr="00EB4168">
        <w:t>[SW1]bridge-domain 10</w:t>
      </w:r>
    </w:p>
    <w:p w14:paraId="17B41284" w14:textId="77777777" w:rsidR="00EB4168" w:rsidRPr="00EB4168" w:rsidRDefault="00EB4168" w:rsidP="00C356CA">
      <w:pPr>
        <w:pStyle w:val="2f2"/>
        <w:spacing w:before="312" w:after="312"/>
      </w:pPr>
      <w:r w:rsidRPr="00EB4168">
        <w:t>[SW1-bd10]evpn binding vpn-instance SW1_BD_10</w:t>
      </w:r>
    </w:p>
    <w:p w14:paraId="723717B5" w14:textId="77777777" w:rsidR="00EB4168" w:rsidRPr="00EB4168" w:rsidRDefault="00EB4168" w:rsidP="00C356CA">
      <w:pPr>
        <w:pStyle w:val="2f2"/>
        <w:spacing w:before="312" w:after="312"/>
      </w:pPr>
      <w:r w:rsidRPr="00EB4168">
        <w:t>[SW1-bd10]quit</w:t>
      </w:r>
    </w:p>
    <w:p w14:paraId="46957F14" w14:textId="77777777" w:rsidR="00EB4168" w:rsidRPr="00EB4168" w:rsidRDefault="00EB4168" w:rsidP="00C356CA">
      <w:pPr>
        <w:pStyle w:val="2f2"/>
        <w:spacing w:before="312" w:after="312"/>
      </w:pPr>
      <w:r w:rsidRPr="00EB4168">
        <w:t>[SW1]bridge-domain 20</w:t>
      </w:r>
    </w:p>
    <w:p w14:paraId="7038F3B6" w14:textId="77777777" w:rsidR="00EB4168" w:rsidRPr="00EB4168" w:rsidRDefault="00EB4168" w:rsidP="00C356CA">
      <w:pPr>
        <w:pStyle w:val="2f2"/>
        <w:spacing w:before="312" w:after="312"/>
      </w:pPr>
      <w:r w:rsidRPr="00EB4168">
        <w:t>[SW1-bd20]evpn binding vpn-instance SW1_BD_20</w:t>
      </w:r>
    </w:p>
    <w:p w14:paraId="53EA77F7" w14:textId="77777777" w:rsidR="00EB4168" w:rsidRPr="00EB4168" w:rsidRDefault="00EB4168" w:rsidP="00C356CA">
      <w:pPr>
        <w:pStyle w:val="2f2"/>
        <w:spacing w:before="312" w:after="312"/>
      </w:pPr>
      <w:r w:rsidRPr="00EB4168">
        <w:t>[SW1-bd20]quit</w:t>
      </w:r>
    </w:p>
    <w:p w14:paraId="65091977" w14:textId="77777777" w:rsidR="00EB4168" w:rsidRPr="00EB4168" w:rsidRDefault="00EB4168" w:rsidP="0038023D">
      <w:pPr>
        <w:pStyle w:val="1e"/>
      </w:pPr>
      <w:r w:rsidRPr="00EB4168">
        <w:t># On SW3, create an EVPN instance and bind it to a BD.</w:t>
      </w:r>
    </w:p>
    <w:p w14:paraId="2922E929" w14:textId="77777777" w:rsidR="00EB4168" w:rsidRPr="00EB4168" w:rsidRDefault="00EB4168" w:rsidP="00C356CA">
      <w:pPr>
        <w:pStyle w:val="2f2"/>
        <w:spacing w:before="312" w:after="312"/>
      </w:pPr>
      <w:r w:rsidRPr="00EB4168">
        <w:t>[SW3]evpn vpn-instance SW3_BD_10 bd-mode</w:t>
      </w:r>
    </w:p>
    <w:p w14:paraId="3B579832" w14:textId="77777777" w:rsidR="00EB4168" w:rsidRPr="00EB4168" w:rsidRDefault="00EB4168" w:rsidP="00C356CA">
      <w:pPr>
        <w:pStyle w:val="2f2"/>
        <w:spacing w:before="312" w:after="312"/>
      </w:pPr>
      <w:r w:rsidRPr="00EB4168">
        <w:t>[SW3-evpn-instance-SW3_BD_10] route-distinguisher 23:10</w:t>
      </w:r>
    </w:p>
    <w:p w14:paraId="2A7688E3" w14:textId="77777777" w:rsidR="00EB4168" w:rsidRPr="00EB4168" w:rsidRDefault="00EB4168" w:rsidP="00C356CA">
      <w:pPr>
        <w:pStyle w:val="2f2"/>
        <w:spacing w:before="312" w:after="312"/>
      </w:pPr>
      <w:r w:rsidRPr="00EB4168">
        <w:t>[SW3-evpn-instance-SW3_BD_10] vpn-target 213:10 export-extcommunity</w:t>
      </w:r>
    </w:p>
    <w:p w14:paraId="206E3453" w14:textId="77777777" w:rsidR="00EB4168" w:rsidRPr="00EB4168" w:rsidRDefault="00EB4168" w:rsidP="00C356CA">
      <w:pPr>
        <w:pStyle w:val="2f2"/>
        <w:spacing w:before="312" w:after="312"/>
      </w:pPr>
      <w:r w:rsidRPr="00EB4168">
        <w:t xml:space="preserve">[SW3-evpn-instance-SW3_BD_10] vpn-target 313:12 export-extcommunity </w:t>
      </w:r>
    </w:p>
    <w:p w14:paraId="3EDA0F0C" w14:textId="77777777" w:rsidR="00EB4168" w:rsidRPr="00EB4168" w:rsidRDefault="00EB4168" w:rsidP="00C356CA">
      <w:pPr>
        <w:pStyle w:val="2f2"/>
        <w:spacing w:before="312" w:after="312"/>
      </w:pPr>
      <w:r w:rsidRPr="00EB4168">
        <w:t>[SW3-evpn-instance-SW3_BD_10] vpn-target 213:10 import-extcommunity</w:t>
      </w:r>
    </w:p>
    <w:p w14:paraId="4E80105B" w14:textId="77777777" w:rsidR="00EB4168" w:rsidRPr="00EB4168" w:rsidRDefault="00EB4168" w:rsidP="00C356CA">
      <w:pPr>
        <w:pStyle w:val="2f2"/>
        <w:spacing w:before="312" w:after="312"/>
      </w:pPr>
      <w:r w:rsidRPr="00EB4168">
        <w:t>[SW3-evpn-instance-SW3_BD_10] quit</w:t>
      </w:r>
    </w:p>
    <w:p w14:paraId="22005A76" w14:textId="77777777" w:rsidR="00EB4168" w:rsidRPr="00EB4168" w:rsidRDefault="00EB4168" w:rsidP="00C356CA">
      <w:pPr>
        <w:pStyle w:val="2f2"/>
        <w:spacing w:before="312" w:after="312"/>
      </w:pPr>
      <w:r w:rsidRPr="00EB4168">
        <w:t>[SW3]evpn vpn-instance SW3_BD_20 bd-mode</w:t>
      </w:r>
    </w:p>
    <w:p w14:paraId="029B2DD3" w14:textId="77777777" w:rsidR="00EB4168" w:rsidRPr="00EB4168" w:rsidRDefault="00EB4168" w:rsidP="00C356CA">
      <w:pPr>
        <w:pStyle w:val="2f2"/>
        <w:spacing w:before="312" w:after="312"/>
      </w:pPr>
      <w:r w:rsidRPr="00EB4168">
        <w:t>[SW3-evpn-instance-SW3_BD_20] route-distinguisher 23:20</w:t>
      </w:r>
    </w:p>
    <w:p w14:paraId="163999AC" w14:textId="77777777" w:rsidR="00EB4168" w:rsidRPr="00EB4168" w:rsidRDefault="00EB4168" w:rsidP="00C356CA">
      <w:pPr>
        <w:pStyle w:val="2f2"/>
        <w:spacing w:before="312" w:after="312"/>
      </w:pPr>
      <w:r w:rsidRPr="00EB4168">
        <w:t>[SW3-evpn-instance-SW3_BD_20] vpn-target 213:20 export-extcommunity</w:t>
      </w:r>
    </w:p>
    <w:p w14:paraId="3AC920CC" w14:textId="77777777" w:rsidR="00EB4168" w:rsidRPr="00EB4168" w:rsidRDefault="00EB4168" w:rsidP="00C356CA">
      <w:pPr>
        <w:pStyle w:val="2f2"/>
        <w:spacing w:before="312" w:after="312"/>
      </w:pPr>
      <w:r w:rsidRPr="00EB4168">
        <w:t>[SW3-evpn-instance-SW3_BD_20] vpn-target 313:12 export-extcommunity</w:t>
      </w:r>
    </w:p>
    <w:p w14:paraId="50FBFD43" w14:textId="77777777" w:rsidR="00EB4168" w:rsidRPr="00EB4168" w:rsidRDefault="00EB4168" w:rsidP="00C356CA">
      <w:pPr>
        <w:pStyle w:val="2f2"/>
        <w:spacing w:before="312" w:after="312"/>
      </w:pPr>
      <w:r w:rsidRPr="00EB4168">
        <w:t>[SW3-evpn-instance-SW3_BD_20] vpn-target 213:20 import-extcommunity</w:t>
      </w:r>
    </w:p>
    <w:p w14:paraId="6E2FD44B" w14:textId="77777777" w:rsidR="00EB4168" w:rsidRPr="00EB4168" w:rsidRDefault="00EB4168" w:rsidP="00C356CA">
      <w:pPr>
        <w:pStyle w:val="2f2"/>
        <w:spacing w:before="312" w:after="312"/>
      </w:pPr>
      <w:r w:rsidRPr="00EB4168">
        <w:t>[SW3-evpn-instance-SW3_BD_20] quit</w:t>
      </w:r>
    </w:p>
    <w:p w14:paraId="3BF04319" w14:textId="77777777" w:rsidR="00EB4168" w:rsidRPr="00EB4168" w:rsidRDefault="00EB4168" w:rsidP="00C356CA">
      <w:pPr>
        <w:pStyle w:val="2f2"/>
        <w:spacing w:before="312" w:after="312"/>
      </w:pPr>
      <w:r w:rsidRPr="00EB4168">
        <w:t>[SW3]bridge-domain 10</w:t>
      </w:r>
    </w:p>
    <w:p w14:paraId="0B4AE7AF" w14:textId="77777777" w:rsidR="00EB4168" w:rsidRPr="00EB4168" w:rsidRDefault="00EB4168" w:rsidP="00C356CA">
      <w:pPr>
        <w:pStyle w:val="2f2"/>
        <w:spacing w:before="312" w:after="312"/>
      </w:pPr>
      <w:r w:rsidRPr="00EB4168">
        <w:t>[SW3-bd10]evpn binding vpn-instance SW3_BD_10</w:t>
      </w:r>
    </w:p>
    <w:p w14:paraId="53A6D0A2" w14:textId="77777777" w:rsidR="00EB4168" w:rsidRPr="00EB4168" w:rsidRDefault="00EB4168" w:rsidP="00C356CA">
      <w:pPr>
        <w:pStyle w:val="2f2"/>
        <w:spacing w:before="312" w:after="312"/>
      </w:pPr>
      <w:r w:rsidRPr="00EB4168">
        <w:t>[SW3-bd10]quit</w:t>
      </w:r>
    </w:p>
    <w:p w14:paraId="419EA933" w14:textId="77777777" w:rsidR="00EB4168" w:rsidRPr="00EB4168" w:rsidRDefault="00EB4168" w:rsidP="00C356CA">
      <w:pPr>
        <w:pStyle w:val="2f2"/>
        <w:spacing w:before="312" w:after="312"/>
      </w:pPr>
      <w:r w:rsidRPr="00EB4168">
        <w:t>[SW3]bridge-domain 20</w:t>
      </w:r>
    </w:p>
    <w:p w14:paraId="7ECDD4E7" w14:textId="77777777" w:rsidR="00EB4168" w:rsidRPr="00EB4168" w:rsidRDefault="00EB4168" w:rsidP="00C356CA">
      <w:pPr>
        <w:pStyle w:val="2f2"/>
        <w:spacing w:before="312" w:after="312"/>
      </w:pPr>
      <w:r w:rsidRPr="00EB4168">
        <w:t>[SW3-bd20]evpn binding vpn-instance SW3_BD_20</w:t>
      </w:r>
    </w:p>
    <w:p w14:paraId="396D97C8" w14:textId="77777777" w:rsidR="00EB4168" w:rsidRPr="00EB4168" w:rsidRDefault="00EB4168" w:rsidP="00C356CA">
      <w:pPr>
        <w:pStyle w:val="2f2"/>
        <w:spacing w:before="312" w:after="312"/>
      </w:pPr>
      <w:r w:rsidRPr="00EB4168">
        <w:t>[SW3-bd20]quit</w:t>
      </w:r>
    </w:p>
    <w:p w14:paraId="3C64A2DB" w14:textId="77777777" w:rsidR="00EB4168" w:rsidRPr="00EB4168" w:rsidRDefault="00EB4168" w:rsidP="0038023D">
      <w:pPr>
        <w:pStyle w:val="1e"/>
      </w:pPr>
      <w:r w:rsidRPr="00EB4168">
        <w:t># On SW1, create an IP VPN instance and bind it to a VBDIF.</w:t>
      </w:r>
    </w:p>
    <w:p w14:paraId="7BC8852B" w14:textId="77777777" w:rsidR="00EB4168" w:rsidRPr="00EB4168" w:rsidRDefault="00EB4168" w:rsidP="00C356CA">
      <w:pPr>
        <w:pStyle w:val="2f2"/>
        <w:spacing w:before="312" w:after="312"/>
      </w:pPr>
      <w:r w:rsidRPr="00EB4168">
        <w:t>[SW1]ip vpn-instance SW1_VPN_10_20</w:t>
      </w:r>
    </w:p>
    <w:p w14:paraId="56A9CC1D" w14:textId="77777777" w:rsidR="00EB4168" w:rsidRPr="00EB4168" w:rsidRDefault="00EB4168" w:rsidP="00C356CA">
      <w:pPr>
        <w:pStyle w:val="2f2"/>
        <w:spacing w:before="312" w:after="312"/>
      </w:pPr>
      <w:r w:rsidRPr="00EB4168">
        <w:t>[SW1-vpn-instance-SW1_VPN_10_20] ipv4-family</w:t>
      </w:r>
    </w:p>
    <w:p w14:paraId="4B085A5D" w14:textId="77777777" w:rsidR="00EB4168" w:rsidRPr="00EB4168" w:rsidRDefault="00EB4168" w:rsidP="00C356CA">
      <w:pPr>
        <w:pStyle w:val="2f2"/>
        <w:spacing w:before="312" w:after="312"/>
      </w:pPr>
      <w:r w:rsidRPr="00EB4168">
        <w:t>[SW1-vpn-instance-SW1_VPN_10_20-af-ipv4] route-distinguisher 31:12</w:t>
      </w:r>
    </w:p>
    <w:p w14:paraId="1A7F75DB" w14:textId="77777777" w:rsidR="00EB4168" w:rsidRPr="00EB4168" w:rsidRDefault="00EB4168" w:rsidP="00C356CA">
      <w:pPr>
        <w:pStyle w:val="2f2"/>
        <w:spacing w:before="312" w:after="312"/>
      </w:pPr>
      <w:r w:rsidRPr="00EB4168">
        <w:t>[SW1-vpn-instance-SW1_VPN_10_20-af-ipv4] vpn-target 313:12 export-extcommunity evpn</w:t>
      </w:r>
    </w:p>
    <w:p w14:paraId="26D924C2" w14:textId="77777777" w:rsidR="00EB4168" w:rsidRPr="00EB4168" w:rsidRDefault="00EB4168" w:rsidP="00C356CA">
      <w:pPr>
        <w:pStyle w:val="2f2"/>
        <w:spacing w:before="312" w:after="312"/>
      </w:pPr>
      <w:r w:rsidRPr="00EB4168">
        <w:t>[SW1-vpn-instance-SW1_VPN_10_20-af-ipv4] vpn-target 313:12 import-extcommunity evpn</w:t>
      </w:r>
    </w:p>
    <w:p w14:paraId="7363E3EA" w14:textId="77777777" w:rsidR="00EB4168" w:rsidRPr="00EB4168" w:rsidRDefault="00EB4168" w:rsidP="00C356CA">
      <w:pPr>
        <w:pStyle w:val="2f2"/>
        <w:spacing w:before="312" w:after="312"/>
      </w:pPr>
      <w:r w:rsidRPr="00EB4168">
        <w:t>[SW1-vpn-instance-SW1_VPN_10_20-af-ipv4] quit</w:t>
      </w:r>
    </w:p>
    <w:p w14:paraId="5A2B861C" w14:textId="77777777" w:rsidR="00EB4168" w:rsidRPr="00EB4168" w:rsidRDefault="00EB4168" w:rsidP="00C356CA">
      <w:pPr>
        <w:pStyle w:val="2f2"/>
        <w:spacing w:before="312" w:after="312"/>
      </w:pPr>
      <w:r w:rsidRPr="00EB4168">
        <w:t>[SW1-vpn-instance-SW1_VPN_10_20] vxlan vni 1020</w:t>
      </w:r>
    </w:p>
    <w:p w14:paraId="52C4D4FC" w14:textId="77777777" w:rsidR="00EB4168" w:rsidRPr="00EB4168" w:rsidRDefault="00EB4168" w:rsidP="00C356CA">
      <w:pPr>
        <w:pStyle w:val="2f2"/>
        <w:spacing w:before="312" w:after="312"/>
      </w:pPr>
      <w:r w:rsidRPr="00EB4168">
        <w:t>[SW1-vpn-instance-SW1_VPN_10_20] quit</w:t>
      </w:r>
    </w:p>
    <w:p w14:paraId="642BA834" w14:textId="77777777" w:rsidR="00EB4168" w:rsidRPr="00EB4168" w:rsidRDefault="00EB4168" w:rsidP="00C356CA">
      <w:pPr>
        <w:pStyle w:val="2f2"/>
        <w:spacing w:before="312" w:after="312"/>
      </w:pPr>
      <w:r w:rsidRPr="00EB4168">
        <w:t>[SW1]interface Vbdif 10</w:t>
      </w:r>
    </w:p>
    <w:p w14:paraId="79E0B8DD" w14:textId="77777777" w:rsidR="00EB4168" w:rsidRPr="00EB4168" w:rsidRDefault="00EB4168" w:rsidP="00C356CA">
      <w:pPr>
        <w:pStyle w:val="2f2"/>
        <w:spacing w:before="312" w:after="312"/>
      </w:pPr>
      <w:r w:rsidRPr="00EB4168">
        <w:t>[SW1-Vbdif10]ip binding vpn-instance SW1_VPN_10_20</w:t>
      </w:r>
    </w:p>
    <w:p w14:paraId="3D20FEA8" w14:textId="77777777" w:rsidR="00EB4168" w:rsidRPr="00EB4168" w:rsidRDefault="00EB4168" w:rsidP="00C356CA">
      <w:pPr>
        <w:pStyle w:val="2f2"/>
        <w:spacing w:before="312" w:after="312"/>
      </w:pPr>
      <w:r w:rsidRPr="00EB4168">
        <w:t>[SW1-Vbdif10]quit</w:t>
      </w:r>
    </w:p>
    <w:p w14:paraId="35D63CFD" w14:textId="77777777" w:rsidR="00EB4168" w:rsidRPr="00EB4168" w:rsidRDefault="00EB4168" w:rsidP="00C356CA">
      <w:pPr>
        <w:pStyle w:val="2f2"/>
        <w:spacing w:before="312" w:after="312"/>
      </w:pPr>
      <w:r w:rsidRPr="00EB4168">
        <w:t>[SW1]interface Vbdif 20</w:t>
      </w:r>
    </w:p>
    <w:p w14:paraId="76EE7419" w14:textId="77777777" w:rsidR="00EB4168" w:rsidRPr="00EB4168" w:rsidRDefault="00EB4168" w:rsidP="00C356CA">
      <w:pPr>
        <w:pStyle w:val="2f2"/>
        <w:spacing w:before="312" w:after="312"/>
      </w:pPr>
      <w:r w:rsidRPr="00EB4168">
        <w:t>[SW1-Vbdif20]ip binding vpn-instance SW1_VPN_10_20</w:t>
      </w:r>
    </w:p>
    <w:p w14:paraId="34E8DA25" w14:textId="77777777" w:rsidR="00EB4168" w:rsidRPr="00EB4168" w:rsidRDefault="00EB4168" w:rsidP="00C356CA">
      <w:pPr>
        <w:pStyle w:val="2f2"/>
        <w:spacing w:before="312" w:after="312"/>
      </w:pPr>
      <w:r w:rsidRPr="00EB4168">
        <w:t>[SW1-Vbdif20]quit</w:t>
      </w:r>
    </w:p>
    <w:p w14:paraId="6405890B" w14:textId="77777777" w:rsidR="00EB4168" w:rsidRPr="00EB4168" w:rsidRDefault="00EB4168" w:rsidP="00EB4168">
      <w:pPr>
        <w:keepNext/>
        <w:spacing w:after="40"/>
        <w:ind w:left="1701"/>
        <w:rPr>
          <w:rFonts w:ascii="Huawei Sans" w:hAnsi="Huawei Sans" w:cs="Times New Roman"/>
          <w:bCs/>
          <w:noProof/>
          <w:position w:val="-6"/>
          <w:sz w:val="18"/>
          <w:szCs w:val="18"/>
        </w:rPr>
      </w:pPr>
      <w:r w:rsidRPr="00EB4168">
        <w:rPr>
          <w:rFonts w:ascii="Huawei Sans" w:hAnsi="Huawei Sans" w:cs="Times New Roman"/>
          <w:bCs/>
          <w:noProof/>
          <w:position w:val="-6"/>
          <w:sz w:val="18"/>
          <w:szCs w:val="18"/>
        </w:rPr>
        <w:drawing>
          <wp:inline distT="0" distB="0" distL="0" distR="0" wp14:anchorId="13E535BC" wp14:editId="5B4B2378">
            <wp:extent cx="754381" cy="267463"/>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en-05.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754381" cy="267463"/>
                    </a:xfrm>
                    <a:prstGeom prst="rect">
                      <a:avLst/>
                    </a:prstGeom>
                  </pic:spPr>
                </pic:pic>
              </a:graphicData>
            </a:graphic>
          </wp:inline>
        </w:drawing>
      </w:r>
    </w:p>
    <w:p w14:paraId="43674F66" w14:textId="77777777" w:rsidR="00EB4168" w:rsidRPr="00EB4168" w:rsidRDefault="00EB4168" w:rsidP="00C356CA">
      <w:pPr>
        <w:keepLines/>
        <w:spacing w:before="40" w:after="160" w:line="200" w:lineRule="atLeast"/>
        <w:ind w:left="2075"/>
        <w:rPr>
          <w:rFonts w:ascii="Huawei Sans" w:hAnsi="Huawei Sans" w:cs="Times New Roman"/>
          <w:iCs/>
          <w:sz w:val="18"/>
          <w:szCs w:val="18"/>
        </w:rPr>
      </w:pPr>
      <w:r w:rsidRPr="00EB4168">
        <w:rPr>
          <w:rFonts w:ascii="Huawei Sans" w:hAnsi="Huawei Sans" w:cs="Times New Roman"/>
          <w:iCs/>
          <w:sz w:val="18"/>
          <w:szCs w:val="18"/>
        </w:rPr>
        <w:t>After an IP VPN instance is bound to an interface, the IP address configuration of the interface will be cleared. In this case, you need to reconfigure an IP address for the interface.</w:t>
      </w:r>
    </w:p>
    <w:p w14:paraId="6D5DE52D" w14:textId="77777777" w:rsidR="00EB4168" w:rsidRPr="00EB4168" w:rsidRDefault="00EB4168" w:rsidP="00C356CA">
      <w:pPr>
        <w:pStyle w:val="2f2"/>
        <w:spacing w:before="312" w:after="312"/>
      </w:pPr>
      <w:r w:rsidRPr="00EB4168">
        <w:t>[SW1]interface Vbdif10</w:t>
      </w:r>
    </w:p>
    <w:p w14:paraId="462DE97B" w14:textId="77777777" w:rsidR="00EB4168" w:rsidRPr="00EB4168" w:rsidRDefault="00EB4168" w:rsidP="00C356CA">
      <w:pPr>
        <w:pStyle w:val="2f2"/>
        <w:spacing w:before="312" w:after="312"/>
      </w:pPr>
      <w:r w:rsidRPr="00EB4168">
        <w:t>[SW1-Vbdif10] ip address 172.16.1.254 255.255.255.0</w:t>
      </w:r>
    </w:p>
    <w:p w14:paraId="6A62F084" w14:textId="77777777" w:rsidR="00EB4168" w:rsidRPr="00EB4168" w:rsidRDefault="00EB4168" w:rsidP="00C356CA">
      <w:pPr>
        <w:pStyle w:val="2f2"/>
        <w:spacing w:before="312" w:after="312"/>
      </w:pPr>
      <w:r w:rsidRPr="00EB4168">
        <w:t>[SW1-Vbdif10] quit</w:t>
      </w:r>
    </w:p>
    <w:p w14:paraId="70B1FA2D" w14:textId="77777777" w:rsidR="00EB4168" w:rsidRPr="00EB4168" w:rsidRDefault="00EB4168" w:rsidP="00C356CA">
      <w:pPr>
        <w:pStyle w:val="2f2"/>
        <w:spacing w:before="312" w:after="312"/>
      </w:pPr>
      <w:r w:rsidRPr="00EB4168">
        <w:t>[SW1]interface Vbdif 20</w:t>
      </w:r>
    </w:p>
    <w:p w14:paraId="76D784B5" w14:textId="77777777" w:rsidR="00EB4168" w:rsidRPr="00EB4168" w:rsidRDefault="00EB4168" w:rsidP="00C356CA">
      <w:pPr>
        <w:pStyle w:val="2f2"/>
        <w:spacing w:before="312" w:after="312"/>
      </w:pPr>
      <w:r w:rsidRPr="00EB4168">
        <w:t>[SW1-Vbdif20] ip address 172.16.2.254 255.255.255.0</w:t>
      </w:r>
    </w:p>
    <w:p w14:paraId="450B1767" w14:textId="77777777" w:rsidR="00EB4168" w:rsidRPr="00EB4168" w:rsidRDefault="00EB4168" w:rsidP="00C356CA">
      <w:pPr>
        <w:pStyle w:val="2f2"/>
        <w:spacing w:before="312" w:after="312"/>
      </w:pPr>
      <w:r w:rsidRPr="00EB4168">
        <w:t>[SW1-Vbdif20] quit</w:t>
      </w:r>
    </w:p>
    <w:p w14:paraId="558DA9CD" w14:textId="77777777" w:rsidR="00EB4168" w:rsidRPr="00EB4168" w:rsidRDefault="00EB4168" w:rsidP="0038023D">
      <w:pPr>
        <w:pStyle w:val="1e"/>
      </w:pPr>
      <w:r w:rsidRPr="00EB4168">
        <w:t># On SW3, create an IP VPN instance and bind it to a VBDIF.</w:t>
      </w:r>
    </w:p>
    <w:p w14:paraId="36B80014" w14:textId="77777777" w:rsidR="00EB4168" w:rsidRPr="00EB4168" w:rsidRDefault="00EB4168" w:rsidP="00C356CA">
      <w:pPr>
        <w:pStyle w:val="2f2"/>
        <w:spacing w:before="312" w:after="312"/>
      </w:pPr>
      <w:r w:rsidRPr="00EB4168">
        <w:t xml:space="preserve">[SW3]ip vpn-instance SW3_VPN_10_20 </w:t>
      </w:r>
    </w:p>
    <w:p w14:paraId="4BE7DA9A" w14:textId="77777777" w:rsidR="00EB4168" w:rsidRPr="00EB4168" w:rsidRDefault="00EB4168" w:rsidP="00C356CA">
      <w:pPr>
        <w:pStyle w:val="2f2"/>
        <w:spacing w:before="312" w:after="312"/>
      </w:pPr>
      <w:r w:rsidRPr="00EB4168">
        <w:t>[SW3-vpn-instance-SW3_VPN_10_20] ipv4-family</w:t>
      </w:r>
    </w:p>
    <w:p w14:paraId="18BA2FE6" w14:textId="77777777" w:rsidR="00EB4168" w:rsidRPr="00EB4168" w:rsidRDefault="00EB4168" w:rsidP="00C356CA">
      <w:pPr>
        <w:pStyle w:val="2f2"/>
        <w:spacing w:before="312" w:after="312"/>
      </w:pPr>
      <w:r w:rsidRPr="00EB4168">
        <w:t>[SW3-vpn-instance-SW3_VPN_10_20-af-ipv4] route-distinguisher 33:12</w:t>
      </w:r>
    </w:p>
    <w:p w14:paraId="39CC37E3" w14:textId="77777777" w:rsidR="00EB4168" w:rsidRPr="00EB4168" w:rsidRDefault="00EB4168" w:rsidP="00C356CA">
      <w:pPr>
        <w:pStyle w:val="2f2"/>
        <w:spacing w:before="312" w:after="312"/>
      </w:pPr>
      <w:r w:rsidRPr="00EB4168">
        <w:t>[SW3-vpn-instance-SW3_VPN_10_20-af-ipv4] vpn-target 313:12 export-extcommunity</w:t>
      </w:r>
    </w:p>
    <w:p w14:paraId="6A88D52E" w14:textId="77777777" w:rsidR="00EB4168" w:rsidRPr="00EB4168" w:rsidRDefault="00EB4168" w:rsidP="00C356CA">
      <w:pPr>
        <w:pStyle w:val="2f2"/>
        <w:spacing w:before="312" w:after="312"/>
      </w:pPr>
      <w:r w:rsidRPr="00EB4168">
        <w:t>[SW3-vpn-instance-SW3_VPN_10_20-af-ipv4] vpn-target 313:12 export-extcommunity evpn</w:t>
      </w:r>
    </w:p>
    <w:p w14:paraId="1E673E20" w14:textId="77777777" w:rsidR="00EB4168" w:rsidRPr="00EB4168" w:rsidRDefault="00EB4168" w:rsidP="00C356CA">
      <w:pPr>
        <w:pStyle w:val="2f2"/>
        <w:spacing w:before="312" w:after="312"/>
      </w:pPr>
      <w:r w:rsidRPr="00EB4168">
        <w:t>[SW3-vpn-instance-SW3_VPN_10_20-af-ipv4] vpn-target 313:12 import-extcommunity</w:t>
      </w:r>
    </w:p>
    <w:p w14:paraId="79C70120" w14:textId="77777777" w:rsidR="00EB4168" w:rsidRPr="00EB4168" w:rsidRDefault="00EB4168" w:rsidP="00C356CA">
      <w:pPr>
        <w:pStyle w:val="2f2"/>
        <w:spacing w:before="312" w:after="312"/>
      </w:pPr>
      <w:r w:rsidRPr="00EB4168">
        <w:t>[SW3-vpn-instance-SW3_VPN_10_20-af-ipv4] vpn-target 313:12 import-extcommunity evpn</w:t>
      </w:r>
    </w:p>
    <w:p w14:paraId="62832EF8" w14:textId="77777777" w:rsidR="00EB4168" w:rsidRPr="00EB4168" w:rsidRDefault="00EB4168" w:rsidP="00C356CA">
      <w:pPr>
        <w:pStyle w:val="2f2"/>
        <w:spacing w:before="312" w:after="312"/>
      </w:pPr>
      <w:r w:rsidRPr="00EB4168">
        <w:t>[SW3-vpn-instance-SW3_VPN_10_20-af-ipv4] quit</w:t>
      </w:r>
    </w:p>
    <w:p w14:paraId="5DADD428" w14:textId="77777777" w:rsidR="00EB4168" w:rsidRPr="00EB4168" w:rsidRDefault="00EB4168" w:rsidP="00C356CA">
      <w:pPr>
        <w:pStyle w:val="2f2"/>
        <w:spacing w:before="312" w:after="312"/>
      </w:pPr>
      <w:r w:rsidRPr="00EB4168">
        <w:t>[SW3-vpn-instance-SW3_VPN_10_20] vxlan vni 1020</w:t>
      </w:r>
    </w:p>
    <w:p w14:paraId="70B0EA3B" w14:textId="77777777" w:rsidR="00EB4168" w:rsidRPr="00EB4168" w:rsidRDefault="00EB4168" w:rsidP="00C356CA">
      <w:pPr>
        <w:pStyle w:val="2f2"/>
        <w:spacing w:before="312" w:after="312"/>
      </w:pPr>
      <w:r w:rsidRPr="00EB4168">
        <w:t>[SW3-vpn-instance-SW3_VPN_10_20] quit</w:t>
      </w:r>
    </w:p>
    <w:p w14:paraId="4E16C242" w14:textId="77777777" w:rsidR="00EB4168" w:rsidRPr="00EB4168" w:rsidRDefault="00EB4168" w:rsidP="00C356CA">
      <w:pPr>
        <w:pStyle w:val="2f2"/>
        <w:spacing w:before="312" w:after="312"/>
      </w:pPr>
      <w:r w:rsidRPr="00EB4168">
        <w:t>[SW3]interface Vbdif 10</w:t>
      </w:r>
    </w:p>
    <w:p w14:paraId="5A273C4F" w14:textId="77777777" w:rsidR="00EB4168" w:rsidRPr="00EB4168" w:rsidRDefault="00EB4168" w:rsidP="00C356CA">
      <w:pPr>
        <w:pStyle w:val="2f2"/>
        <w:spacing w:before="312" w:after="312"/>
      </w:pPr>
      <w:r w:rsidRPr="00EB4168">
        <w:t>[SW3-Vbdif10]ip binding vpn-instance SW3_VPN_10_20</w:t>
      </w:r>
    </w:p>
    <w:p w14:paraId="2E4196D7" w14:textId="77777777" w:rsidR="00EB4168" w:rsidRPr="00EB4168" w:rsidRDefault="00EB4168" w:rsidP="00C356CA">
      <w:pPr>
        <w:pStyle w:val="2f2"/>
        <w:spacing w:before="312" w:after="312"/>
      </w:pPr>
      <w:r w:rsidRPr="00EB4168">
        <w:t>[SW3-Vbdif10]quit</w:t>
      </w:r>
    </w:p>
    <w:p w14:paraId="25447E6A" w14:textId="77777777" w:rsidR="00EB4168" w:rsidRPr="00EB4168" w:rsidRDefault="00EB4168" w:rsidP="00C356CA">
      <w:pPr>
        <w:pStyle w:val="2f2"/>
        <w:spacing w:before="312" w:after="312"/>
      </w:pPr>
      <w:r w:rsidRPr="00EB4168">
        <w:t>[SW3]interface Vbdif 20</w:t>
      </w:r>
    </w:p>
    <w:p w14:paraId="4FB266D9" w14:textId="77777777" w:rsidR="00EB4168" w:rsidRPr="00EB4168" w:rsidRDefault="00EB4168" w:rsidP="00C356CA">
      <w:pPr>
        <w:pStyle w:val="2f2"/>
        <w:spacing w:before="312" w:after="312"/>
      </w:pPr>
      <w:r w:rsidRPr="00EB4168">
        <w:t>[SW3-Vbdif20]ip binding vpn-instance SW3_VPN_10_20</w:t>
      </w:r>
    </w:p>
    <w:p w14:paraId="0A207178" w14:textId="77777777" w:rsidR="00EB4168" w:rsidRPr="00EB4168" w:rsidRDefault="00EB4168" w:rsidP="00C356CA">
      <w:pPr>
        <w:pStyle w:val="2f2"/>
        <w:spacing w:before="312" w:after="312"/>
      </w:pPr>
      <w:r w:rsidRPr="00EB4168">
        <w:t>[SW3-Vbdif20]quit</w:t>
      </w:r>
    </w:p>
    <w:p w14:paraId="19ADCBE2" w14:textId="77777777" w:rsidR="00EB4168" w:rsidRPr="00EB4168" w:rsidRDefault="00EB4168" w:rsidP="00EB4168">
      <w:pPr>
        <w:keepNext/>
        <w:spacing w:after="40"/>
        <w:ind w:left="1701"/>
        <w:rPr>
          <w:rFonts w:ascii="Huawei Sans" w:hAnsi="Huawei Sans" w:cs="Huawei Sans"/>
          <w:bCs/>
          <w:noProof/>
          <w:position w:val="-6"/>
          <w:sz w:val="18"/>
          <w:szCs w:val="18"/>
        </w:rPr>
      </w:pPr>
      <w:r w:rsidRPr="00EB4168">
        <w:rPr>
          <w:rFonts w:ascii="Huawei Sans" w:hAnsi="Huawei Sans" w:cs="Times New Roman"/>
          <w:bCs/>
          <w:noProof/>
          <w:position w:val="-6"/>
          <w:sz w:val="18"/>
          <w:szCs w:val="18"/>
        </w:rPr>
        <w:drawing>
          <wp:inline distT="0" distB="0" distL="0" distR="0" wp14:anchorId="6C9C98F2" wp14:editId="4EA45A66">
            <wp:extent cx="754381" cy="267463"/>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en-05.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754381" cy="267463"/>
                    </a:xfrm>
                    <a:prstGeom prst="rect">
                      <a:avLst/>
                    </a:prstGeom>
                  </pic:spPr>
                </pic:pic>
              </a:graphicData>
            </a:graphic>
          </wp:inline>
        </w:drawing>
      </w:r>
    </w:p>
    <w:p w14:paraId="3B7354EC" w14:textId="77777777" w:rsidR="00EB4168" w:rsidRPr="00EB4168" w:rsidRDefault="00EB4168" w:rsidP="00C356CA">
      <w:pPr>
        <w:keepLines/>
        <w:spacing w:before="40" w:after="160" w:line="200" w:lineRule="atLeast"/>
        <w:ind w:left="2075"/>
        <w:rPr>
          <w:rFonts w:ascii="Huawei Sans" w:hAnsi="Huawei Sans" w:cs="Times New Roman"/>
          <w:iCs/>
          <w:sz w:val="18"/>
          <w:szCs w:val="18"/>
        </w:rPr>
      </w:pPr>
      <w:r w:rsidRPr="00EB4168">
        <w:rPr>
          <w:rFonts w:ascii="Huawei Sans" w:hAnsi="Huawei Sans" w:cs="Times New Roman"/>
          <w:iCs/>
          <w:sz w:val="18"/>
          <w:szCs w:val="18"/>
        </w:rPr>
        <w:t>After an IP VPN instance is bound to an interface, the IP address configuration of the interface will be cleared. In this case, you need to reconfigure an IP address for the interface.</w:t>
      </w:r>
    </w:p>
    <w:p w14:paraId="528DC7F0" w14:textId="77777777" w:rsidR="00EB4168" w:rsidRPr="00EB4168" w:rsidRDefault="00EB4168" w:rsidP="00C356CA">
      <w:pPr>
        <w:pStyle w:val="2f2"/>
        <w:spacing w:before="312" w:after="312"/>
      </w:pPr>
      <w:r w:rsidRPr="00EB4168">
        <w:t>[SW3]interface Vbdif10</w:t>
      </w:r>
    </w:p>
    <w:p w14:paraId="243C12BD" w14:textId="77777777" w:rsidR="00EB4168" w:rsidRPr="00EB4168" w:rsidRDefault="00EB4168" w:rsidP="00C356CA">
      <w:pPr>
        <w:pStyle w:val="2f2"/>
        <w:spacing w:before="312" w:after="312"/>
      </w:pPr>
      <w:r w:rsidRPr="00EB4168">
        <w:t>[SW3-Vbdif10] ip address 172.16.1.254 255.255.255.0</w:t>
      </w:r>
    </w:p>
    <w:p w14:paraId="2FA79A41" w14:textId="77777777" w:rsidR="00EB4168" w:rsidRPr="00EB4168" w:rsidRDefault="00EB4168" w:rsidP="00C356CA">
      <w:pPr>
        <w:pStyle w:val="2f2"/>
        <w:spacing w:before="312" w:after="312"/>
      </w:pPr>
      <w:r w:rsidRPr="00EB4168">
        <w:t>[SW3-Vbdif10] quit</w:t>
      </w:r>
    </w:p>
    <w:p w14:paraId="4BD56EED" w14:textId="77777777" w:rsidR="00EB4168" w:rsidRPr="00EB4168" w:rsidRDefault="00EB4168" w:rsidP="00C356CA">
      <w:pPr>
        <w:pStyle w:val="2f2"/>
        <w:spacing w:before="312" w:after="312"/>
      </w:pPr>
      <w:r w:rsidRPr="00EB4168">
        <w:t>[SW3]interface Vbdif20</w:t>
      </w:r>
    </w:p>
    <w:p w14:paraId="560D6698" w14:textId="77777777" w:rsidR="00EB4168" w:rsidRPr="00EB4168" w:rsidRDefault="00EB4168" w:rsidP="00C356CA">
      <w:pPr>
        <w:pStyle w:val="2f2"/>
        <w:spacing w:before="312" w:after="312"/>
      </w:pPr>
      <w:r w:rsidRPr="00EB4168">
        <w:t>[SW3-Vbdif20] ip address 172.16.2.254 255.255.255.0</w:t>
      </w:r>
    </w:p>
    <w:p w14:paraId="5B25AFA8" w14:textId="77777777" w:rsidR="00EB4168" w:rsidRPr="00EB4168" w:rsidRDefault="00EB4168" w:rsidP="00C356CA">
      <w:pPr>
        <w:pStyle w:val="2f2"/>
        <w:spacing w:before="312" w:after="312"/>
      </w:pPr>
      <w:r w:rsidRPr="00EB4168">
        <w:t>[SW3-Vbdif20] quit</w:t>
      </w:r>
    </w:p>
    <w:p w14:paraId="4FD0A316" w14:textId="77777777" w:rsidR="00EB4168" w:rsidRPr="00EB4168" w:rsidRDefault="00EB4168" w:rsidP="00D152A7">
      <w:pPr>
        <w:pStyle w:val="30"/>
      </w:pPr>
      <w:r w:rsidRPr="00EB4168">
        <w:t>Establish a BGP EVPN peer relationship.</w:t>
      </w:r>
    </w:p>
    <w:p w14:paraId="120D61C8" w14:textId="79179D95" w:rsidR="00EB4168" w:rsidRPr="00EB4168" w:rsidRDefault="00EB4168" w:rsidP="0038023D">
      <w:pPr>
        <w:pStyle w:val="1e"/>
      </w:pPr>
      <w:r w:rsidRPr="00EB4168">
        <w:t xml:space="preserve">Establish an IBGP peer relationship between SW1 and SW3, use the IP address of loopback interface as the source IP address of the </w:t>
      </w:r>
      <w:r w:rsidR="007C10E2">
        <w:t>BGP session</w:t>
      </w:r>
      <w:r w:rsidRPr="00EB4168">
        <w:t>, enable IRB route advertisement in the EVPN address family, and enable L2VPN EVPN in the VPN instance.</w:t>
      </w:r>
    </w:p>
    <w:p w14:paraId="266CE084" w14:textId="77777777" w:rsidR="00EB4168" w:rsidRPr="00EB4168" w:rsidRDefault="00EB4168" w:rsidP="0038023D">
      <w:pPr>
        <w:pStyle w:val="1e"/>
      </w:pPr>
      <w:r w:rsidRPr="00EB4168">
        <w:t># On SW1, configure BGP.</w:t>
      </w:r>
    </w:p>
    <w:p w14:paraId="39EDFDE6" w14:textId="77777777" w:rsidR="00EB4168" w:rsidRPr="00EB4168" w:rsidRDefault="00EB4168" w:rsidP="00C356CA">
      <w:pPr>
        <w:pStyle w:val="2f2"/>
        <w:spacing w:before="312" w:after="312"/>
      </w:pPr>
      <w:r w:rsidRPr="00EB4168">
        <w:t>[SW1]bgp 100</w:t>
      </w:r>
    </w:p>
    <w:p w14:paraId="7A322124" w14:textId="77777777" w:rsidR="00EB4168" w:rsidRPr="00EB4168" w:rsidRDefault="00EB4168" w:rsidP="00C356CA">
      <w:pPr>
        <w:pStyle w:val="2f2"/>
        <w:spacing w:before="312" w:after="312"/>
      </w:pPr>
      <w:r w:rsidRPr="00EB4168">
        <w:t>[SW1-bgp] router-id 10.0.1.1</w:t>
      </w:r>
    </w:p>
    <w:p w14:paraId="702E51F2" w14:textId="77777777" w:rsidR="00EB4168" w:rsidRPr="00EB4168" w:rsidRDefault="00EB4168" w:rsidP="00C356CA">
      <w:pPr>
        <w:pStyle w:val="2f2"/>
        <w:spacing w:before="312" w:after="312"/>
      </w:pPr>
      <w:r w:rsidRPr="00EB4168">
        <w:t>[SW1-bgp] peer 10.0.3.3 as-number 100</w:t>
      </w:r>
    </w:p>
    <w:p w14:paraId="3C0A9219" w14:textId="77777777" w:rsidR="00EB4168" w:rsidRPr="00EB4168" w:rsidRDefault="00EB4168" w:rsidP="00C356CA">
      <w:pPr>
        <w:pStyle w:val="2f2"/>
        <w:spacing w:before="312" w:after="312"/>
      </w:pPr>
      <w:r w:rsidRPr="00EB4168">
        <w:t>[SW1-bgp] peer 10.0.3.3 connect-interface LoopBack0</w:t>
      </w:r>
    </w:p>
    <w:p w14:paraId="7C93932F" w14:textId="77777777" w:rsidR="00EB4168" w:rsidRPr="00EB4168" w:rsidRDefault="00EB4168" w:rsidP="00C356CA">
      <w:pPr>
        <w:pStyle w:val="2f2"/>
        <w:spacing w:before="312" w:after="312"/>
      </w:pPr>
      <w:r w:rsidRPr="00EB4168">
        <w:t>[SW1-bgp] ipv4-family vpn-instance SW1_VPN_10_20</w:t>
      </w:r>
    </w:p>
    <w:p w14:paraId="44826491" w14:textId="77777777" w:rsidR="00EB4168" w:rsidRPr="00EB4168" w:rsidRDefault="00EB4168" w:rsidP="00C356CA">
      <w:pPr>
        <w:pStyle w:val="2f2"/>
        <w:spacing w:before="312" w:after="312"/>
      </w:pPr>
      <w:r w:rsidRPr="00EB4168">
        <w:t>[SW1-bgp-SW1_VPN_10_20] advertise l2vpn evpn</w:t>
      </w:r>
    </w:p>
    <w:p w14:paraId="5958D721" w14:textId="77777777" w:rsidR="00EB4168" w:rsidRPr="00EB4168" w:rsidRDefault="00EB4168" w:rsidP="00C356CA">
      <w:pPr>
        <w:pStyle w:val="2f2"/>
        <w:spacing w:before="312" w:after="312"/>
      </w:pPr>
      <w:r w:rsidRPr="00EB4168">
        <w:t>[SW1-bgp-SW1_VPN_10_20] quit</w:t>
      </w:r>
    </w:p>
    <w:p w14:paraId="4041FFA1" w14:textId="77777777" w:rsidR="00EB4168" w:rsidRPr="00EB4168" w:rsidRDefault="00EB4168" w:rsidP="00C356CA">
      <w:pPr>
        <w:pStyle w:val="2f2"/>
        <w:spacing w:before="312" w:after="312"/>
      </w:pPr>
      <w:r w:rsidRPr="00EB4168">
        <w:t>[SW1-bgp] l2vpn-family evpn</w:t>
      </w:r>
    </w:p>
    <w:p w14:paraId="3EF899E2" w14:textId="77777777" w:rsidR="00EB4168" w:rsidRPr="00EB4168" w:rsidRDefault="00EB4168" w:rsidP="00C356CA">
      <w:pPr>
        <w:pStyle w:val="2f2"/>
        <w:spacing w:before="312" w:after="312"/>
      </w:pPr>
      <w:r w:rsidRPr="00EB4168">
        <w:t>[SW1-bgp-af-evpn] policy vpn-target</w:t>
      </w:r>
    </w:p>
    <w:p w14:paraId="62343722" w14:textId="77777777" w:rsidR="00EB4168" w:rsidRPr="00EB4168" w:rsidRDefault="00EB4168" w:rsidP="00C356CA">
      <w:pPr>
        <w:pStyle w:val="2f2"/>
        <w:spacing w:before="312" w:after="312"/>
      </w:pPr>
      <w:r w:rsidRPr="00EB4168">
        <w:t>[SW1-bgp-af-evpn] peer 10.0.3.3 enable</w:t>
      </w:r>
    </w:p>
    <w:p w14:paraId="083410DC" w14:textId="77777777" w:rsidR="00EB4168" w:rsidRPr="00EB4168" w:rsidRDefault="00EB4168" w:rsidP="00C356CA">
      <w:pPr>
        <w:pStyle w:val="2f2"/>
        <w:spacing w:before="312" w:after="312"/>
      </w:pPr>
      <w:r w:rsidRPr="00EB4168">
        <w:t>[SW1-bgp-af-evpn] peer 10.0.3.3 advertise irb</w:t>
      </w:r>
    </w:p>
    <w:p w14:paraId="507784EA" w14:textId="77777777" w:rsidR="00EB4168" w:rsidRPr="00EB4168" w:rsidRDefault="00EB4168" w:rsidP="00C356CA">
      <w:pPr>
        <w:pStyle w:val="2f2"/>
        <w:spacing w:before="312" w:after="312"/>
      </w:pPr>
      <w:r w:rsidRPr="00EB4168">
        <w:t>[SW1-bgp-af-evpn] quit</w:t>
      </w:r>
    </w:p>
    <w:p w14:paraId="1432D94E" w14:textId="77777777" w:rsidR="00EB4168" w:rsidRPr="00EB4168" w:rsidRDefault="00EB4168" w:rsidP="0038023D">
      <w:pPr>
        <w:pStyle w:val="1e"/>
      </w:pPr>
      <w:r w:rsidRPr="00EB4168">
        <w:t># On SW3, configure BGP.</w:t>
      </w:r>
    </w:p>
    <w:p w14:paraId="7DC74612" w14:textId="77777777" w:rsidR="00EB4168" w:rsidRPr="00EB4168" w:rsidRDefault="00EB4168" w:rsidP="00C356CA">
      <w:pPr>
        <w:pStyle w:val="2f2"/>
        <w:spacing w:before="312" w:after="312"/>
      </w:pPr>
      <w:r w:rsidRPr="00EB4168">
        <w:t>[SW3]bgp 100</w:t>
      </w:r>
    </w:p>
    <w:p w14:paraId="60D81E58" w14:textId="77777777" w:rsidR="00EB4168" w:rsidRPr="00EB4168" w:rsidRDefault="00EB4168" w:rsidP="00C356CA">
      <w:pPr>
        <w:pStyle w:val="2f2"/>
        <w:spacing w:before="312" w:after="312"/>
      </w:pPr>
      <w:r w:rsidRPr="00EB4168">
        <w:t>[SW3-bgp] router-id 10.0.3.3</w:t>
      </w:r>
    </w:p>
    <w:p w14:paraId="5E10EEE8" w14:textId="77777777" w:rsidR="00EB4168" w:rsidRPr="00EB4168" w:rsidRDefault="00EB4168" w:rsidP="00C356CA">
      <w:pPr>
        <w:pStyle w:val="2f2"/>
        <w:spacing w:before="312" w:after="312"/>
      </w:pPr>
      <w:r w:rsidRPr="00EB4168">
        <w:t>[SW3-bgp] peer 10.0.1.1 as-number 100</w:t>
      </w:r>
    </w:p>
    <w:p w14:paraId="4AAA2B6C" w14:textId="77777777" w:rsidR="00EB4168" w:rsidRPr="00EB4168" w:rsidRDefault="00EB4168" w:rsidP="00C356CA">
      <w:pPr>
        <w:pStyle w:val="2f2"/>
        <w:spacing w:before="312" w:after="312"/>
      </w:pPr>
      <w:r w:rsidRPr="00EB4168">
        <w:t>[SW3-bgp] peer 10.0.1.1 connect-interface LoopBack0</w:t>
      </w:r>
    </w:p>
    <w:p w14:paraId="7D50B2B6" w14:textId="77777777" w:rsidR="00EB4168" w:rsidRPr="00EB4168" w:rsidRDefault="00EB4168" w:rsidP="00C356CA">
      <w:pPr>
        <w:pStyle w:val="2f2"/>
        <w:spacing w:before="312" w:after="312"/>
      </w:pPr>
      <w:r w:rsidRPr="00EB4168">
        <w:t>[SW3-bgp] ipv4-family vpn-instance SW3_VPN_10_20</w:t>
      </w:r>
    </w:p>
    <w:p w14:paraId="1BE4E036" w14:textId="77777777" w:rsidR="00EB4168" w:rsidRPr="00EB4168" w:rsidRDefault="00EB4168" w:rsidP="00C356CA">
      <w:pPr>
        <w:pStyle w:val="2f2"/>
        <w:spacing w:before="312" w:after="312"/>
      </w:pPr>
      <w:r w:rsidRPr="00EB4168">
        <w:t>[SW3-bgp-SW3_VPN_10_20] advertise l2vpn evpn</w:t>
      </w:r>
    </w:p>
    <w:p w14:paraId="367A4744" w14:textId="77777777" w:rsidR="00EB4168" w:rsidRPr="00EB4168" w:rsidRDefault="00EB4168" w:rsidP="00C356CA">
      <w:pPr>
        <w:pStyle w:val="2f2"/>
        <w:spacing w:before="312" w:after="312"/>
      </w:pPr>
      <w:r w:rsidRPr="00EB4168">
        <w:t>[SW3-bgp-SW3_VPN_10_20] quit</w:t>
      </w:r>
    </w:p>
    <w:p w14:paraId="0C0CD8C4" w14:textId="77777777" w:rsidR="00EB4168" w:rsidRPr="00EB4168" w:rsidRDefault="00EB4168" w:rsidP="00C356CA">
      <w:pPr>
        <w:pStyle w:val="2f2"/>
        <w:spacing w:before="312" w:after="312"/>
      </w:pPr>
      <w:r w:rsidRPr="00EB4168">
        <w:t>[SW3-bgp] l2vpn-family evpn</w:t>
      </w:r>
    </w:p>
    <w:p w14:paraId="63E4A19B" w14:textId="77777777" w:rsidR="00EB4168" w:rsidRPr="00EB4168" w:rsidRDefault="00EB4168" w:rsidP="00C356CA">
      <w:pPr>
        <w:pStyle w:val="2f2"/>
        <w:spacing w:before="312" w:after="312"/>
      </w:pPr>
      <w:r w:rsidRPr="00EB4168">
        <w:t>[SW3-bgp-af-evpn] policy vpn-target</w:t>
      </w:r>
    </w:p>
    <w:p w14:paraId="55189F4F" w14:textId="77777777" w:rsidR="00EB4168" w:rsidRPr="00EB4168" w:rsidRDefault="00EB4168" w:rsidP="00C356CA">
      <w:pPr>
        <w:pStyle w:val="2f2"/>
        <w:spacing w:before="312" w:after="312"/>
      </w:pPr>
      <w:r w:rsidRPr="00EB4168">
        <w:t>[SW3-bgp-af-evpn] peer 10.0.1.1 enable</w:t>
      </w:r>
    </w:p>
    <w:p w14:paraId="2CA47809" w14:textId="77777777" w:rsidR="00EB4168" w:rsidRPr="00EB4168" w:rsidRDefault="00EB4168" w:rsidP="00C356CA">
      <w:pPr>
        <w:pStyle w:val="2f2"/>
        <w:spacing w:before="312" w:after="312"/>
      </w:pPr>
      <w:r w:rsidRPr="00EB4168">
        <w:t>[SW3-bgp-af-evpn] peer 10.0.1.1 advertise irb</w:t>
      </w:r>
    </w:p>
    <w:p w14:paraId="3C9DBF0C" w14:textId="77777777" w:rsidR="00EB4168" w:rsidRPr="00EB4168" w:rsidRDefault="00EB4168" w:rsidP="00C356CA">
      <w:pPr>
        <w:pStyle w:val="2f2"/>
        <w:spacing w:before="312" w:after="312"/>
      </w:pPr>
      <w:r w:rsidRPr="00EB4168">
        <w:t>[SW3-bgp-af-evpn] quit</w:t>
      </w:r>
    </w:p>
    <w:p w14:paraId="0AB6F7AB" w14:textId="77777777" w:rsidR="00EB4168" w:rsidRPr="00EB4168" w:rsidRDefault="00EB4168" w:rsidP="0038023D">
      <w:pPr>
        <w:pStyle w:val="1e"/>
      </w:pPr>
      <w:r w:rsidRPr="00EB4168">
        <w:t># On SW1 and SW3, check the BGP EVPN peer status.</w:t>
      </w:r>
    </w:p>
    <w:p w14:paraId="28481977" w14:textId="77777777" w:rsidR="00EB4168" w:rsidRPr="00EB4168" w:rsidRDefault="00EB4168" w:rsidP="00DA0E6B">
      <w:pPr>
        <w:pStyle w:val="2f2"/>
        <w:spacing w:before="312" w:after="312"/>
      </w:pPr>
      <w:r w:rsidRPr="00EB4168">
        <w:t xml:space="preserve">[SW1]display bgp evpn peer </w:t>
      </w:r>
    </w:p>
    <w:p w14:paraId="7105A280" w14:textId="77777777" w:rsidR="00EB4168" w:rsidRPr="00EB4168" w:rsidRDefault="00EB4168" w:rsidP="00DA0E6B">
      <w:pPr>
        <w:pStyle w:val="2f2"/>
        <w:spacing w:before="312" w:after="312"/>
        <w:rPr>
          <w:spacing w:val="-1"/>
          <w:sz w:val="16"/>
          <w:szCs w:val="16"/>
        </w:rPr>
      </w:pPr>
      <w:r w:rsidRPr="00EB4168">
        <w:rPr>
          <w:spacing w:val="-1"/>
          <w:sz w:val="16"/>
          <w:szCs w:val="16"/>
        </w:rPr>
        <w:t xml:space="preserve"> BGP local router ID        : 10.0.1.1</w:t>
      </w:r>
    </w:p>
    <w:p w14:paraId="0037F227" w14:textId="77777777" w:rsidR="00EB4168" w:rsidRPr="00EB4168" w:rsidRDefault="00EB4168" w:rsidP="00DA0E6B">
      <w:pPr>
        <w:pStyle w:val="2f2"/>
        <w:spacing w:before="312" w:after="312"/>
        <w:rPr>
          <w:spacing w:val="-1"/>
          <w:sz w:val="16"/>
          <w:szCs w:val="16"/>
        </w:rPr>
      </w:pPr>
      <w:r w:rsidRPr="00EB4168">
        <w:rPr>
          <w:spacing w:val="-1"/>
          <w:sz w:val="16"/>
          <w:szCs w:val="16"/>
        </w:rPr>
        <w:t xml:space="preserve"> Local AS number         : 100</w:t>
      </w:r>
    </w:p>
    <w:p w14:paraId="7D517A23" w14:textId="77777777" w:rsidR="00EB4168" w:rsidRPr="00EB4168" w:rsidRDefault="00EB4168" w:rsidP="00DA0E6B">
      <w:pPr>
        <w:pStyle w:val="2f2"/>
        <w:spacing w:before="312" w:after="312"/>
        <w:rPr>
          <w:spacing w:val="-1"/>
          <w:sz w:val="16"/>
          <w:szCs w:val="16"/>
        </w:rPr>
      </w:pPr>
      <w:r w:rsidRPr="00EB4168">
        <w:rPr>
          <w:spacing w:val="-1"/>
          <w:sz w:val="16"/>
          <w:szCs w:val="16"/>
        </w:rPr>
        <w:t xml:space="preserve"> Total number of peers     : 1</w:t>
      </w:r>
    </w:p>
    <w:p w14:paraId="39C784DB" w14:textId="77777777" w:rsidR="00EB4168" w:rsidRPr="00EB4168" w:rsidRDefault="00EB4168" w:rsidP="00DA0E6B">
      <w:pPr>
        <w:pStyle w:val="2f2"/>
        <w:spacing w:before="312" w:after="312"/>
        <w:rPr>
          <w:spacing w:val="-1"/>
          <w:sz w:val="16"/>
          <w:szCs w:val="16"/>
        </w:rPr>
      </w:pPr>
      <w:r w:rsidRPr="00EB4168">
        <w:rPr>
          <w:spacing w:val="-1"/>
          <w:sz w:val="16"/>
          <w:szCs w:val="16"/>
        </w:rPr>
        <w:t xml:space="preserve"> Peers in established state    : 1</w:t>
      </w:r>
    </w:p>
    <w:p w14:paraId="36409C40" w14:textId="77777777" w:rsidR="00EB4168" w:rsidRPr="00EB4168" w:rsidRDefault="00EB4168" w:rsidP="00DA0E6B">
      <w:pPr>
        <w:pStyle w:val="2f2"/>
        <w:spacing w:before="312" w:after="312"/>
        <w:rPr>
          <w:spacing w:val="-1"/>
          <w:sz w:val="16"/>
          <w:szCs w:val="16"/>
        </w:rPr>
      </w:pPr>
      <w:r w:rsidRPr="00EB4168">
        <w:rPr>
          <w:spacing w:val="-1"/>
          <w:sz w:val="16"/>
          <w:szCs w:val="16"/>
        </w:rPr>
        <w:t xml:space="preserve">  Peer           V         AS    MsgRcvd  MsgSent  OutQ  Up/Down       State      PrefRcv</w:t>
      </w:r>
    </w:p>
    <w:p w14:paraId="67B72328" w14:textId="12CB113E" w:rsidR="00EB4168" w:rsidRPr="00EB4168" w:rsidRDefault="00EB4168" w:rsidP="00DA0E6B">
      <w:pPr>
        <w:pStyle w:val="2f2"/>
        <w:spacing w:before="312" w:after="312"/>
        <w:rPr>
          <w:spacing w:val="-1"/>
          <w:sz w:val="16"/>
          <w:szCs w:val="16"/>
        </w:rPr>
      </w:pPr>
      <w:r w:rsidRPr="00EB4168">
        <w:rPr>
          <w:spacing w:val="-1"/>
          <w:sz w:val="16"/>
          <w:szCs w:val="16"/>
        </w:rPr>
        <w:t xml:space="preserve">  10.0.3.3        4         100       12       12     0     </w:t>
      </w:r>
      <w:r w:rsidR="00C356CA">
        <w:rPr>
          <w:spacing w:val="-1"/>
          <w:sz w:val="16"/>
          <w:szCs w:val="16"/>
        </w:rPr>
        <w:tab/>
      </w:r>
      <w:r w:rsidR="00C356CA">
        <w:rPr>
          <w:spacing w:val="-1"/>
          <w:sz w:val="16"/>
          <w:szCs w:val="16"/>
        </w:rPr>
        <w:tab/>
      </w:r>
      <w:r w:rsidRPr="00EB4168">
        <w:rPr>
          <w:spacing w:val="-1"/>
          <w:sz w:val="16"/>
          <w:szCs w:val="16"/>
        </w:rPr>
        <w:t xml:space="preserve">00:02:25     </w:t>
      </w:r>
      <w:r w:rsidRPr="00F93A51">
        <w:rPr>
          <w:color w:val="C7000B"/>
        </w:rPr>
        <w:t>Established</w:t>
      </w:r>
      <w:r w:rsidRPr="00EB4168">
        <w:rPr>
          <w:spacing w:val="-1"/>
          <w:sz w:val="16"/>
          <w:szCs w:val="16"/>
        </w:rPr>
        <w:t xml:space="preserve">    6</w:t>
      </w:r>
    </w:p>
    <w:p w14:paraId="77CCA28D" w14:textId="77777777" w:rsidR="00EB4168" w:rsidRPr="00EB4168" w:rsidRDefault="00EB4168" w:rsidP="00DA0E6B">
      <w:pPr>
        <w:pStyle w:val="2f2"/>
        <w:spacing w:before="312" w:after="312"/>
      </w:pPr>
      <w:r w:rsidRPr="00EB4168">
        <w:t xml:space="preserve">[SW3-bgp]display bgp evpn peer </w:t>
      </w:r>
    </w:p>
    <w:p w14:paraId="0084E015" w14:textId="77777777" w:rsidR="00EB4168" w:rsidRPr="00EB4168" w:rsidRDefault="00EB4168" w:rsidP="00DA0E6B">
      <w:pPr>
        <w:pStyle w:val="2f2"/>
        <w:spacing w:before="312" w:after="312"/>
      </w:pPr>
      <w:r w:rsidRPr="00EB4168">
        <w:t xml:space="preserve"> BGP local router ID        : 10.0.3.3</w:t>
      </w:r>
    </w:p>
    <w:p w14:paraId="049525A1" w14:textId="77777777" w:rsidR="00EB4168" w:rsidRPr="00EB4168" w:rsidRDefault="00EB4168" w:rsidP="00DA0E6B">
      <w:pPr>
        <w:pStyle w:val="2f2"/>
        <w:spacing w:before="312" w:after="312"/>
      </w:pPr>
      <w:r w:rsidRPr="00EB4168">
        <w:t xml:space="preserve"> Local AS number          : 100</w:t>
      </w:r>
    </w:p>
    <w:p w14:paraId="68D1341B" w14:textId="77777777" w:rsidR="00EB4168" w:rsidRPr="00EB4168" w:rsidRDefault="00EB4168" w:rsidP="00DA0E6B">
      <w:pPr>
        <w:pStyle w:val="2f2"/>
        <w:spacing w:before="312" w:after="312"/>
      </w:pPr>
      <w:r w:rsidRPr="00EB4168">
        <w:t xml:space="preserve"> Total number of peers      : 1</w:t>
      </w:r>
    </w:p>
    <w:p w14:paraId="3CC8D1FF" w14:textId="77777777" w:rsidR="00EB4168" w:rsidRPr="00EB4168" w:rsidRDefault="00EB4168" w:rsidP="00DA0E6B">
      <w:pPr>
        <w:pStyle w:val="2f2"/>
        <w:spacing w:before="312" w:after="312"/>
      </w:pPr>
      <w:r w:rsidRPr="00EB4168">
        <w:t xml:space="preserve"> Peers in established state    : 1</w:t>
      </w:r>
    </w:p>
    <w:p w14:paraId="7F2D0A96" w14:textId="77777777" w:rsidR="00EB4168" w:rsidRPr="00EB4168" w:rsidRDefault="00EB4168" w:rsidP="00DA0E6B">
      <w:pPr>
        <w:pStyle w:val="2f2"/>
        <w:spacing w:before="312" w:after="312"/>
      </w:pPr>
      <w:r w:rsidRPr="00EB4168">
        <w:t xml:space="preserve">  Peer         V         AS    MsgRcvd  MsgSent  OutQ  Up/Down       State     PrefRcv</w:t>
      </w:r>
    </w:p>
    <w:p w14:paraId="7DFC0C5B" w14:textId="247E4A96" w:rsidR="00EB4168" w:rsidRPr="00EB4168" w:rsidRDefault="00EB4168" w:rsidP="00DA0E6B">
      <w:pPr>
        <w:pStyle w:val="2f2"/>
        <w:spacing w:before="312" w:after="312"/>
      </w:pPr>
      <w:r w:rsidRPr="00EB4168">
        <w:t xml:space="preserve">  10.0.1.1       4         100       14       14     0    </w:t>
      </w:r>
      <w:r w:rsidR="00C356CA">
        <w:tab/>
      </w:r>
      <w:r w:rsidRPr="00EB4168">
        <w:t xml:space="preserve">00:03:55      </w:t>
      </w:r>
      <w:r w:rsidRPr="00F93A51">
        <w:rPr>
          <w:color w:val="C7000B"/>
        </w:rPr>
        <w:t>Established</w:t>
      </w:r>
      <w:r w:rsidRPr="00EB4168">
        <w:t xml:space="preserve">     6</w:t>
      </w:r>
    </w:p>
    <w:p w14:paraId="4973069B" w14:textId="77777777" w:rsidR="00EB4168" w:rsidRPr="00EB4168" w:rsidRDefault="00EB4168" w:rsidP="0038023D">
      <w:pPr>
        <w:pStyle w:val="1e"/>
      </w:pPr>
      <w:r w:rsidRPr="00EB4168">
        <w:t>The command output shows that the BGP peer relationship has been established between SW1 and SW3.</w:t>
      </w:r>
    </w:p>
    <w:p w14:paraId="5CD13269" w14:textId="77777777" w:rsidR="00EB4168" w:rsidRPr="00EB4168" w:rsidRDefault="00EB4168" w:rsidP="00D152A7">
      <w:pPr>
        <w:pStyle w:val="30"/>
      </w:pPr>
      <w:r w:rsidRPr="00EB4168">
        <w:t>Analyze the forwarding process.</w:t>
      </w:r>
    </w:p>
    <w:p w14:paraId="6087D8A2" w14:textId="77777777" w:rsidR="00EB4168" w:rsidRPr="00EB4168" w:rsidRDefault="00EB4168" w:rsidP="0038023D">
      <w:pPr>
        <w:pStyle w:val="1e"/>
      </w:pPr>
      <w:r w:rsidRPr="00EB4168">
        <w:t>On PC1, ping PC2 on the same network segment as PC1 and also ping PC3 on a different network segment from PC1 to check VXLAN tunnel establishment using BGP EVPN, the ingress replication list, the intra-subnet forwarding process, and the inter-subnet forwarding process.</w:t>
      </w:r>
    </w:p>
    <w:p w14:paraId="568EADAB" w14:textId="77777777" w:rsidR="00EB4168" w:rsidRPr="00EB4168" w:rsidRDefault="00EB4168" w:rsidP="0038023D">
      <w:pPr>
        <w:pStyle w:val="1e"/>
      </w:pPr>
      <w:r w:rsidRPr="00EB4168">
        <w:t># Use PC1, PC2, and PC3 to ping their gateways.</w:t>
      </w:r>
    </w:p>
    <w:p w14:paraId="3AA96BC3" w14:textId="0806B215" w:rsidR="00EB4168" w:rsidRPr="00EB4168" w:rsidRDefault="00EB4168" w:rsidP="00C356CA">
      <w:pPr>
        <w:pStyle w:val="2f2"/>
        <w:spacing w:before="312" w:after="312"/>
      </w:pPr>
      <w:r w:rsidRPr="00EB4168">
        <w:t>PC1&gt;ping 172.16.1.254</w:t>
      </w:r>
    </w:p>
    <w:p w14:paraId="1097EE3C" w14:textId="77777777" w:rsidR="00EB4168" w:rsidRPr="00EB4168" w:rsidRDefault="00EB4168" w:rsidP="00C356CA">
      <w:pPr>
        <w:pStyle w:val="2f2"/>
        <w:spacing w:before="312" w:after="312"/>
      </w:pPr>
      <w:r w:rsidRPr="00EB4168">
        <w:t>Ping 172.16.1.254: 32 data bytes, Press Ctrl_C to break</w:t>
      </w:r>
    </w:p>
    <w:p w14:paraId="2F9B37D5" w14:textId="77777777" w:rsidR="00EB4168" w:rsidRPr="00EB4168" w:rsidRDefault="00EB4168" w:rsidP="00C356CA">
      <w:pPr>
        <w:pStyle w:val="2f2"/>
        <w:spacing w:before="312" w:after="312"/>
      </w:pPr>
      <w:r w:rsidRPr="00EB4168">
        <w:t>From 172.16.1.254: bytes=32 seq=1 ttl=255 time=32 ms</w:t>
      </w:r>
    </w:p>
    <w:p w14:paraId="70B9BD85" w14:textId="77777777" w:rsidR="00EB4168" w:rsidRPr="00EB4168" w:rsidRDefault="00EB4168" w:rsidP="00C356CA">
      <w:pPr>
        <w:pStyle w:val="2f2"/>
        <w:spacing w:before="312" w:after="312"/>
      </w:pPr>
      <w:r w:rsidRPr="00EB4168">
        <w:t>From 172.16.1.254: bytes=32 seq=2 ttl=255 time=31 ms</w:t>
      </w:r>
    </w:p>
    <w:p w14:paraId="20A87AAC" w14:textId="77777777" w:rsidR="00EB4168" w:rsidRPr="00EB4168" w:rsidRDefault="00EB4168" w:rsidP="00C356CA">
      <w:pPr>
        <w:pStyle w:val="2f2"/>
        <w:spacing w:before="312" w:after="312"/>
      </w:pPr>
      <w:r w:rsidRPr="00EB4168">
        <w:t>From 172.16.1.254: bytes=32 seq=3 ttl=255 time=31 ms</w:t>
      </w:r>
    </w:p>
    <w:p w14:paraId="7A76ECED" w14:textId="77777777" w:rsidR="00EB4168" w:rsidRPr="00EB4168" w:rsidRDefault="00EB4168" w:rsidP="00C356CA">
      <w:pPr>
        <w:pStyle w:val="2f2"/>
        <w:spacing w:before="312" w:after="312"/>
      </w:pPr>
      <w:r w:rsidRPr="00EB4168">
        <w:t>From 172.16.1.254: bytes=32 seq=4 ttl=255 time=47 ms</w:t>
      </w:r>
    </w:p>
    <w:p w14:paraId="3F6C3523" w14:textId="77777777" w:rsidR="00EB4168" w:rsidRPr="00EB4168" w:rsidRDefault="00EB4168" w:rsidP="00C356CA">
      <w:pPr>
        <w:pStyle w:val="2f2"/>
        <w:spacing w:before="312" w:after="312"/>
      </w:pPr>
      <w:r w:rsidRPr="00EB4168">
        <w:t>From 172.16.1.254: bytes=32 seq=5 ttl=255 time=31 ms</w:t>
      </w:r>
    </w:p>
    <w:p w14:paraId="353F4F11" w14:textId="77777777" w:rsidR="00EB4168" w:rsidRPr="00EB4168" w:rsidRDefault="00EB4168" w:rsidP="00C356CA">
      <w:pPr>
        <w:pStyle w:val="2f2"/>
        <w:spacing w:before="312" w:after="312"/>
      </w:pPr>
      <w:r w:rsidRPr="00EB4168">
        <w:t>--- 172.16.1.254 ping statistics ---</w:t>
      </w:r>
    </w:p>
    <w:p w14:paraId="58C9005D" w14:textId="77777777" w:rsidR="00EB4168" w:rsidRPr="00EB4168" w:rsidRDefault="00EB4168" w:rsidP="00C356CA">
      <w:pPr>
        <w:pStyle w:val="2f2"/>
        <w:spacing w:before="312" w:after="312"/>
      </w:pPr>
      <w:r w:rsidRPr="00EB4168">
        <w:t xml:space="preserve">  5 packet(s) transmitted</w:t>
      </w:r>
    </w:p>
    <w:p w14:paraId="321FCAAD" w14:textId="77777777" w:rsidR="00EB4168" w:rsidRPr="00EB4168" w:rsidRDefault="00EB4168" w:rsidP="00C356CA">
      <w:pPr>
        <w:pStyle w:val="2f2"/>
        <w:spacing w:before="312" w:after="312"/>
      </w:pPr>
      <w:r w:rsidRPr="00EB4168">
        <w:t xml:space="preserve">  5 packet(s) received</w:t>
      </w:r>
    </w:p>
    <w:p w14:paraId="08AF0EFD" w14:textId="77777777" w:rsidR="00EB4168" w:rsidRPr="00EB4168" w:rsidRDefault="00EB4168" w:rsidP="00C356CA">
      <w:pPr>
        <w:pStyle w:val="2f2"/>
        <w:spacing w:before="312" w:after="312"/>
      </w:pPr>
      <w:r w:rsidRPr="00EB4168">
        <w:t xml:space="preserve">  0.00% packet loss</w:t>
      </w:r>
    </w:p>
    <w:p w14:paraId="3EDEC5F8" w14:textId="77777777" w:rsidR="00EB4168" w:rsidRDefault="00EB4168" w:rsidP="00C356CA">
      <w:pPr>
        <w:pStyle w:val="2f2"/>
        <w:spacing w:before="312" w:after="312"/>
      </w:pPr>
      <w:r w:rsidRPr="00EB4168">
        <w:t xml:space="preserve">  round-trip min/avg/max = 31/34/47 ms</w:t>
      </w:r>
    </w:p>
    <w:p w14:paraId="49B38BCA" w14:textId="77777777" w:rsidR="00C356CA" w:rsidRPr="00EB4168" w:rsidRDefault="00C356CA" w:rsidP="00C356CA">
      <w:pPr>
        <w:pStyle w:val="2f2"/>
        <w:spacing w:before="312" w:after="312"/>
      </w:pPr>
    </w:p>
    <w:p w14:paraId="035D8E91" w14:textId="77777777" w:rsidR="00EB4168" w:rsidRPr="00EB4168" w:rsidRDefault="00EB4168" w:rsidP="00C356CA">
      <w:pPr>
        <w:pStyle w:val="2f2"/>
        <w:spacing w:before="312" w:after="312"/>
      </w:pPr>
      <w:r w:rsidRPr="00EB4168">
        <w:t>PC2&gt;ping 172.16.1.254</w:t>
      </w:r>
    </w:p>
    <w:p w14:paraId="3733117D" w14:textId="77777777" w:rsidR="00EB4168" w:rsidRPr="00EB4168" w:rsidRDefault="00EB4168" w:rsidP="00C356CA">
      <w:pPr>
        <w:pStyle w:val="2f2"/>
        <w:spacing w:before="312" w:after="312"/>
      </w:pPr>
      <w:r w:rsidRPr="00EB4168">
        <w:t>Ping 172.16.1.254: 32 data bytes, Press Ctrl_C to break</w:t>
      </w:r>
    </w:p>
    <w:p w14:paraId="3D32C6D2" w14:textId="77777777" w:rsidR="00EB4168" w:rsidRPr="00EB4168" w:rsidRDefault="00EB4168" w:rsidP="00C356CA">
      <w:pPr>
        <w:pStyle w:val="2f2"/>
        <w:spacing w:before="312" w:after="312"/>
      </w:pPr>
      <w:r w:rsidRPr="00EB4168">
        <w:t>From 172.16.1.254: bytes=32 seq=1 ttl=255 time=47 ms</w:t>
      </w:r>
    </w:p>
    <w:p w14:paraId="60023B08" w14:textId="77777777" w:rsidR="00EB4168" w:rsidRPr="00EB4168" w:rsidRDefault="00EB4168" w:rsidP="00C356CA">
      <w:pPr>
        <w:pStyle w:val="2f2"/>
        <w:spacing w:before="312" w:after="312"/>
      </w:pPr>
      <w:r w:rsidRPr="00EB4168">
        <w:t>From 172.16.1.254: bytes=32 seq=2 ttl=255 time=32 ms</w:t>
      </w:r>
    </w:p>
    <w:p w14:paraId="509F8C74" w14:textId="77777777" w:rsidR="00EB4168" w:rsidRPr="00EB4168" w:rsidRDefault="00EB4168" w:rsidP="00C356CA">
      <w:pPr>
        <w:pStyle w:val="2f2"/>
        <w:spacing w:before="312" w:after="312"/>
      </w:pPr>
      <w:r w:rsidRPr="00EB4168">
        <w:t>From 172.16.1.254: bytes=32 seq=3 ttl=255 time=31 ms</w:t>
      </w:r>
    </w:p>
    <w:p w14:paraId="13DC2339" w14:textId="77777777" w:rsidR="00EB4168" w:rsidRPr="00EB4168" w:rsidRDefault="00EB4168" w:rsidP="00C356CA">
      <w:pPr>
        <w:pStyle w:val="2f2"/>
        <w:spacing w:before="312" w:after="312"/>
      </w:pPr>
      <w:r w:rsidRPr="00EB4168">
        <w:t>From 172.16.1.254: bytes=32 seq=4 ttl=255 time=31 ms</w:t>
      </w:r>
    </w:p>
    <w:p w14:paraId="7F3FF674" w14:textId="77777777" w:rsidR="00EB4168" w:rsidRPr="00EB4168" w:rsidRDefault="00EB4168" w:rsidP="00C356CA">
      <w:pPr>
        <w:pStyle w:val="2f2"/>
        <w:spacing w:before="312" w:after="312"/>
      </w:pPr>
      <w:r w:rsidRPr="00EB4168">
        <w:t>From 172.16.1.254: bytes=32 seq=5 ttl=255 time=31 ms</w:t>
      </w:r>
    </w:p>
    <w:p w14:paraId="53DEBB8C" w14:textId="77777777" w:rsidR="00EB4168" w:rsidRPr="00EB4168" w:rsidRDefault="00EB4168" w:rsidP="00C356CA">
      <w:pPr>
        <w:pStyle w:val="2f2"/>
        <w:spacing w:before="312" w:after="312"/>
      </w:pPr>
      <w:r w:rsidRPr="00EB4168">
        <w:t>--- 172.16.1.254 ping statistics ---</w:t>
      </w:r>
    </w:p>
    <w:p w14:paraId="22CDC9FF" w14:textId="77777777" w:rsidR="00EB4168" w:rsidRPr="00EB4168" w:rsidRDefault="00EB4168" w:rsidP="00C356CA">
      <w:pPr>
        <w:pStyle w:val="2f2"/>
        <w:spacing w:before="312" w:after="312"/>
      </w:pPr>
      <w:r w:rsidRPr="00EB4168">
        <w:t xml:space="preserve">  5 packet(s) transmitted</w:t>
      </w:r>
    </w:p>
    <w:p w14:paraId="4BCAF0D6" w14:textId="77777777" w:rsidR="00EB4168" w:rsidRPr="00EB4168" w:rsidRDefault="00EB4168" w:rsidP="00C356CA">
      <w:pPr>
        <w:pStyle w:val="2f2"/>
        <w:spacing w:before="312" w:after="312"/>
      </w:pPr>
      <w:r w:rsidRPr="00EB4168">
        <w:t xml:space="preserve">  5 packet(s) received</w:t>
      </w:r>
    </w:p>
    <w:p w14:paraId="43861A3C" w14:textId="77777777" w:rsidR="00EB4168" w:rsidRPr="00EB4168" w:rsidRDefault="00EB4168" w:rsidP="00C356CA">
      <w:pPr>
        <w:pStyle w:val="2f2"/>
        <w:spacing w:before="312" w:after="312"/>
      </w:pPr>
      <w:r w:rsidRPr="00EB4168">
        <w:t xml:space="preserve">  0.00% packet loss</w:t>
      </w:r>
    </w:p>
    <w:p w14:paraId="0AA93722" w14:textId="77777777" w:rsidR="00EB4168" w:rsidRDefault="00EB4168" w:rsidP="00C356CA">
      <w:pPr>
        <w:pStyle w:val="2f2"/>
        <w:spacing w:before="312" w:after="312"/>
      </w:pPr>
      <w:r w:rsidRPr="00EB4168">
        <w:t xml:space="preserve">  round-trip min/avg/max = 31/34/47 ms</w:t>
      </w:r>
    </w:p>
    <w:p w14:paraId="1C0011B2" w14:textId="77777777" w:rsidR="00C356CA" w:rsidRPr="00EB4168" w:rsidRDefault="00C356CA" w:rsidP="00C356CA">
      <w:pPr>
        <w:pStyle w:val="2f2"/>
        <w:spacing w:before="312" w:after="312"/>
      </w:pPr>
    </w:p>
    <w:p w14:paraId="18B4C3D5" w14:textId="77777777" w:rsidR="00EB4168" w:rsidRPr="00EB4168" w:rsidRDefault="00EB4168" w:rsidP="00C356CA">
      <w:pPr>
        <w:pStyle w:val="2f2"/>
        <w:spacing w:before="312" w:after="312"/>
      </w:pPr>
      <w:r w:rsidRPr="00EB4168">
        <w:t>PC3&gt;ping 172.16.2.254</w:t>
      </w:r>
    </w:p>
    <w:p w14:paraId="69C989DC" w14:textId="77777777" w:rsidR="00EB4168" w:rsidRPr="00EB4168" w:rsidRDefault="00EB4168" w:rsidP="00C356CA">
      <w:pPr>
        <w:pStyle w:val="2f2"/>
        <w:spacing w:before="312" w:after="312"/>
      </w:pPr>
      <w:r w:rsidRPr="00EB4168">
        <w:t>Ping 172.16.2.254: 32 data bytes, Press Ctrl_C to break</w:t>
      </w:r>
    </w:p>
    <w:p w14:paraId="73BAA1B3" w14:textId="77777777" w:rsidR="00EB4168" w:rsidRPr="00EB4168" w:rsidRDefault="00EB4168" w:rsidP="00C356CA">
      <w:pPr>
        <w:pStyle w:val="2f2"/>
        <w:spacing w:before="312" w:after="312"/>
      </w:pPr>
      <w:r w:rsidRPr="00EB4168">
        <w:t>From 172.16.2.254: bytes=32 seq=1 ttl=255 time=47 ms</w:t>
      </w:r>
    </w:p>
    <w:p w14:paraId="59DA35A1" w14:textId="77777777" w:rsidR="00EB4168" w:rsidRPr="00EB4168" w:rsidRDefault="00EB4168" w:rsidP="00C356CA">
      <w:pPr>
        <w:pStyle w:val="2f2"/>
        <w:spacing w:before="312" w:after="312"/>
      </w:pPr>
      <w:r w:rsidRPr="00EB4168">
        <w:t>From 172.16.2.254: bytes=32 seq=2 ttl=255 time=32 ms</w:t>
      </w:r>
    </w:p>
    <w:p w14:paraId="23484705" w14:textId="77777777" w:rsidR="00EB4168" w:rsidRPr="00EB4168" w:rsidRDefault="00EB4168" w:rsidP="00C356CA">
      <w:pPr>
        <w:pStyle w:val="2f2"/>
        <w:spacing w:before="312" w:after="312"/>
      </w:pPr>
      <w:r w:rsidRPr="00EB4168">
        <w:t>From 172.16.2.254: bytes=32 seq=3 ttl=255 time=31 ms</w:t>
      </w:r>
    </w:p>
    <w:p w14:paraId="26D94304" w14:textId="77777777" w:rsidR="00EB4168" w:rsidRPr="00EB4168" w:rsidRDefault="00EB4168" w:rsidP="00C356CA">
      <w:pPr>
        <w:pStyle w:val="2f2"/>
        <w:spacing w:before="312" w:after="312"/>
      </w:pPr>
      <w:r w:rsidRPr="00EB4168">
        <w:t>From 172.16.2.254: bytes=32 seq=4 ttl=255 time=47 ms</w:t>
      </w:r>
    </w:p>
    <w:p w14:paraId="77ECACC4" w14:textId="77777777" w:rsidR="00EB4168" w:rsidRPr="00EB4168" w:rsidRDefault="00EB4168" w:rsidP="00C356CA">
      <w:pPr>
        <w:pStyle w:val="2f2"/>
        <w:spacing w:before="312" w:after="312"/>
      </w:pPr>
      <w:r w:rsidRPr="00EB4168">
        <w:t>From 172.16.2.254: bytes=32 seq=5 ttl=255 time=31 ms</w:t>
      </w:r>
    </w:p>
    <w:p w14:paraId="4DACE3DF" w14:textId="77777777" w:rsidR="00EB4168" w:rsidRPr="00EB4168" w:rsidRDefault="00EB4168" w:rsidP="00C356CA">
      <w:pPr>
        <w:pStyle w:val="2f2"/>
        <w:spacing w:before="312" w:after="312"/>
      </w:pPr>
      <w:r w:rsidRPr="00EB4168">
        <w:t>--- 172.16.2.254 ping statistics ---</w:t>
      </w:r>
    </w:p>
    <w:p w14:paraId="7CAEC7D6" w14:textId="77777777" w:rsidR="00EB4168" w:rsidRPr="00EB4168" w:rsidRDefault="00EB4168" w:rsidP="00C356CA">
      <w:pPr>
        <w:pStyle w:val="2f2"/>
        <w:spacing w:before="312" w:after="312"/>
      </w:pPr>
      <w:r w:rsidRPr="00EB4168">
        <w:t xml:space="preserve">  5 packet(s) transmitted</w:t>
      </w:r>
    </w:p>
    <w:p w14:paraId="5835572D" w14:textId="77777777" w:rsidR="00EB4168" w:rsidRPr="00EB4168" w:rsidRDefault="00EB4168" w:rsidP="00C356CA">
      <w:pPr>
        <w:pStyle w:val="2f2"/>
        <w:spacing w:before="312" w:after="312"/>
      </w:pPr>
      <w:r w:rsidRPr="00EB4168">
        <w:t xml:space="preserve">  5 packet(s) received</w:t>
      </w:r>
    </w:p>
    <w:p w14:paraId="115E2BB2" w14:textId="77777777" w:rsidR="00EB4168" w:rsidRPr="00EB4168" w:rsidRDefault="00EB4168" w:rsidP="00C356CA">
      <w:pPr>
        <w:pStyle w:val="2f2"/>
        <w:spacing w:before="312" w:after="312"/>
      </w:pPr>
      <w:r w:rsidRPr="00EB4168">
        <w:t xml:space="preserve">  0.00% packet loss</w:t>
      </w:r>
    </w:p>
    <w:p w14:paraId="64BF170A" w14:textId="77777777" w:rsidR="00EB4168" w:rsidRPr="00EB4168" w:rsidRDefault="00EB4168" w:rsidP="00C356CA">
      <w:pPr>
        <w:pStyle w:val="2f2"/>
        <w:spacing w:before="312" w:after="312"/>
      </w:pPr>
      <w:r w:rsidRPr="00EB4168">
        <w:t xml:space="preserve">  round-trip min/avg/max = 31/37/47 ms</w:t>
      </w:r>
    </w:p>
    <w:p w14:paraId="11E3D080" w14:textId="77777777" w:rsidR="00EB4168" w:rsidRPr="00EB4168" w:rsidRDefault="00EB4168" w:rsidP="0038023D">
      <w:pPr>
        <w:pStyle w:val="1e"/>
      </w:pPr>
      <w:r w:rsidRPr="00EB4168">
        <w:t>In this case, PC1, PC2, and PC3 can communicate with the gateway address of the VBDIF interface.</w:t>
      </w:r>
    </w:p>
    <w:p w14:paraId="6BC26742" w14:textId="77777777" w:rsidR="00EB4168" w:rsidRPr="00EB4168" w:rsidRDefault="00EB4168" w:rsidP="0038023D">
      <w:pPr>
        <w:pStyle w:val="1e"/>
      </w:pPr>
      <w:r w:rsidRPr="00EB4168">
        <w:t># Check the ARP entries of PC1 and PC3.</w:t>
      </w:r>
    </w:p>
    <w:p w14:paraId="1C0047FD" w14:textId="77777777" w:rsidR="00EB4168" w:rsidRPr="00EB4168" w:rsidRDefault="00EB4168" w:rsidP="00C356CA">
      <w:pPr>
        <w:pStyle w:val="2f2"/>
        <w:spacing w:before="312" w:after="312"/>
      </w:pPr>
      <w:r w:rsidRPr="00EB4168">
        <w:t>PC1&gt;arp -a</w:t>
      </w:r>
    </w:p>
    <w:p w14:paraId="51D675DF" w14:textId="77777777" w:rsidR="00EB4168" w:rsidRPr="00EB4168" w:rsidRDefault="00EB4168" w:rsidP="00C356CA">
      <w:pPr>
        <w:pStyle w:val="2f2"/>
        <w:spacing w:before="312" w:after="312"/>
      </w:pPr>
      <w:r w:rsidRPr="00EB4168">
        <w:t>Internet Address      Physical Address    Type</w:t>
      </w:r>
    </w:p>
    <w:p w14:paraId="2B74D85C" w14:textId="77777777" w:rsidR="00EB4168" w:rsidRPr="00EB4168" w:rsidRDefault="00EB4168" w:rsidP="00C356CA">
      <w:pPr>
        <w:pStyle w:val="2f2"/>
        <w:spacing w:before="312" w:after="312"/>
      </w:pPr>
      <w:r w:rsidRPr="00EB4168">
        <w:t xml:space="preserve">172.16.1.254       </w:t>
      </w:r>
      <w:r w:rsidRPr="00EB4168">
        <w:rPr>
          <w:color w:val="EC7061"/>
        </w:rPr>
        <w:t xml:space="preserve"> </w:t>
      </w:r>
      <w:r w:rsidRPr="00F93A51">
        <w:rPr>
          <w:color w:val="C7000B"/>
        </w:rPr>
        <w:t xml:space="preserve">00-00-00-00-00-10 </w:t>
      </w:r>
      <w:r w:rsidRPr="00EB4168">
        <w:t xml:space="preserve">  dynamic</w:t>
      </w:r>
    </w:p>
    <w:p w14:paraId="3C9D0DED" w14:textId="77777777" w:rsidR="00EB4168" w:rsidRPr="00EB4168" w:rsidRDefault="00EB4168" w:rsidP="00C356CA">
      <w:pPr>
        <w:pStyle w:val="2f2"/>
        <w:spacing w:before="312" w:after="312"/>
      </w:pPr>
      <w:r w:rsidRPr="00EB4168">
        <w:t>PC3&gt;arp -a</w:t>
      </w:r>
    </w:p>
    <w:p w14:paraId="702C0207" w14:textId="77777777" w:rsidR="00EB4168" w:rsidRPr="00EB4168" w:rsidRDefault="00EB4168" w:rsidP="00C356CA">
      <w:pPr>
        <w:pStyle w:val="2f2"/>
        <w:spacing w:before="312" w:after="312"/>
      </w:pPr>
      <w:r w:rsidRPr="00EB4168">
        <w:t>Internet Address      Physical Address    Type</w:t>
      </w:r>
    </w:p>
    <w:p w14:paraId="6356CAF0" w14:textId="77777777" w:rsidR="00EB4168" w:rsidRPr="00EB4168" w:rsidRDefault="00EB4168" w:rsidP="00C356CA">
      <w:pPr>
        <w:pStyle w:val="2f2"/>
        <w:spacing w:before="312" w:after="312"/>
      </w:pPr>
      <w:r w:rsidRPr="00EB4168">
        <w:t xml:space="preserve">172.16.2.254        </w:t>
      </w:r>
      <w:r w:rsidRPr="00F93A51">
        <w:rPr>
          <w:color w:val="C7000B"/>
        </w:rPr>
        <w:t>00-00-00-00-00-20</w:t>
      </w:r>
      <w:r w:rsidRPr="00EB4168">
        <w:t xml:space="preserve">   dynamic</w:t>
      </w:r>
    </w:p>
    <w:p w14:paraId="13B457E5" w14:textId="77777777" w:rsidR="00EB4168" w:rsidRPr="00EB4168" w:rsidRDefault="00EB4168" w:rsidP="0038023D">
      <w:pPr>
        <w:pStyle w:val="1e"/>
      </w:pPr>
      <w:r w:rsidRPr="00EB4168">
        <w:t>The command output shows that the gateway MAC address is the MAC address manually configured on the VBDIF interface.</w:t>
      </w:r>
    </w:p>
    <w:p w14:paraId="089CA597" w14:textId="77777777" w:rsidR="00EB4168" w:rsidRPr="00EB4168" w:rsidRDefault="00EB4168" w:rsidP="0038023D">
      <w:pPr>
        <w:pStyle w:val="1e"/>
      </w:pPr>
      <w:r w:rsidRPr="00EB4168">
        <w:t># Check VXLAN tunnel information on SW1.</w:t>
      </w:r>
    </w:p>
    <w:p w14:paraId="7C894A93" w14:textId="77777777" w:rsidR="00EB4168" w:rsidRPr="00EB4168" w:rsidRDefault="00EB4168" w:rsidP="00C356CA">
      <w:pPr>
        <w:pStyle w:val="2f2"/>
        <w:spacing w:before="312" w:after="312"/>
      </w:pPr>
      <w:r w:rsidRPr="00EB4168">
        <w:t xml:space="preserve">&lt;SW1&gt;display vxlan tunnel </w:t>
      </w:r>
    </w:p>
    <w:p w14:paraId="39FED680" w14:textId="77777777" w:rsidR="00EB4168" w:rsidRPr="00EB4168" w:rsidRDefault="00EB4168" w:rsidP="00C356CA">
      <w:pPr>
        <w:pStyle w:val="2f2"/>
        <w:spacing w:before="312" w:after="312"/>
      </w:pPr>
      <w:r w:rsidRPr="00EB4168">
        <w:t>Number of vxlan tunnel : 1</w:t>
      </w:r>
    </w:p>
    <w:p w14:paraId="0077B1F6" w14:textId="77777777" w:rsidR="00EB4168" w:rsidRPr="00EB4168" w:rsidRDefault="00EB4168" w:rsidP="00C356CA">
      <w:pPr>
        <w:pStyle w:val="2f2"/>
        <w:spacing w:before="312" w:after="312"/>
      </w:pPr>
      <w:r w:rsidRPr="00EB4168">
        <w:t>Tunnel ID   Source           Destination          State     Type     Uptime</w:t>
      </w:r>
    </w:p>
    <w:p w14:paraId="0AF2EC75" w14:textId="408782B8" w:rsidR="00EB4168" w:rsidRPr="00EB4168" w:rsidRDefault="00EB4168" w:rsidP="00C356CA">
      <w:pPr>
        <w:pStyle w:val="2f2"/>
        <w:spacing w:before="312" w:after="312"/>
      </w:pPr>
      <w:r w:rsidRPr="00EB4168">
        <w:t>-----------------------------------------------------------------------------------</w:t>
      </w:r>
      <w:r w:rsidR="002B2CD5" w:rsidRPr="00796E2B">
        <w:rPr>
          <w:rFonts w:hint="eastAsia"/>
        </w:rPr>
        <w:t>------------------</w:t>
      </w:r>
    </w:p>
    <w:p w14:paraId="2465FFED" w14:textId="77777777" w:rsidR="00EB4168" w:rsidRPr="00EB4168" w:rsidRDefault="00EB4168" w:rsidP="00C356CA">
      <w:pPr>
        <w:pStyle w:val="2f2"/>
        <w:spacing w:before="312" w:after="312"/>
      </w:pPr>
      <w:r w:rsidRPr="00EB4168">
        <w:t xml:space="preserve">4026531842  10.0.1.1          10.0.3.3              up    </w:t>
      </w:r>
      <w:r w:rsidRPr="00EB4168">
        <w:rPr>
          <w:color w:val="EC7061"/>
        </w:rPr>
        <w:t xml:space="preserve"> </w:t>
      </w:r>
      <w:r w:rsidRPr="00F93A51">
        <w:rPr>
          <w:color w:val="C7000B"/>
        </w:rPr>
        <w:t>dynamic</w:t>
      </w:r>
      <w:r w:rsidRPr="00EB4168">
        <w:rPr>
          <w:color w:val="EC7061"/>
        </w:rPr>
        <w:t xml:space="preserve"> </w:t>
      </w:r>
      <w:r w:rsidRPr="00EB4168">
        <w:t xml:space="preserve">   00:18:27</w:t>
      </w:r>
    </w:p>
    <w:p w14:paraId="7817E7A5" w14:textId="77777777" w:rsidR="00EB4168" w:rsidRPr="00EB4168" w:rsidRDefault="00EB4168" w:rsidP="0038023D">
      <w:pPr>
        <w:pStyle w:val="1e"/>
      </w:pPr>
      <w:r w:rsidRPr="00EB4168">
        <w:t>The command output shows that the VXLAN tunnel type is dynamic. This means that the VXLAN tunnel is dynamically generated based on BGP EVPN Type 3 routes.</w:t>
      </w:r>
    </w:p>
    <w:p w14:paraId="481EA482" w14:textId="77777777" w:rsidR="00EB4168" w:rsidRPr="00EB4168" w:rsidRDefault="00EB4168" w:rsidP="0038023D">
      <w:pPr>
        <w:pStyle w:val="1e"/>
      </w:pPr>
      <w:r w:rsidRPr="00EB4168">
        <w:t># Check Type 3 BGP EVPN routes on SW1.</w:t>
      </w:r>
    </w:p>
    <w:p w14:paraId="5A99DF53" w14:textId="77777777" w:rsidR="00EB4168" w:rsidRPr="00EB4168" w:rsidRDefault="00EB4168" w:rsidP="00C356CA">
      <w:pPr>
        <w:pStyle w:val="2f2"/>
        <w:spacing w:before="312" w:after="312"/>
      </w:pPr>
      <w:r w:rsidRPr="00EB4168">
        <w:t xml:space="preserve">&lt;SW1&gt;display bgp evpn all routing-table inclusive-route </w:t>
      </w:r>
    </w:p>
    <w:p w14:paraId="5C1953A9" w14:textId="77777777" w:rsidR="00EB4168" w:rsidRPr="00EB4168" w:rsidRDefault="00EB4168" w:rsidP="00C356CA">
      <w:pPr>
        <w:pStyle w:val="2f2"/>
        <w:spacing w:before="312" w:after="312"/>
      </w:pPr>
      <w:r w:rsidRPr="00EB4168">
        <w:t xml:space="preserve"> Local AS number : 100</w:t>
      </w:r>
    </w:p>
    <w:p w14:paraId="52AB526F" w14:textId="77777777" w:rsidR="00EB4168" w:rsidRPr="00EB4168" w:rsidRDefault="00EB4168" w:rsidP="00C356CA">
      <w:pPr>
        <w:pStyle w:val="2f2"/>
        <w:spacing w:before="312" w:after="312"/>
      </w:pPr>
      <w:r w:rsidRPr="00EB4168">
        <w:t xml:space="preserve"> BGP  Local router  ID is 10.0.1.1</w:t>
      </w:r>
    </w:p>
    <w:p w14:paraId="11865693" w14:textId="77777777" w:rsidR="00EB4168" w:rsidRPr="00EB4168" w:rsidRDefault="00EB4168" w:rsidP="00C356CA">
      <w:pPr>
        <w:pStyle w:val="2f2"/>
        <w:spacing w:before="312" w:after="312"/>
      </w:pPr>
      <w:r w:rsidRPr="00EB4168">
        <w:t xml:space="preserve"> Status codes: * - valid, &gt; - best, d - damped, x - best external, a - add path,</w:t>
      </w:r>
    </w:p>
    <w:p w14:paraId="69B40E9B" w14:textId="77777777" w:rsidR="00EB4168" w:rsidRPr="00EB4168" w:rsidRDefault="00EB4168" w:rsidP="00C356CA">
      <w:pPr>
        <w:pStyle w:val="2f2"/>
        <w:spacing w:before="312" w:after="312"/>
      </w:pPr>
      <w:r w:rsidRPr="00EB4168">
        <w:t xml:space="preserve">               h - history,  i - internal, s - suppressed, S - Stale</w:t>
      </w:r>
    </w:p>
    <w:p w14:paraId="3BA13BE8" w14:textId="77777777" w:rsidR="00EB4168" w:rsidRPr="00EB4168" w:rsidRDefault="00EB4168" w:rsidP="00C356CA">
      <w:pPr>
        <w:pStyle w:val="2f2"/>
        <w:spacing w:before="312" w:after="312"/>
      </w:pPr>
      <w:r w:rsidRPr="00EB4168">
        <w:t xml:space="preserve">               Origin : i - IGP, e - EGP, ? - incomplete</w:t>
      </w:r>
    </w:p>
    <w:p w14:paraId="338406D4" w14:textId="77777777" w:rsidR="00EB4168" w:rsidRPr="00EB4168" w:rsidRDefault="00EB4168" w:rsidP="00C356CA">
      <w:pPr>
        <w:pStyle w:val="2f2"/>
        <w:spacing w:before="312" w:after="312"/>
      </w:pPr>
      <w:r w:rsidRPr="00EB4168">
        <w:t xml:space="preserve"> EVPN address family:</w:t>
      </w:r>
    </w:p>
    <w:p w14:paraId="6B06BACB" w14:textId="77777777" w:rsidR="00EB4168" w:rsidRPr="00EB4168" w:rsidRDefault="00EB4168" w:rsidP="00C356CA">
      <w:pPr>
        <w:pStyle w:val="2f2"/>
        <w:spacing w:before="312" w:after="312"/>
      </w:pPr>
      <w:r w:rsidRPr="00EB4168">
        <w:t xml:space="preserve">  Number of Inclusive Multicast Routes: 4</w:t>
      </w:r>
    </w:p>
    <w:p w14:paraId="7C38FE65" w14:textId="77777777" w:rsidR="00EB4168" w:rsidRPr="00EB4168" w:rsidRDefault="00EB4168" w:rsidP="00C356CA">
      <w:pPr>
        <w:pStyle w:val="2f2"/>
        <w:spacing w:before="312" w:after="312"/>
      </w:pPr>
      <w:r w:rsidRPr="00EB4168">
        <w:t xml:space="preserve"> Route Distinguisher: 21:10</w:t>
      </w:r>
    </w:p>
    <w:p w14:paraId="31846440" w14:textId="77777777" w:rsidR="00EB4168" w:rsidRPr="00EB4168" w:rsidRDefault="00EB4168" w:rsidP="00C356CA">
      <w:pPr>
        <w:pStyle w:val="2f2"/>
        <w:spacing w:before="312" w:after="312"/>
      </w:pPr>
      <w:r w:rsidRPr="00EB4168">
        <w:t xml:space="preserve">       Network(EthTagId/IpAddrLen/OriginalIp)                 NextHop</w:t>
      </w:r>
    </w:p>
    <w:p w14:paraId="3F06B2F5" w14:textId="77777777" w:rsidR="00EB4168" w:rsidRPr="00EB4168" w:rsidRDefault="00EB4168" w:rsidP="00C356CA">
      <w:pPr>
        <w:pStyle w:val="2f2"/>
        <w:spacing w:before="312" w:after="312"/>
      </w:pPr>
      <w:r w:rsidRPr="00EB4168">
        <w:t xml:space="preserve"> *&gt;     0:32:10.0.1.1                                           0.0.0.0</w:t>
      </w:r>
    </w:p>
    <w:p w14:paraId="7F0C3452" w14:textId="77777777" w:rsidR="00EB4168" w:rsidRPr="00EB4168" w:rsidRDefault="00EB4168" w:rsidP="00C356CA">
      <w:pPr>
        <w:pStyle w:val="2f2"/>
        <w:spacing w:before="312" w:after="312"/>
      </w:pPr>
      <w:r w:rsidRPr="00EB4168">
        <w:t xml:space="preserve"> Route Distinguisher: 21:20</w:t>
      </w:r>
    </w:p>
    <w:p w14:paraId="12402D65" w14:textId="77777777" w:rsidR="00EB4168" w:rsidRPr="00EB4168" w:rsidRDefault="00EB4168" w:rsidP="00C356CA">
      <w:pPr>
        <w:pStyle w:val="2f2"/>
        <w:spacing w:before="312" w:after="312"/>
      </w:pPr>
      <w:r w:rsidRPr="00EB4168">
        <w:t xml:space="preserve">       Network(EthTagId/IpAddrLen/OriginalIp)                 NextHop</w:t>
      </w:r>
    </w:p>
    <w:p w14:paraId="431A3C0E" w14:textId="77777777" w:rsidR="00EB4168" w:rsidRPr="00EB4168" w:rsidRDefault="00EB4168" w:rsidP="00C356CA">
      <w:pPr>
        <w:pStyle w:val="2f2"/>
        <w:spacing w:before="312" w:after="312"/>
      </w:pPr>
      <w:r w:rsidRPr="00EB4168">
        <w:t xml:space="preserve"> *&gt;     0:32:10.0.1.1                                           0.0.0.0</w:t>
      </w:r>
    </w:p>
    <w:p w14:paraId="607EC00C" w14:textId="77777777" w:rsidR="00EB4168" w:rsidRPr="00EB4168" w:rsidRDefault="00EB4168" w:rsidP="00C356CA">
      <w:pPr>
        <w:pStyle w:val="2f2"/>
        <w:spacing w:before="312" w:after="312"/>
        <w:rPr>
          <w:color w:val="EC7061"/>
        </w:rPr>
      </w:pPr>
      <w:r w:rsidRPr="00EB4168">
        <w:t xml:space="preserve"> Route Distinguisher: </w:t>
      </w:r>
      <w:r w:rsidRPr="00EB4168">
        <w:rPr>
          <w:color w:val="EC7061"/>
        </w:rPr>
        <w:t>23:10</w:t>
      </w:r>
    </w:p>
    <w:p w14:paraId="799A79D4" w14:textId="77777777" w:rsidR="00EB4168" w:rsidRPr="00EB4168" w:rsidRDefault="00EB4168" w:rsidP="00C356CA">
      <w:pPr>
        <w:pStyle w:val="2f2"/>
        <w:spacing w:before="312" w:after="312"/>
      </w:pPr>
      <w:r w:rsidRPr="00EB4168">
        <w:t xml:space="preserve">       Network(EthTagId/IpAddrLen/OriginalIp)                 NextHop</w:t>
      </w:r>
    </w:p>
    <w:p w14:paraId="3640A251" w14:textId="77777777" w:rsidR="00EB4168" w:rsidRPr="00EB4168" w:rsidRDefault="00EB4168" w:rsidP="00C356CA">
      <w:pPr>
        <w:pStyle w:val="2f2"/>
        <w:spacing w:before="312" w:after="312"/>
      </w:pPr>
      <w:r w:rsidRPr="00EB4168">
        <w:t xml:space="preserve"> *&gt;i    0:32:10.0.3.3                                           </w:t>
      </w:r>
      <w:r w:rsidRPr="00F93A51">
        <w:rPr>
          <w:color w:val="C7000B"/>
        </w:rPr>
        <w:t>10.0.3.3</w:t>
      </w:r>
    </w:p>
    <w:p w14:paraId="689FD145" w14:textId="77777777" w:rsidR="00EB4168" w:rsidRPr="00EB4168" w:rsidRDefault="00EB4168" w:rsidP="00C356CA">
      <w:pPr>
        <w:pStyle w:val="2f2"/>
        <w:spacing w:before="312" w:after="312"/>
      </w:pPr>
      <w:r w:rsidRPr="00EB4168">
        <w:t xml:space="preserve"> Route Distinguisher: </w:t>
      </w:r>
      <w:r w:rsidRPr="00F93A51">
        <w:rPr>
          <w:color w:val="C7000B"/>
        </w:rPr>
        <w:t>23:20</w:t>
      </w:r>
    </w:p>
    <w:p w14:paraId="562C27B8" w14:textId="77777777" w:rsidR="00EB4168" w:rsidRPr="00EB4168" w:rsidRDefault="00EB4168" w:rsidP="00C356CA">
      <w:pPr>
        <w:pStyle w:val="2f2"/>
        <w:spacing w:before="312" w:after="312"/>
      </w:pPr>
      <w:r w:rsidRPr="00EB4168">
        <w:t xml:space="preserve">       Network(EthTagId/IpAddrLen/OriginalIp)                 NextHop</w:t>
      </w:r>
    </w:p>
    <w:p w14:paraId="76FCAE02" w14:textId="77777777" w:rsidR="00EB4168" w:rsidRPr="00EB4168" w:rsidRDefault="00EB4168" w:rsidP="00C356CA">
      <w:pPr>
        <w:pStyle w:val="2f2"/>
        <w:spacing w:before="312" w:after="312"/>
      </w:pPr>
      <w:r w:rsidRPr="00EB4168">
        <w:t xml:space="preserve"> *&gt;i    0:32:10.0.3.3                                           </w:t>
      </w:r>
      <w:r w:rsidRPr="00F93A51">
        <w:rPr>
          <w:color w:val="C7000B"/>
        </w:rPr>
        <w:t>10.0.3.3</w:t>
      </w:r>
    </w:p>
    <w:p w14:paraId="56AC7FB5" w14:textId="77777777" w:rsidR="00EB4168" w:rsidRPr="00EB4168" w:rsidRDefault="00EB4168" w:rsidP="0038023D">
      <w:pPr>
        <w:pStyle w:val="1e"/>
      </w:pPr>
      <w:r w:rsidRPr="00EB4168">
        <w:t>The command output shows that there are two Type 3 routes from 10.0.3.3. After receiving these Type 3 routes, the device creates a Layer 2 ingress replication list.</w:t>
      </w:r>
    </w:p>
    <w:p w14:paraId="32AC1BB2" w14:textId="77777777" w:rsidR="00EB4168" w:rsidRPr="00EB4168" w:rsidRDefault="00EB4168" w:rsidP="0038023D">
      <w:pPr>
        <w:pStyle w:val="1e"/>
      </w:pPr>
      <w:r w:rsidRPr="00EB4168">
        <w:t># Check the VXLAN ingress replication list on SW1.</w:t>
      </w:r>
    </w:p>
    <w:p w14:paraId="0FAF4672" w14:textId="77777777" w:rsidR="00EB4168" w:rsidRPr="00EB4168" w:rsidRDefault="00EB4168" w:rsidP="00C356CA">
      <w:pPr>
        <w:pStyle w:val="2f2"/>
        <w:spacing w:before="312" w:after="312"/>
      </w:pPr>
      <w:r w:rsidRPr="00EB4168">
        <w:t xml:space="preserve">&lt;SW1&gt;display vxlan peer </w:t>
      </w:r>
    </w:p>
    <w:p w14:paraId="522E4187" w14:textId="77777777" w:rsidR="00EB4168" w:rsidRPr="00EB4168" w:rsidRDefault="00EB4168" w:rsidP="00C356CA">
      <w:pPr>
        <w:pStyle w:val="2f2"/>
        <w:spacing w:before="312" w:after="312"/>
      </w:pPr>
      <w:r w:rsidRPr="00EB4168">
        <w:t>Number of peers : 2</w:t>
      </w:r>
    </w:p>
    <w:p w14:paraId="5394C823" w14:textId="77777777" w:rsidR="00EB4168" w:rsidRPr="00EB4168" w:rsidRDefault="00EB4168" w:rsidP="00C356CA">
      <w:pPr>
        <w:pStyle w:val="2f2"/>
        <w:spacing w:before="312" w:after="312"/>
      </w:pPr>
      <w:r w:rsidRPr="00EB4168">
        <w:t xml:space="preserve">Vni ID    Source                 Destination           Type      </w:t>
      </w:r>
    </w:p>
    <w:p w14:paraId="0DCEB65E" w14:textId="77777777" w:rsidR="00EB4168" w:rsidRPr="00EB4168" w:rsidRDefault="00EB4168" w:rsidP="00C356CA">
      <w:pPr>
        <w:pStyle w:val="2f2"/>
        <w:spacing w:before="312" w:after="312"/>
      </w:pPr>
      <w:r w:rsidRPr="00EB4168">
        <w:t>-------------------------------------------------------------------------------</w:t>
      </w:r>
    </w:p>
    <w:p w14:paraId="4E36EAD8" w14:textId="77777777" w:rsidR="00EB4168" w:rsidRPr="00EB4168" w:rsidRDefault="00EB4168" w:rsidP="00C356CA">
      <w:pPr>
        <w:pStyle w:val="2f2"/>
        <w:spacing w:before="312" w:after="312"/>
      </w:pPr>
      <w:r w:rsidRPr="00EB4168">
        <w:t xml:space="preserve">1000      10.0.1.1                10.0.3.3               dynamic            </w:t>
      </w:r>
    </w:p>
    <w:p w14:paraId="2BDC513D" w14:textId="77777777" w:rsidR="00EB4168" w:rsidRPr="00EB4168" w:rsidRDefault="00EB4168" w:rsidP="00C356CA">
      <w:pPr>
        <w:pStyle w:val="2f2"/>
        <w:spacing w:before="312" w:after="312"/>
      </w:pPr>
      <w:r w:rsidRPr="00EB4168">
        <w:t xml:space="preserve">2000      10.0.1.1                10.0.3.3               dynamic       </w:t>
      </w:r>
    </w:p>
    <w:p w14:paraId="3E2552CC" w14:textId="77777777" w:rsidR="00EB4168" w:rsidRPr="00EB4168" w:rsidRDefault="00EB4168" w:rsidP="0038023D">
      <w:pPr>
        <w:pStyle w:val="1e"/>
      </w:pPr>
      <w:r w:rsidRPr="00EB4168">
        <w:t>The command output shows that two dynamic ingress replication lists are created, with VNIs being 1000 and 2000, respectively.</w:t>
      </w:r>
    </w:p>
    <w:p w14:paraId="38E63A72" w14:textId="77777777" w:rsidR="00EB4168" w:rsidRPr="00EB4168" w:rsidRDefault="00EB4168" w:rsidP="0038023D">
      <w:pPr>
        <w:pStyle w:val="1e"/>
      </w:pPr>
      <w:r w:rsidRPr="00EB4168">
        <w:t># Analyze the process of communication between PC1 and PC2 (which is intra-subnet communication, excluding the ARP learning process).</w:t>
      </w:r>
    </w:p>
    <w:p w14:paraId="735CF530" w14:textId="77777777" w:rsidR="00EB4168" w:rsidRPr="00EB4168" w:rsidRDefault="00EB4168" w:rsidP="00C356CA">
      <w:pPr>
        <w:pStyle w:val="2f2"/>
        <w:spacing w:before="312" w:after="312"/>
      </w:pPr>
      <w:r w:rsidRPr="00EB4168">
        <w:t>PC1&gt;arp -a</w:t>
      </w:r>
    </w:p>
    <w:p w14:paraId="5037211B" w14:textId="77777777" w:rsidR="00EB4168" w:rsidRPr="00EB4168" w:rsidRDefault="00EB4168" w:rsidP="00C356CA">
      <w:pPr>
        <w:pStyle w:val="2f2"/>
        <w:spacing w:before="312" w:after="312"/>
      </w:pPr>
      <w:r w:rsidRPr="00EB4168">
        <w:t>Internet Address      Physical Address    Type</w:t>
      </w:r>
    </w:p>
    <w:p w14:paraId="6DFDED96" w14:textId="77777777" w:rsidR="00EB4168" w:rsidRPr="00EB4168" w:rsidRDefault="00EB4168" w:rsidP="00C356CA">
      <w:pPr>
        <w:pStyle w:val="2f2"/>
        <w:spacing w:before="312" w:after="312"/>
      </w:pPr>
      <w:r w:rsidRPr="00EB4168">
        <w:t xml:space="preserve">172.16.1.2         </w:t>
      </w:r>
      <w:r w:rsidRPr="00F93A51">
        <w:rPr>
          <w:color w:val="C7000B"/>
        </w:rPr>
        <w:t xml:space="preserve"> 54-89-98-96-2E-95 </w:t>
      </w:r>
      <w:r w:rsidRPr="00EB4168">
        <w:t xml:space="preserve">  dynamic</w:t>
      </w:r>
    </w:p>
    <w:p w14:paraId="41907918" w14:textId="77777777" w:rsidR="00EB4168" w:rsidRPr="00EB4168" w:rsidRDefault="00EB4168" w:rsidP="0038023D">
      <w:pPr>
        <w:pStyle w:val="1e"/>
      </w:pPr>
      <w:r w:rsidRPr="00EB4168">
        <w:t>On PC1, check ARP information about PC2 (172.16.1.2). It is found that the MAC address of PC2 is 54-89-98-96-2E-95.</w:t>
      </w:r>
    </w:p>
    <w:p w14:paraId="5E82733F" w14:textId="77777777" w:rsidR="00EB4168" w:rsidRPr="00EB4168" w:rsidRDefault="00EB4168" w:rsidP="0038023D">
      <w:pPr>
        <w:pStyle w:val="1e"/>
      </w:pPr>
      <w:r w:rsidRPr="00EB4168">
        <w:t># On SW1, check the MAC address entries in BD 10.</w:t>
      </w:r>
    </w:p>
    <w:p w14:paraId="4D8C1672" w14:textId="77777777" w:rsidR="00EB4168" w:rsidRPr="00EB4168" w:rsidRDefault="00EB4168" w:rsidP="00C356CA">
      <w:pPr>
        <w:pStyle w:val="2f2"/>
        <w:spacing w:before="312" w:after="312"/>
      </w:pPr>
      <w:r w:rsidRPr="00EB4168">
        <w:t>&lt;SW1&gt;display</w:t>
      </w:r>
      <w:r w:rsidRPr="00EB4168">
        <w:tab/>
        <w:t xml:space="preserve">mac-address </w:t>
      </w:r>
      <w:r w:rsidRPr="00EB4168">
        <w:tab/>
        <w:t>bridge-domain</w:t>
      </w:r>
      <w:r w:rsidRPr="00EB4168">
        <w:tab/>
        <w:t>10</w:t>
      </w:r>
    </w:p>
    <w:p w14:paraId="1245F619" w14:textId="77777777" w:rsidR="00EB4168" w:rsidRPr="00EB4168" w:rsidRDefault="00EB4168" w:rsidP="00C356CA">
      <w:pPr>
        <w:pStyle w:val="2f2"/>
        <w:spacing w:before="312" w:after="312"/>
      </w:pPr>
      <w:r w:rsidRPr="00EB4168">
        <w:t>-------------------------------------------------------------------------------</w:t>
      </w:r>
    </w:p>
    <w:p w14:paraId="20FED907" w14:textId="77777777" w:rsidR="00EB4168" w:rsidRPr="00EB4168" w:rsidRDefault="00EB4168" w:rsidP="00C356CA">
      <w:pPr>
        <w:pStyle w:val="2f2"/>
        <w:spacing w:before="312" w:after="312"/>
      </w:pPr>
      <w:r w:rsidRPr="00EB4168">
        <w:t>MAC</w:t>
      </w:r>
      <w:r w:rsidRPr="00EB4168">
        <w:tab/>
        <w:t>Address</w:t>
      </w:r>
      <w:r w:rsidRPr="00EB4168">
        <w:tab/>
      </w:r>
      <w:r w:rsidRPr="00EB4168">
        <w:tab/>
      </w:r>
      <w:r w:rsidRPr="00EB4168">
        <w:tab/>
      </w:r>
      <w:r w:rsidRPr="00EB4168">
        <w:tab/>
      </w:r>
      <w:r w:rsidRPr="00EB4168">
        <w:tab/>
      </w:r>
      <w:r w:rsidRPr="00EB4168">
        <w:tab/>
        <w:t>VLAN/VSI/BD</w:t>
      </w:r>
      <w:r w:rsidRPr="00EB4168">
        <w:tab/>
      </w:r>
      <w:r w:rsidRPr="00EB4168">
        <w:tab/>
      </w:r>
      <w:r w:rsidRPr="00EB4168">
        <w:tab/>
        <w:t>Learned-From</w:t>
      </w:r>
      <w:r w:rsidRPr="00EB4168">
        <w:tab/>
      </w:r>
      <w:r w:rsidRPr="00EB4168">
        <w:tab/>
      </w:r>
      <w:r w:rsidRPr="00EB4168">
        <w:tab/>
      </w:r>
      <w:r w:rsidRPr="00EB4168">
        <w:tab/>
      </w:r>
      <w:r w:rsidRPr="00EB4168">
        <w:tab/>
      </w:r>
      <w:r w:rsidRPr="00EB4168">
        <w:tab/>
      </w:r>
      <w:r w:rsidRPr="00EB4168">
        <w:tab/>
      </w:r>
      <w:r w:rsidRPr="00EB4168">
        <w:tab/>
        <w:t>Type</w:t>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t>Age</w:t>
      </w:r>
    </w:p>
    <w:p w14:paraId="6BD8A101" w14:textId="77777777" w:rsidR="00EB4168" w:rsidRPr="00EB4168" w:rsidRDefault="00EB4168" w:rsidP="00C356CA">
      <w:pPr>
        <w:pStyle w:val="2f2"/>
        <w:spacing w:before="312" w:after="312"/>
      </w:pPr>
      <w:r w:rsidRPr="00EB4168">
        <w:t>-------------------------------------------------------------------------------</w:t>
      </w:r>
    </w:p>
    <w:p w14:paraId="70A59DCB" w14:textId="77777777" w:rsidR="00EB4168" w:rsidRPr="00EB4168" w:rsidRDefault="00EB4168" w:rsidP="00C356CA">
      <w:pPr>
        <w:pStyle w:val="2f2"/>
        <w:spacing w:before="312" w:after="312"/>
      </w:pPr>
      <w:r w:rsidRPr="00EB4168">
        <w:t>5489-988d-3e41</w:t>
      </w:r>
      <w:r w:rsidRPr="00EB4168">
        <w:tab/>
      </w:r>
      <w:r w:rsidRPr="00EB4168">
        <w:tab/>
      </w:r>
      <w:r w:rsidRPr="00EB4168">
        <w:tab/>
      </w:r>
      <w:r w:rsidRPr="00EB4168">
        <w:tab/>
      </w:r>
      <w:r w:rsidRPr="00EB4168">
        <w:tab/>
        <w:t>-/-/10</w:t>
      </w:r>
      <w:r w:rsidRPr="00EB4168">
        <w:tab/>
      </w:r>
      <w:r w:rsidRPr="00EB4168">
        <w:tab/>
      </w:r>
      <w:r w:rsidRPr="00EB4168">
        <w:tab/>
      </w:r>
      <w:r w:rsidRPr="00EB4168">
        <w:tab/>
      </w:r>
      <w:r w:rsidRPr="00EB4168">
        <w:tab/>
      </w:r>
      <w:r w:rsidRPr="00EB4168">
        <w:tab/>
      </w:r>
      <w:r w:rsidRPr="00EB4168">
        <w:tab/>
      </w:r>
      <w:r w:rsidRPr="00EB4168">
        <w:tab/>
        <w:t>GE0/0/2.100</w:t>
      </w:r>
      <w:r w:rsidRPr="00EB4168">
        <w:tab/>
      </w:r>
      <w:r w:rsidRPr="00EB4168">
        <w:tab/>
      </w:r>
      <w:r w:rsidRPr="00EB4168">
        <w:tab/>
      </w:r>
      <w:r w:rsidRPr="00EB4168">
        <w:tab/>
      </w:r>
      <w:r w:rsidRPr="00EB4168">
        <w:tab/>
      </w:r>
      <w:r w:rsidRPr="00EB4168">
        <w:tab/>
      </w:r>
      <w:r w:rsidRPr="00EB4168">
        <w:tab/>
      </w:r>
      <w:r w:rsidRPr="00EB4168">
        <w:tab/>
      </w:r>
      <w:r w:rsidRPr="00EB4168">
        <w:tab/>
        <w:t>dynamic</w:t>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t>-</w:t>
      </w:r>
    </w:p>
    <w:p w14:paraId="1CA36D75" w14:textId="03EA801D" w:rsidR="00EB4168" w:rsidRPr="00EB4168" w:rsidRDefault="00EB4168" w:rsidP="00C356CA">
      <w:pPr>
        <w:pStyle w:val="2f2"/>
        <w:spacing w:before="312" w:after="312"/>
      </w:pPr>
      <w:r w:rsidRPr="00F93A51">
        <w:rPr>
          <w:color w:val="C7000B"/>
        </w:rPr>
        <w:t>5489-9896-2e95</w:t>
      </w:r>
      <w:r w:rsidRPr="00F93A51">
        <w:rPr>
          <w:color w:val="C7000B"/>
        </w:rPr>
        <w:tab/>
      </w:r>
      <w:r w:rsidRPr="00F93A51">
        <w:rPr>
          <w:color w:val="C7000B"/>
        </w:rPr>
        <w:tab/>
      </w:r>
      <w:r w:rsidRPr="00F93A51">
        <w:rPr>
          <w:color w:val="C7000B"/>
        </w:rPr>
        <w:tab/>
      </w:r>
      <w:r w:rsidRPr="00F93A51">
        <w:rPr>
          <w:color w:val="C7000B"/>
        </w:rPr>
        <w:tab/>
      </w:r>
      <w:r w:rsidRPr="00F93A51">
        <w:rPr>
          <w:color w:val="C7000B"/>
        </w:rPr>
        <w:tab/>
        <w:t>-/-/10</w:t>
      </w:r>
      <w:r w:rsidRPr="00F93A51">
        <w:rPr>
          <w:color w:val="C7000B"/>
        </w:rPr>
        <w:tab/>
      </w:r>
      <w:r w:rsidRPr="00F93A51">
        <w:rPr>
          <w:color w:val="C7000B"/>
        </w:rPr>
        <w:tab/>
      </w:r>
      <w:r w:rsidRPr="00F93A51">
        <w:rPr>
          <w:color w:val="C7000B"/>
        </w:rPr>
        <w:tab/>
      </w:r>
      <w:r w:rsidRPr="00F93A51">
        <w:rPr>
          <w:color w:val="C7000B"/>
        </w:rPr>
        <w:tab/>
      </w:r>
      <w:r w:rsidRPr="00F93A51">
        <w:rPr>
          <w:color w:val="C7000B"/>
        </w:rPr>
        <w:tab/>
      </w:r>
      <w:r w:rsidRPr="00F93A51">
        <w:rPr>
          <w:color w:val="C7000B"/>
        </w:rPr>
        <w:tab/>
      </w:r>
      <w:r w:rsidRPr="00F93A51">
        <w:rPr>
          <w:color w:val="C7000B"/>
        </w:rPr>
        <w:tab/>
      </w:r>
      <w:r w:rsidRPr="00F93A51">
        <w:rPr>
          <w:color w:val="C7000B"/>
        </w:rPr>
        <w:tab/>
        <w:t>10.0.3.3</w:t>
      </w:r>
      <w:r w:rsidRPr="00F93A51">
        <w:rPr>
          <w:color w:val="C7000B"/>
        </w:rPr>
        <w:tab/>
      </w:r>
      <w:r w:rsidRPr="00F93A51">
        <w:rPr>
          <w:color w:val="C7000B"/>
        </w:rPr>
        <w:tab/>
      </w:r>
      <w:r w:rsidRPr="00F93A51">
        <w:rPr>
          <w:color w:val="C7000B"/>
        </w:rPr>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00C356CA">
        <w:tab/>
      </w:r>
      <w:r w:rsidRPr="00EB4168">
        <w:t>dynamic</w:t>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r>
      <w:r w:rsidRPr="00EB4168">
        <w:tab/>
        <w:t>-</w:t>
      </w:r>
    </w:p>
    <w:p w14:paraId="44AAECF5" w14:textId="77777777" w:rsidR="00EB4168" w:rsidRPr="00EB4168" w:rsidRDefault="00EB4168" w:rsidP="00C356CA">
      <w:pPr>
        <w:pStyle w:val="2f2"/>
        <w:spacing w:before="312" w:after="312"/>
      </w:pPr>
      <w:r w:rsidRPr="00EB4168">
        <w:t>-------------------------------------------------------------------------------</w:t>
      </w:r>
    </w:p>
    <w:p w14:paraId="6C514978" w14:textId="564179A7" w:rsidR="00EB4168" w:rsidRPr="00EB4168" w:rsidRDefault="00EB4168" w:rsidP="00C356CA">
      <w:pPr>
        <w:pStyle w:val="2f2"/>
        <w:spacing w:before="312" w:after="312"/>
      </w:pPr>
      <w:r w:rsidRPr="00EB4168">
        <w:t>Total</w:t>
      </w:r>
      <w:r w:rsidR="00C356CA">
        <w:t xml:space="preserve"> </w:t>
      </w:r>
      <w:r w:rsidRPr="00EB4168">
        <w:tab/>
        <w:t>items:</w:t>
      </w:r>
      <w:r w:rsidRPr="00EB4168">
        <w:tab/>
        <w:t>4</w:t>
      </w:r>
    </w:p>
    <w:p w14:paraId="057C71F7" w14:textId="77777777" w:rsidR="00EB4168" w:rsidRPr="00EB4168" w:rsidRDefault="00EB4168" w:rsidP="0038023D">
      <w:pPr>
        <w:pStyle w:val="1e"/>
      </w:pPr>
      <w:r w:rsidRPr="00EB4168">
        <w:t>The command output shows that the data frame with the destination MAC address being 54-89-98-96-2E-95 is received by SW1. Then, SW1 checks the destination MAC address, finding that the destination MAC address is not the MAC address of the local interface (the MAC address of the VBDIF interface is 0000-0000-0010 or 0000-0000-0020). Subsequently, SW1 searches the MAC address table in the corresponding BD, finding that there is a matching MAC address entry.</w:t>
      </w:r>
      <w:r w:rsidRPr="00EB4168">
        <w:rPr>
          <w:rFonts w:hint="eastAsia"/>
        </w:rPr>
        <w:t xml:space="preserve"> T</w:t>
      </w:r>
      <w:r w:rsidRPr="00EB4168">
        <w:t>his MAC address entry is generated based on the routing entry learned through BGP EVPN, and its outbound interface is the remote VTEP.</w:t>
      </w:r>
    </w:p>
    <w:p w14:paraId="122CBD77" w14:textId="77777777" w:rsidR="00EB4168" w:rsidRPr="00EB4168" w:rsidRDefault="00EB4168" w:rsidP="0038023D">
      <w:pPr>
        <w:pStyle w:val="1e"/>
      </w:pPr>
      <w:r w:rsidRPr="00EB4168">
        <w:t># Check BGP EVPN Type 2 routes on SW1.</w:t>
      </w:r>
    </w:p>
    <w:p w14:paraId="596D4290" w14:textId="77777777" w:rsidR="00EB4168" w:rsidRPr="00EB4168" w:rsidRDefault="00EB4168" w:rsidP="00C356CA">
      <w:pPr>
        <w:pStyle w:val="2f2"/>
        <w:spacing w:before="312" w:after="312"/>
      </w:pPr>
      <w:r w:rsidRPr="00EB4168">
        <w:t xml:space="preserve">&lt;SW1&gt;display bgp evpn  all routing-table  mac-route </w:t>
      </w:r>
    </w:p>
    <w:p w14:paraId="4F9F8154" w14:textId="77777777" w:rsidR="00EB4168" w:rsidRPr="00EB4168" w:rsidRDefault="00EB4168" w:rsidP="00C356CA">
      <w:pPr>
        <w:pStyle w:val="2f2"/>
        <w:spacing w:before="312" w:after="312"/>
      </w:pPr>
      <w:r w:rsidRPr="00EB4168">
        <w:t xml:space="preserve"> Local AS number : 100</w:t>
      </w:r>
    </w:p>
    <w:p w14:paraId="35314663" w14:textId="77777777" w:rsidR="00EB4168" w:rsidRPr="00EB4168" w:rsidRDefault="00EB4168" w:rsidP="00C356CA">
      <w:pPr>
        <w:pStyle w:val="2f2"/>
        <w:spacing w:before="312" w:after="312"/>
      </w:pPr>
      <w:r w:rsidRPr="00EB4168">
        <w:t xml:space="preserve"> BGP Local router ID is 10.0.1.1</w:t>
      </w:r>
    </w:p>
    <w:p w14:paraId="3E6619C2" w14:textId="77777777" w:rsidR="00EB4168" w:rsidRPr="00EB4168" w:rsidRDefault="00EB4168" w:rsidP="00C356CA">
      <w:pPr>
        <w:pStyle w:val="2f2"/>
        <w:spacing w:before="312" w:after="312"/>
      </w:pPr>
      <w:r w:rsidRPr="00EB4168">
        <w:t xml:space="preserve"> Status codes: * - valid, &gt; - best, d - damped, x - best external, a - add path,</w:t>
      </w:r>
    </w:p>
    <w:p w14:paraId="6DF7007D" w14:textId="77777777" w:rsidR="00EB4168" w:rsidRPr="00EB4168" w:rsidRDefault="00EB4168" w:rsidP="00C356CA">
      <w:pPr>
        <w:pStyle w:val="2f2"/>
        <w:spacing w:before="312" w:after="312"/>
      </w:pPr>
      <w:r w:rsidRPr="00EB4168">
        <w:t xml:space="preserve">               h - history,  i - internal, s - suppressed, S - Stale</w:t>
      </w:r>
    </w:p>
    <w:p w14:paraId="37DAB385" w14:textId="77777777" w:rsidR="00EB4168" w:rsidRPr="00EB4168" w:rsidRDefault="00EB4168" w:rsidP="00C356CA">
      <w:pPr>
        <w:pStyle w:val="2f2"/>
        <w:spacing w:before="312" w:after="312"/>
      </w:pPr>
      <w:r w:rsidRPr="00EB4168">
        <w:t xml:space="preserve">               Origin : i - IGP, e - EGP, ? - incomplete</w:t>
      </w:r>
    </w:p>
    <w:p w14:paraId="5C25D5BF" w14:textId="77777777" w:rsidR="00EB4168" w:rsidRPr="00EB4168" w:rsidRDefault="00EB4168" w:rsidP="00C356CA">
      <w:pPr>
        <w:pStyle w:val="2f2"/>
        <w:spacing w:before="312" w:after="312"/>
      </w:pPr>
      <w:r w:rsidRPr="00EB4168">
        <w:t>EVPN address family:</w:t>
      </w:r>
    </w:p>
    <w:p w14:paraId="3285F7D3" w14:textId="77777777" w:rsidR="00EB4168" w:rsidRPr="00EB4168" w:rsidRDefault="00EB4168" w:rsidP="00C356CA">
      <w:pPr>
        <w:pStyle w:val="2f2"/>
        <w:spacing w:before="312" w:after="312"/>
      </w:pPr>
      <w:r w:rsidRPr="00EB4168">
        <w:t xml:space="preserve">  Number of Mac Routes: 9</w:t>
      </w:r>
    </w:p>
    <w:p w14:paraId="588121A8" w14:textId="77777777" w:rsidR="00EB4168" w:rsidRPr="00EB4168" w:rsidRDefault="00EB4168" w:rsidP="00C356CA">
      <w:pPr>
        <w:pStyle w:val="2f2"/>
        <w:spacing w:before="312" w:after="312"/>
      </w:pPr>
      <w:r w:rsidRPr="00EB4168">
        <w:t xml:space="preserve"> Route Distinguisher: 21:10</w:t>
      </w:r>
    </w:p>
    <w:p w14:paraId="6CF51939" w14:textId="77777777" w:rsidR="00EB4168" w:rsidRPr="00EB4168" w:rsidRDefault="00EB4168" w:rsidP="00C356CA">
      <w:pPr>
        <w:pStyle w:val="2f2"/>
        <w:spacing w:before="312" w:after="312"/>
      </w:pPr>
      <w:r w:rsidRPr="00EB4168">
        <w:t xml:space="preserve">       Network(EthTagId/MacAddrLen/MacAddr/IpAddrLen/IpAddr)  NextHop</w:t>
      </w:r>
    </w:p>
    <w:p w14:paraId="11D58ED4" w14:textId="7E0B9F92" w:rsidR="00EB4168" w:rsidRPr="00EB4168" w:rsidRDefault="00EB4168" w:rsidP="00C356CA">
      <w:pPr>
        <w:pStyle w:val="2f2"/>
        <w:spacing w:before="312" w:after="312"/>
      </w:pPr>
      <w:r w:rsidRPr="00EB4168">
        <w:t xml:space="preserve"> *&gt;     0:48:0000-0000-0010:0:0.0.0.0                               </w:t>
      </w:r>
      <w:r w:rsidR="00C356CA">
        <w:tab/>
      </w:r>
      <w:r w:rsidRPr="00EB4168">
        <w:t>0.0.0.0</w:t>
      </w:r>
    </w:p>
    <w:p w14:paraId="48D51CE1" w14:textId="77777777" w:rsidR="00EB4168" w:rsidRPr="00EB4168" w:rsidRDefault="00EB4168" w:rsidP="00C356CA">
      <w:pPr>
        <w:pStyle w:val="2f2"/>
        <w:spacing w:before="312" w:after="312"/>
      </w:pPr>
      <w:r w:rsidRPr="00EB4168">
        <w:t xml:space="preserve"> *&gt;     0:48:0000-0000-0010:32:172.16.1.254                         0.0.0.0</w:t>
      </w:r>
    </w:p>
    <w:p w14:paraId="32C1B09E" w14:textId="77777777" w:rsidR="00EB4168" w:rsidRPr="00EB4168" w:rsidRDefault="00EB4168" w:rsidP="00C356CA">
      <w:pPr>
        <w:pStyle w:val="2f2"/>
        <w:spacing w:before="312" w:after="312"/>
      </w:pPr>
      <w:r w:rsidRPr="00EB4168">
        <w:t xml:space="preserve"> Route Distinguisher: 21:20</w:t>
      </w:r>
    </w:p>
    <w:p w14:paraId="4BA15ECF" w14:textId="77777777" w:rsidR="00EB4168" w:rsidRPr="00EB4168" w:rsidRDefault="00EB4168" w:rsidP="00C356CA">
      <w:pPr>
        <w:pStyle w:val="2f2"/>
        <w:spacing w:before="312" w:after="312"/>
      </w:pPr>
      <w:r w:rsidRPr="00EB4168">
        <w:t xml:space="preserve">       Network(EthTagId/MacAddrLen/MacAddr/IpAddrLen/IpAddr)  NextHop</w:t>
      </w:r>
    </w:p>
    <w:p w14:paraId="08BF1AFF" w14:textId="5D1EB4D1" w:rsidR="00EB4168" w:rsidRPr="00EB4168" w:rsidRDefault="00EB4168" w:rsidP="00C356CA">
      <w:pPr>
        <w:pStyle w:val="2f2"/>
        <w:spacing w:before="312" w:after="312"/>
      </w:pPr>
      <w:r w:rsidRPr="00EB4168">
        <w:t xml:space="preserve"> *&gt;     0:48:0000-0000-0020:0:0.0.0.0                               </w:t>
      </w:r>
      <w:r w:rsidR="00C356CA">
        <w:tab/>
      </w:r>
      <w:r w:rsidRPr="00EB4168">
        <w:t>0.0.0.0</w:t>
      </w:r>
    </w:p>
    <w:p w14:paraId="267B5C6A" w14:textId="77777777" w:rsidR="00EB4168" w:rsidRPr="00EB4168" w:rsidRDefault="00EB4168" w:rsidP="00C356CA">
      <w:pPr>
        <w:pStyle w:val="2f2"/>
        <w:spacing w:before="312" w:after="312"/>
      </w:pPr>
      <w:r w:rsidRPr="00EB4168">
        <w:t xml:space="preserve"> *&gt;     0:48:0000-0000-0020:32:172.16.2.254                         0.0.0.0</w:t>
      </w:r>
    </w:p>
    <w:p w14:paraId="659515B0" w14:textId="77777777" w:rsidR="00EB4168" w:rsidRPr="00EB4168" w:rsidRDefault="00EB4168" w:rsidP="00C356CA">
      <w:pPr>
        <w:pStyle w:val="2f2"/>
        <w:spacing w:before="312" w:after="312"/>
      </w:pPr>
      <w:r w:rsidRPr="00EB4168">
        <w:t xml:space="preserve"> Route Distinguisher: </w:t>
      </w:r>
      <w:r w:rsidRPr="00C6257A">
        <w:rPr>
          <w:color w:val="C7000B"/>
        </w:rPr>
        <w:t>23:10</w:t>
      </w:r>
    </w:p>
    <w:p w14:paraId="236DF035" w14:textId="77777777" w:rsidR="00EB4168" w:rsidRPr="00EB4168" w:rsidRDefault="00EB4168" w:rsidP="00C356CA">
      <w:pPr>
        <w:pStyle w:val="2f2"/>
        <w:spacing w:before="312" w:after="312"/>
      </w:pPr>
      <w:r w:rsidRPr="00EB4168">
        <w:t xml:space="preserve">       Network(EthTagId/MacAddrLen/MacAddr/IpAddrLen/IpAddr)  NextHop</w:t>
      </w:r>
    </w:p>
    <w:p w14:paraId="4BA4F0FA" w14:textId="1D478DFC" w:rsidR="00EB4168" w:rsidRPr="00EB4168" w:rsidRDefault="00EB4168" w:rsidP="00C356CA">
      <w:pPr>
        <w:pStyle w:val="2f2"/>
        <w:spacing w:before="312" w:after="312"/>
      </w:pPr>
      <w:r w:rsidRPr="00EB4168">
        <w:t xml:space="preserve"> *&gt;i    0:48:0000-0000-0010:0:0.0.0.0                              </w:t>
      </w:r>
      <w:r w:rsidR="00C356CA">
        <w:tab/>
      </w:r>
      <w:r w:rsidRPr="00EB4168">
        <w:t>10.0.3.3</w:t>
      </w:r>
    </w:p>
    <w:p w14:paraId="11BD8ADA" w14:textId="77777777" w:rsidR="00EB4168" w:rsidRPr="00EB4168" w:rsidRDefault="00EB4168" w:rsidP="00C356CA">
      <w:pPr>
        <w:pStyle w:val="2f2"/>
        <w:spacing w:before="312" w:after="312"/>
      </w:pPr>
      <w:r w:rsidRPr="00EB4168">
        <w:t xml:space="preserve"> *&gt;i    0:48:0000-0000-0010:32:172.16.1.254                        10.0.3.3</w:t>
      </w:r>
    </w:p>
    <w:p w14:paraId="2F84937B" w14:textId="6F835B04" w:rsidR="00EB4168" w:rsidRPr="00EB4168" w:rsidRDefault="00EB4168" w:rsidP="00C356CA">
      <w:pPr>
        <w:pStyle w:val="2f2"/>
        <w:spacing w:before="312" w:after="312"/>
      </w:pPr>
      <w:r w:rsidRPr="00EB4168">
        <w:t xml:space="preserve"> *&gt;i    </w:t>
      </w:r>
      <w:r w:rsidRPr="00C6257A">
        <w:rPr>
          <w:color w:val="C7000B"/>
        </w:rPr>
        <w:t xml:space="preserve">0:48:5489-9896-2e95:32:172.16.1.2 </w:t>
      </w:r>
      <w:r w:rsidRPr="00EB4168">
        <w:rPr>
          <w:color w:val="EC7061"/>
        </w:rPr>
        <w:t xml:space="preserve"> </w:t>
      </w:r>
      <w:r w:rsidRPr="00EB4168">
        <w:t xml:space="preserve">                        </w:t>
      </w:r>
      <w:r w:rsidR="00C356CA">
        <w:tab/>
      </w:r>
      <w:r w:rsidRPr="00EB4168">
        <w:t>10.0.3.3</w:t>
      </w:r>
    </w:p>
    <w:p w14:paraId="0C1A97B3" w14:textId="77777777" w:rsidR="00EB4168" w:rsidRPr="00EB4168" w:rsidRDefault="00EB4168" w:rsidP="00C356CA">
      <w:pPr>
        <w:pStyle w:val="2f2"/>
        <w:spacing w:before="312" w:after="312"/>
      </w:pPr>
      <w:r w:rsidRPr="00EB4168">
        <w:t xml:space="preserve"> Route Distinguisher: 23:20</w:t>
      </w:r>
    </w:p>
    <w:p w14:paraId="733A6279" w14:textId="77777777" w:rsidR="00EB4168" w:rsidRPr="00EB4168" w:rsidRDefault="00EB4168" w:rsidP="00C356CA">
      <w:pPr>
        <w:pStyle w:val="2f2"/>
        <w:spacing w:before="312" w:after="312"/>
      </w:pPr>
      <w:r w:rsidRPr="00EB4168">
        <w:t xml:space="preserve">       Network(EthTagId/MacAddrLen/MacAddr/IpAddrLen/IpAddr)  NextHop</w:t>
      </w:r>
    </w:p>
    <w:p w14:paraId="21E0C1DB" w14:textId="28E4E073" w:rsidR="00EB4168" w:rsidRPr="00EB4168" w:rsidRDefault="00EB4168" w:rsidP="00C356CA">
      <w:pPr>
        <w:pStyle w:val="2f2"/>
        <w:spacing w:before="312" w:after="312"/>
      </w:pPr>
      <w:r w:rsidRPr="00EB4168">
        <w:t xml:space="preserve"> *&gt;i    0:48:0000-0000-0020:0:0.0.0.0                              </w:t>
      </w:r>
      <w:r w:rsidR="00C356CA">
        <w:tab/>
      </w:r>
      <w:r w:rsidRPr="00EB4168">
        <w:t>10.0.3.3</w:t>
      </w:r>
    </w:p>
    <w:p w14:paraId="4679B8D0" w14:textId="77777777" w:rsidR="00EB4168" w:rsidRPr="00EB4168" w:rsidRDefault="00EB4168" w:rsidP="00C356CA">
      <w:pPr>
        <w:pStyle w:val="2f2"/>
        <w:spacing w:before="312" w:after="312"/>
      </w:pPr>
      <w:r w:rsidRPr="00EB4168">
        <w:t xml:space="preserve"> *&gt;i    0:48:0000-0000-0020:32:172.16.2.254                        10.0.3.3</w:t>
      </w:r>
    </w:p>
    <w:p w14:paraId="46B3DDA0" w14:textId="77777777" w:rsidR="00EB4168" w:rsidRPr="00EB4168" w:rsidRDefault="00EB4168" w:rsidP="0038023D">
      <w:pPr>
        <w:pStyle w:val="1e"/>
      </w:pPr>
      <w:r w:rsidRPr="00EB4168">
        <w:t>The command output shows that there is a Type 2 route from 10.0.3.3, which contains the MAC address of PC2.</w:t>
      </w:r>
    </w:p>
    <w:p w14:paraId="7D4A29B3" w14:textId="77777777" w:rsidR="00EB4168" w:rsidRPr="00EB4168" w:rsidRDefault="00EB4168" w:rsidP="0038023D">
      <w:pPr>
        <w:pStyle w:val="1e"/>
      </w:pPr>
      <w:r w:rsidRPr="00EB4168">
        <w:t># Check detailed information about this Type 2 route.</w:t>
      </w:r>
    </w:p>
    <w:p w14:paraId="212EAB6B" w14:textId="77777777" w:rsidR="00EB4168" w:rsidRPr="00EB4168" w:rsidRDefault="00EB4168" w:rsidP="00C356CA">
      <w:pPr>
        <w:pStyle w:val="2f2"/>
        <w:spacing w:before="312" w:after="312"/>
      </w:pPr>
      <w:r w:rsidRPr="00EB4168">
        <w:t>&lt;SW1&gt;display bgp evpn all routing-table mac-route 0:48:5489-9896-2e95:32:172.16.1.2</w:t>
      </w:r>
    </w:p>
    <w:p w14:paraId="1672F739" w14:textId="77777777" w:rsidR="00EB4168" w:rsidRPr="00EB4168" w:rsidRDefault="00EB4168" w:rsidP="00C356CA">
      <w:pPr>
        <w:pStyle w:val="2f2"/>
        <w:spacing w:before="312" w:after="312"/>
      </w:pPr>
      <w:r w:rsidRPr="00EB4168">
        <w:t xml:space="preserve"> BGP local router ID : 10.0.1.1</w:t>
      </w:r>
    </w:p>
    <w:p w14:paraId="538306E5" w14:textId="77777777" w:rsidR="00EB4168" w:rsidRPr="00EB4168" w:rsidRDefault="00EB4168" w:rsidP="00C356CA">
      <w:pPr>
        <w:pStyle w:val="2f2"/>
        <w:spacing w:before="312" w:after="312"/>
      </w:pPr>
      <w:r w:rsidRPr="00EB4168">
        <w:t xml:space="preserve"> Local AS number : 100</w:t>
      </w:r>
    </w:p>
    <w:p w14:paraId="64AC5A14" w14:textId="77777777" w:rsidR="00EB4168" w:rsidRPr="00EB4168" w:rsidRDefault="00EB4168" w:rsidP="00C356CA">
      <w:pPr>
        <w:pStyle w:val="2f2"/>
        <w:spacing w:before="312" w:after="312"/>
      </w:pPr>
      <w:r w:rsidRPr="00EB4168">
        <w:t xml:space="preserve"> Total routes of Route Distinguisher(23:10): 1</w:t>
      </w:r>
    </w:p>
    <w:p w14:paraId="430897C5" w14:textId="77777777" w:rsidR="00EB4168" w:rsidRPr="00EB4168" w:rsidRDefault="00EB4168" w:rsidP="00C356CA">
      <w:pPr>
        <w:pStyle w:val="2f2"/>
        <w:spacing w:before="312" w:after="312"/>
      </w:pPr>
      <w:r w:rsidRPr="00EB4168">
        <w:t xml:space="preserve"> BGP routing table entry information of 0:48:5489-9896-2e95:32:172.16.1.2:</w:t>
      </w:r>
    </w:p>
    <w:p w14:paraId="3BB326A0" w14:textId="77777777" w:rsidR="00EB4168" w:rsidRPr="00EB4168" w:rsidRDefault="00EB4168" w:rsidP="00C356CA">
      <w:pPr>
        <w:pStyle w:val="2f2"/>
        <w:spacing w:before="312" w:after="312"/>
      </w:pPr>
      <w:r w:rsidRPr="00EB4168">
        <w:t xml:space="preserve"> Label information (Received/Applied): 1000 1020/NULL</w:t>
      </w:r>
    </w:p>
    <w:p w14:paraId="62DD9B98" w14:textId="77777777" w:rsidR="00EB4168" w:rsidRPr="00EB4168" w:rsidRDefault="00EB4168" w:rsidP="00C356CA">
      <w:pPr>
        <w:pStyle w:val="2f2"/>
        <w:spacing w:before="312" w:after="312"/>
      </w:pPr>
      <w:r w:rsidRPr="00EB4168">
        <w:t xml:space="preserve"> From: 10.0.3.3 (10.0.3.3) </w:t>
      </w:r>
    </w:p>
    <w:p w14:paraId="6AA6FD65" w14:textId="77777777" w:rsidR="00EB4168" w:rsidRPr="00EB4168" w:rsidRDefault="00EB4168" w:rsidP="00C356CA">
      <w:pPr>
        <w:pStyle w:val="2f2"/>
        <w:spacing w:before="312" w:after="312"/>
      </w:pPr>
      <w:r w:rsidRPr="00EB4168">
        <w:t xml:space="preserve"> Route Duration: 0d01h29m04s</w:t>
      </w:r>
    </w:p>
    <w:p w14:paraId="2353EA1A" w14:textId="77777777" w:rsidR="00EB4168" w:rsidRPr="00EB4168" w:rsidRDefault="00EB4168" w:rsidP="00C356CA">
      <w:pPr>
        <w:pStyle w:val="2f2"/>
        <w:spacing w:before="312" w:after="312"/>
      </w:pPr>
      <w:r w:rsidRPr="00EB4168">
        <w:t xml:space="preserve"> Relay IP Nexthop: 10.0.12.2</w:t>
      </w:r>
    </w:p>
    <w:p w14:paraId="6548BC30" w14:textId="77777777" w:rsidR="00EB4168" w:rsidRPr="00EB4168" w:rsidRDefault="00EB4168" w:rsidP="00C356CA">
      <w:pPr>
        <w:pStyle w:val="2f2"/>
        <w:spacing w:before="312" w:after="312"/>
      </w:pPr>
      <w:r w:rsidRPr="00EB4168">
        <w:t xml:space="preserve"> Relay Tunnel Out-Interface: VXLAN</w:t>
      </w:r>
    </w:p>
    <w:p w14:paraId="326867FD" w14:textId="77777777" w:rsidR="00EB4168" w:rsidRPr="00EB4168" w:rsidRDefault="00EB4168" w:rsidP="00C356CA">
      <w:pPr>
        <w:pStyle w:val="2f2"/>
        <w:spacing w:before="312" w:after="312"/>
      </w:pPr>
      <w:r w:rsidRPr="00EB4168">
        <w:t xml:space="preserve"> Original nexthop: 10.0.3.3</w:t>
      </w:r>
    </w:p>
    <w:p w14:paraId="6A6A139F" w14:textId="77777777" w:rsidR="00EB4168" w:rsidRPr="00EB4168" w:rsidRDefault="00EB4168" w:rsidP="00C356CA">
      <w:pPr>
        <w:pStyle w:val="2f2"/>
        <w:spacing w:before="312" w:after="312"/>
      </w:pPr>
      <w:r w:rsidRPr="00EB4168">
        <w:t xml:space="preserve"> Qos information : 0x0</w:t>
      </w:r>
    </w:p>
    <w:p w14:paraId="027FBC3E" w14:textId="77777777" w:rsidR="00EB4168" w:rsidRPr="00EB4168" w:rsidRDefault="00EB4168" w:rsidP="00C356CA">
      <w:pPr>
        <w:pStyle w:val="2f2"/>
        <w:spacing w:before="312" w:after="312"/>
      </w:pPr>
      <w:r w:rsidRPr="00EB4168">
        <w:t xml:space="preserve"> Ext-Community: RT &lt;213 : 10&gt;, RT &lt;313 : 12&gt;, Tunnel Type &lt;VxLan&gt;, Router's MAC </w:t>
      </w:r>
    </w:p>
    <w:p w14:paraId="79654533" w14:textId="77777777" w:rsidR="00EB4168" w:rsidRPr="00C6257A" w:rsidRDefault="00EB4168" w:rsidP="00C356CA">
      <w:pPr>
        <w:pStyle w:val="2f2"/>
        <w:spacing w:before="312" w:after="312"/>
        <w:rPr>
          <w:color w:val="C7000B"/>
        </w:rPr>
      </w:pPr>
      <w:r w:rsidRPr="00C6257A">
        <w:rPr>
          <w:color w:val="C7000B"/>
        </w:rPr>
        <w:t>&lt;707b-e82a-0b83&gt;</w:t>
      </w:r>
    </w:p>
    <w:p w14:paraId="3D1CBBF4" w14:textId="77777777" w:rsidR="00EB4168" w:rsidRPr="00EB4168" w:rsidRDefault="00EB4168" w:rsidP="00C356CA">
      <w:pPr>
        <w:pStyle w:val="2f2"/>
        <w:spacing w:before="312" w:after="312"/>
      </w:pPr>
      <w:r w:rsidRPr="00EB4168">
        <w:t xml:space="preserve"> AS-path Nil, origin incomplete, localpref 100, pref-val 0, valid, internal, best, select, pre 255, IGP cost 2</w:t>
      </w:r>
    </w:p>
    <w:p w14:paraId="126344F4" w14:textId="77777777" w:rsidR="00EB4168" w:rsidRPr="00EB4168" w:rsidRDefault="00EB4168" w:rsidP="00C356CA">
      <w:pPr>
        <w:pStyle w:val="2f2"/>
        <w:spacing w:before="312" w:after="312"/>
      </w:pPr>
      <w:r w:rsidRPr="00EB4168">
        <w:t xml:space="preserve"> Route Type: 2 (MAC Advertisement Route)</w:t>
      </w:r>
    </w:p>
    <w:p w14:paraId="0558F8CB" w14:textId="77777777" w:rsidR="00EB4168" w:rsidRPr="00EB4168" w:rsidRDefault="00EB4168" w:rsidP="00C356CA">
      <w:pPr>
        <w:pStyle w:val="2f2"/>
        <w:spacing w:before="312" w:after="312"/>
      </w:pPr>
      <w:r w:rsidRPr="00EB4168">
        <w:t xml:space="preserve"> Ethernet Tag ID: 0, </w:t>
      </w:r>
      <w:r w:rsidRPr="00C6257A">
        <w:rPr>
          <w:color w:val="C7000B"/>
        </w:rPr>
        <w:t xml:space="preserve">MAC Address/Len: 5489-9896-2e95/48, IP Address/Len: 172.16.1.2/32, </w:t>
      </w:r>
      <w:r w:rsidRPr="00EB4168">
        <w:t>ESI:0000.0000.0000.0000.0000</w:t>
      </w:r>
    </w:p>
    <w:p w14:paraId="414D4768" w14:textId="77777777" w:rsidR="00EB4168" w:rsidRPr="00EB4168" w:rsidRDefault="00EB4168" w:rsidP="00C356CA">
      <w:pPr>
        <w:pStyle w:val="2f2"/>
        <w:spacing w:before="312" w:after="312"/>
      </w:pPr>
      <w:r w:rsidRPr="00EB4168">
        <w:t xml:space="preserve"> Not advertised to any peer yet</w:t>
      </w:r>
    </w:p>
    <w:p w14:paraId="4CB93B72" w14:textId="77777777" w:rsidR="00EB4168" w:rsidRPr="00EB4168" w:rsidRDefault="00EB4168" w:rsidP="0038023D">
      <w:pPr>
        <w:pStyle w:val="1e"/>
      </w:pPr>
      <w:r w:rsidRPr="00EB4168">
        <w:t>In the label information of this Type 2 route, it is found that the first VXLAN VNI is L2 VNI (1000) and the second VXLAN VNI is L3 VNI (1020). The RT values a</w:t>
      </w:r>
      <w:r w:rsidRPr="00EB4168">
        <w:rPr>
          <w:szCs w:val="21"/>
        </w:rPr>
        <w:t xml:space="preserve">re </w:t>
      </w:r>
      <w:r w:rsidRPr="00C6257A">
        <w:rPr>
          <w:color w:val="C7000B"/>
        </w:rPr>
        <w:t>213:10</w:t>
      </w:r>
      <w:r w:rsidRPr="00C6257A">
        <w:t xml:space="preserve"> </w:t>
      </w:r>
      <w:r w:rsidRPr="00EB4168">
        <w:rPr>
          <w:szCs w:val="21"/>
        </w:rPr>
        <w:t>a</w:t>
      </w:r>
      <w:r w:rsidRPr="00EB4168">
        <w:t>nd 313:12.</w:t>
      </w:r>
    </w:p>
    <w:p w14:paraId="792A5602" w14:textId="77777777" w:rsidR="00EB4168" w:rsidRPr="00EB4168" w:rsidRDefault="00EB4168" w:rsidP="0038023D">
      <w:pPr>
        <w:pStyle w:val="1e"/>
      </w:pPr>
      <w:r w:rsidRPr="00EB4168">
        <w:t xml:space="preserve">This route is generated by SW3 based on the host ARP information in BD 10. (After the </w:t>
      </w:r>
      <w:r w:rsidRPr="00EB4168">
        <w:rPr>
          <w:b/>
        </w:rPr>
        <w:t>arp collect host enable</w:t>
      </w:r>
      <w:r w:rsidRPr="00EB4168">
        <w:t xml:space="preserve"> command is run on the VBDIF interface, SW3 converts the learned ARP information of a downstream terminal into an EVPN Type 2 route and sends the route out.) The route carries the host IP address, host MAC address, L2 VNI, and L3 VNI.</w:t>
      </w:r>
    </w:p>
    <w:p w14:paraId="68328382" w14:textId="77777777" w:rsidR="00EB4168" w:rsidRPr="00EB4168" w:rsidRDefault="00EB4168" w:rsidP="0038023D">
      <w:pPr>
        <w:pStyle w:val="1e"/>
      </w:pPr>
      <w:r w:rsidRPr="00EB4168">
        <w:t>At this moment, SW1 performs L2 forwarding. That is, SW1 encapsulates the data frame into the VXLAN header based on the result of searching the MAC address table, and then forwards the VXLAN packet to SW3. The VNI carried in the VXLAN packet is L2 VNI, which is the VNI (1000) bound to BD 10.</w:t>
      </w:r>
    </w:p>
    <w:p w14:paraId="74EC0AEF" w14:textId="77777777" w:rsidR="00EB4168" w:rsidRPr="00EB4168" w:rsidRDefault="00EB4168" w:rsidP="0038023D">
      <w:pPr>
        <w:pStyle w:val="1e"/>
      </w:pPr>
      <w:r w:rsidRPr="00EB4168">
        <w:t># On SW3, perform mirroring to obtain the packets of ICMP request from PC1.</w:t>
      </w:r>
    </w:p>
    <w:p w14:paraId="1E6C6491" w14:textId="77777777" w:rsidR="00EB4168" w:rsidRPr="00EB4168" w:rsidRDefault="00EB4168" w:rsidP="00C356CA">
      <w:pPr>
        <w:pStyle w:val="2f2"/>
        <w:spacing w:before="312" w:after="312"/>
      </w:pPr>
      <w:r w:rsidRPr="00EB4168">
        <w:t>Ethernet II, Src: HuaweiTe_43:27:7d (70:7b:e8:43:27:7d), Dst: HuaweiTe_2a:0b:83 (70:7b:e8:2a:0b:83)</w:t>
      </w:r>
    </w:p>
    <w:p w14:paraId="3F5ADE53" w14:textId="77777777" w:rsidR="00EB4168" w:rsidRPr="00EB4168" w:rsidRDefault="00EB4168" w:rsidP="00C356CA">
      <w:pPr>
        <w:pStyle w:val="2f2"/>
        <w:spacing w:before="312" w:after="312"/>
      </w:pPr>
      <w:r w:rsidRPr="00EB4168">
        <w:t>802.1Q Virtual LAN, PRI: 0, DEI: 0, ID: 23</w:t>
      </w:r>
    </w:p>
    <w:p w14:paraId="1C0FF337" w14:textId="77777777" w:rsidR="00EB4168" w:rsidRPr="00EB4168" w:rsidRDefault="00EB4168" w:rsidP="00C356CA">
      <w:pPr>
        <w:pStyle w:val="2f2"/>
        <w:spacing w:before="312" w:after="312"/>
      </w:pPr>
      <w:r w:rsidRPr="00EB4168">
        <w:t>Internet Protocol Version 4, Src: 10.0.1.1, Dst: 10.0.3.3</w:t>
      </w:r>
    </w:p>
    <w:p w14:paraId="2AF24F63" w14:textId="77777777" w:rsidR="00EB4168" w:rsidRPr="00EB4168" w:rsidRDefault="00EB4168" w:rsidP="00C356CA">
      <w:pPr>
        <w:pStyle w:val="2f2"/>
        <w:spacing w:before="312" w:after="312"/>
      </w:pPr>
      <w:r w:rsidRPr="00EB4168">
        <w:t>User Datagram Protocol, Src Port: 4789, Dst Port: 4789</w:t>
      </w:r>
    </w:p>
    <w:p w14:paraId="2CDC4A9B" w14:textId="77777777" w:rsidR="00EB4168" w:rsidRPr="00EB4168" w:rsidRDefault="00EB4168" w:rsidP="00C356CA">
      <w:pPr>
        <w:pStyle w:val="2f2"/>
        <w:spacing w:before="312" w:after="312"/>
      </w:pPr>
      <w:r w:rsidRPr="00EB4168">
        <w:t>Virtual eXtensible Local Area Network</w:t>
      </w:r>
    </w:p>
    <w:p w14:paraId="1A26D448" w14:textId="77777777" w:rsidR="00EB4168" w:rsidRPr="00EB4168" w:rsidRDefault="00EB4168" w:rsidP="00C356CA">
      <w:pPr>
        <w:pStyle w:val="2f2"/>
        <w:spacing w:before="312" w:after="312"/>
      </w:pPr>
      <w:r w:rsidRPr="00EB4168">
        <w:t xml:space="preserve">    Flags: 0x0800, VXLAN Network ID (VNI)</w:t>
      </w:r>
    </w:p>
    <w:p w14:paraId="5EAA9BEE" w14:textId="77777777" w:rsidR="00EB4168" w:rsidRPr="00EB4168" w:rsidRDefault="00EB4168" w:rsidP="00C356CA">
      <w:pPr>
        <w:pStyle w:val="2f2"/>
        <w:spacing w:before="312" w:after="312"/>
      </w:pPr>
      <w:r w:rsidRPr="00EB4168">
        <w:t xml:space="preserve">    Group Policy ID: 0</w:t>
      </w:r>
    </w:p>
    <w:p w14:paraId="522CE821" w14:textId="77777777" w:rsidR="00EB4168" w:rsidRPr="00EB4168" w:rsidRDefault="00EB4168" w:rsidP="00C356CA">
      <w:pPr>
        <w:pStyle w:val="2f2"/>
        <w:spacing w:before="312" w:after="312"/>
      </w:pPr>
      <w:r w:rsidRPr="00EB4168">
        <w:t xml:space="preserve">    VXLAN Network Identifier (VN</w:t>
      </w:r>
      <w:r w:rsidRPr="00C6257A">
        <w:t>I)</w:t>
      </w:r>
      <w:r w:rsidRPr="00C6257A">
        <w:rPr>
          <w:color w:val="C7000B"/>
        </w:rPr>
        <w:t>: 1000</w:t>
      </w:r>
    </w:p>
    <w:p w14:paraId="1FD21EB2" w14:textId="77777777" w:rsidR="00EB4168" w:rsidRPr="00EB4168" w:rsidRDefault="00EB4168" w:rsidP="00C356CA">
      <w:pPr>
        <w:pStyle w:val="2f2"/>
        <w:spacing w:before="312" w:after="312"/>
      </w:pPr>
      <w:r w:rsidRPr="00EB4168">
        <w:t xml:space="preserve">    Reserved: 0</w:t>
      </w:r>
    </w:p>
    <w:p w14:paraId="5AF04AEF" w14:textId="77777777" w:rsidR="00EB4168" w:rsidRPr="00C6257A" w:rsidRDefault="00EB4168" w:rsidP="00C356CA">
      <w:pPr>
        <w:pStyle w:val="2f2"/>
        <w:spacing w:before="312" w:after="312"/>
        <w:rPr>
          <w:color w:val="C7000B"/>
        </w:rPr>
      </w:pPr>
      <w:r w:rsidRPr="00EB4168">
        <w:t xml:space="preserve">Ethernet II, Src: HuaweiTe_8d:3e:41 (54:89:98:8d:3e:41), Dst: HuaweiTe_96:2e:95 </w:t>
      </w:r>
      <w:r w:rsidRPr="00C6257A">
        <w:rPr>
          <w:color w:val="C7000B"/>
        </w:rPr>
        <w:t>(54:89:98:96:2e:95)</w:t>
      </w:r>
    </w:p>
    <w:p w14:paraId="4F779C79" w14:textId="77777777" w:rsidR="00EB4168" w:rsidRPr="00EB4168" w:rsidRDefault="00EB4168" w:rsidP="00C356CA">
      <w:pPr>
        <w:pStyle w:val="2f2"/>
        <w:spacing w:before="312" w:after="312"/>
      </w:pPr>
      <w:r w:rsidRPr="00EB4168">
        <w:t xml:space="preserve">Internet Protocol Version 4, </w:t>
      </w:r>
      <w:r w:rsidRPr="00C6257A">
        <w:rPr>
          <w:color w:val="C7000B"/>
        </w:rPr>
        <w:t>Src: 172.16.1.1, Dst: 172.16.1.2</w:t>
      </w:r>
    </w:p>
    <w:p w14:paraId="3ABAAC24" w14:textId="77777777" w:rsidR="00EB4168" w:rsidRPr="00EB4168" w:rsidRDefault="00EB4168" w:rsidP="00C356CA">
      <w:pPr>
        <w:pStyle w:val="2f2"/>
        <w:spacing w:before="312" w:after="312"/>
      </w:pPr>
      <w:r w:rsidRPr="00EB4168">
        <w:t>Internet Control Message Protocol</w:t>
      </w:r>
    </w:p>
    <w:p w14:paraId="266AC748" w14:textId="77777777" w:rsidR="00EB4168" w:rsidRPr="00EB4168" w:rsidRDefault="00EB4168" w:rsidP="0038023D">
      <w:pPr>
        <w:pStyle w:val="1e"/>
      </w:pPr>
      <w:r w:rsidRPr="00EB4168">
        <w:t>The command output shows that the VNI in the VXLAN header is 1000 and the destination MAC address is 54:89:98:96:2e:95, which are the same as those in intra-subnet communication when a VXLAN tunnel is manually established.</w:t>
      </w:r>
    </w:p>
    <w:p w14:paraId="696BE5B4" w14:textId="77777777" w:rsidR="00EB4168" w:rsidRPr="00EB4168" w:rsidRDefault="00EB4168" w:rsidP="0038023D">
      <w:pPr>
        <w:pStyle w:val="1e"/>
      </w:pPr>
      <w:r w:rsidRPr="00EB4168">
        <w:t>After receiving the data frame, SW3 checks the destination MAC address in the outer data frame and determines that it needs to decapsulate the data frame locally. SW3 then finds that the network-layer destination IP address is the IP address of its Loopback0 interface. Subsequently, SW3 further parses the data frame to check the upper-layer data, and based on VXLAN VNI 1000, determines that it needs to process the packet in BD 10. After that, SW3 checks the destination MAC address of the inner data frame, finding that the destination MAC address is 54:89:98:96:2e:95, which is not the MAC address of any local Layer 3 interface. SW3 then searches the MAC address table in BD 10. According to the search result, SW3 forwards the packet to ACC-2, which then sends it to PC2.</w:t>
      </w:r>
    </w:p>
    <w:p w14:paraId="6B580E58" w14:textId="77777777" w:rsidR="00EB4168" w:rsidRPr="00EB4168" w:rsidRDefault="00EB4168" w:rsidP="0038023D">
      <w:pPr>
        <w:pStyle w:val="1e"/>
      </w:pPr>
      <w:r w:rsidRPr="00EB4168">
        <w:t># Analyze the process of communication between PC1 and PC3 (which is inter-subnet communication).</w:t>
      </w:r>
    </w:p>
    <w:p w14:paraId="2C2B2BA6" w14:textId="77777777" w:rsidR="00EB4168" w:rsidRPr="00EB4168" w:rsidRDefault="00EB4168" w:rsidP="00C356CA">
      <w:pPr>
        <w:pStyle w:val="2f2"/>
        <w:spacing w:before="312" w:after="312"/>
      </w:pPr>
      <w:r w:rsidRPr="00EB4168">
        <w:t>[SW1]display ip routing-table vpn-instance SW1_VPN_10_20 172.16.2.2</w:t>
      </w:r>
    </w:p>
    <w:p w14:paraId="0F364584" w14:textId="77777777" w:rsidR="00EB4168" w:rsidRPr="00EB4168" w:rsidRDefault="00EB4168" w:rsidP="00C356CA">
      <w:pPr>
        <w:pStyle w:val="2f2"/>
        <w:spacing w:before="312" w:after="312"/>
      </w:pPr>
      <w:r w:rsidRPr="00EB4168">
        <w:t>Proto: Protocol        Pre: Preference</w:t>
      </w:r>
    </w:p>
    <w:p w14:paraId="301593FF" w14:textId="77777777" w:rsidR="00EB4168" w:rsidRPr="00EB4168" w:rsidRDefault="00EB4168" w:rsidP="00C356CA">
      <w:pPr>
        <w:pStyle w:val="2f2"/>
        <w:spacing w:before="312" w:after="312"/>
      </w:pPr>
      <w:r w:rsidRPr="00EB4168">
        <w:t>Route Flags: R - relay, D - download to fib, T - to vpn-instance, B - black hole route</w:t>
      </w:r>
    </w:p>
    <w:p w14:paraId="46DB7C92" w14:textId="77777777" w:rsidR="00EB4168" w:rsidRPr="00EB4168" w:rsidRDefault="00EB4168" w:rsidP="00C356CA">
      <w:pPr>
        <w:pStyle w:val="2f2"/>
        <w:spacing w:before="312" w:after="312"/>
      </w:pPr>
      <w:r w:rsidRPr="00EB4168">
        <w:t>------------------------------------------------------------------------------</w:t>
      </w:r>
    </w:p>
    <w:p w14:paraId="6D46CC32" w14:textId="77777777" w:rsidR="00EB4168" w:rsidRPr="00EB4168" w:rsidRDefault="00EB4168" w:rsidP="00C356CA">
      <w:pPr>
        <w:pStyle w:val="2f2"/>
        <w:spacing w:before="312" w:after="312"/>
      </w:pPr>
      <w:r w:rsidRPr="00EB4168">
        <w:t>Routing Table : SW1_VPN_10_20</w:t>
      </w:r>
    </w:p>
    <w:p w14:paraId="50148E3A" w14:textId="77777777" w:rsidR="00EB4168" w:rsidRPr="00EB4168" w:rsidRDefault="00EB4168" w:rsidP="00C356CA">
      <w:pPr>
        <w:pStyle w:val="2f2"/>
        <w:spacing w:before="312" w:after="312"/>
      </w:pPr>
      <w:r w:rsidRPr="00EB4168">
        <w:t>Summary Count : 1</w:t>
      </w:r>
    </w:p>
    <w:p w14:paraId="3FA12ED9" w14:textId="77777777" w:rsidR="00EB4168" w:rsidRPr="00EB4168" w:rsidRDefault="00EB4168" w:rsidP="00C356CA">
      <w:pPr>
        <w:pStyle w:val="2f2"/>
        <w:spacing w:before="312" w:after="312"/>
      </w:pPr>
      <w:r w:rsidRPr="00EB4168">
        <w:t>Destination/Mask    Proto    Pre  Cost        Flags NextHop         Interface</w:t>
      </w:r>
    </w:p>
    <w:p w14:paraId="258F0444" w14:textId="77777777" w:rsidR="00EB4168" w:rsidRPr="00EB4168" w:rsidRDefault="00EB4168" w:rsidP="00C356CA">
      <w:pPr>
        <w:pStyle w:val="2f2"/>
        <w:spacing w:before="312" w:after="312"/>
      </w:pPr>
      <w:r w:rsidRPr="00EB4168">
        <w:t xml:space="preserve">     </w:t>
      </w:r>
      <w:r w:rsidRPr="00C6257A">
        <w:rPr>
          <w:color w:val="C7000B"/>
        </w:rPr>
        <w:t>172.16.2.2/32</w:t>
      </w:r>
      <w:r w:rsidRPr="00EB4168">
        <w:t xml:space="preserve">   IBGP    255  0         RD   10.0.3.3           </w:t>
      </w:r>
      <w:r w:rsidRPr="00C6257A">
        <w:rPr>
          <w:color w:val="C7000B"/>
        </w:rPr>
        <w:t xml:space="preserve">VXLAN </w:t>
      </w:r>
    </w:p>
    <w:p w14:paraId="7AA3587A" w14:textId="7A13B695" w:rsidR="00EB4168" w:rsidRPr="00EB4168" w:rsidRDefault="00EB4168" w:rsidP="0038023D">
      <w:pPr>
        <w:pStyle w:val="1e"/>
      </w:pPr>
      <w:r w:rsidRPr="00EB4168">
        <w:t>PC1 and PC3 communicate across subnets. PC1 sends packets to the gateway (VBDIF 10). In this case, the destination MAC address is 0000-0000-0010, which is the MAC address of any local interface on SW1. Then, SW1 checks the network-layer destination IP address, finding that the IP address is not the IP address of a local interface, so SW1 proceeds to search the routing table.</w:t>
      </w:r>
    </w:p>
    <w:p w14:paraId="67862DDD" w14:textId="587A321D" w:rsidR="00EB4168" w:rsidRPr="00EB4168" w:rsidRDefault="00EB4168" w:rsidP="0038023D">
      <w:pPr>
        <w:pStyle w:val="1e"/>
      </w:pPr>
      <w:r w:rsidRPr="00EB4168">
        <w:t xml:space="preserve">Because the Layer 3 interface (VBDIF 10) that receives packets is bound to the IP VPN instance </w:t>
      </w:r>
      <w:r w:rsidRPr="00EB4168">
        <w:rPr>
          <w:b/>
        </w:rPr>
        <w:t>SW1_VPN_10_20</w:t>
      </w:r>
      <w:r w:rsidRPr="00EB4168">
        <w:t>, SW1 searches for a route in the IP VPN instance. The search result is an IBGP route with the next hop being 10.0.3.3 and outbound interface being the logical interface VXLAN. In this case, SW1 encapsulates the data frame in the VXLAN header and sends it to 10.0.3.3. The value of VNI in the VXLAN header is determined by checking the BGP EVPN routing entry.</w:t>
      </w:r>
    </w:p>
    <w:p w14:paraId="219A66B5" w14:textId="77777777" w:rsidR="00EB4168" w:rsidRPr="00EB4168" w:rsidRDefault="00EB4168" w:rsidP="0038023D">
      <w:pPr>
        <w:pStyle w:val="1e"/>
      </w:pPr>
      <w:r w:rsidRPr="00EB4168">
        <w:t># Check BGP VPNv4 routes on SW1.</w:t>
      </w:r>
    </w:p>
    <w:p w14:paraId="3B62E50D" w14:textId="77777777" w:rsidR="00EB4168" w:rsidRPr="00EB4168" w:rsidRDefault="00EB4168" w:rsidP="00C356CA">
      <w:pPr>
        <w:pStyle w:val="2f2"/>
        <w:spacing w:before="312" w:after="312"/>
      </w:pPr>
      <w:r w:rsidRPr="00EB4168">
        <w:t>[SW1]display bgp vpnv4 vpn-instance SW1_VPN_10_20 routing-table 172.16.2.2</w:t>
      </w:r>
    </w:p>
    <w:p w14:paraId="5BF9FF82" w14:textId="77777777" w:rsidR="00EB4168" w:rsidRPr="00EB4168" w:rsidRDefault="00EB4168" w:rsidP="00C356CA">
      <w:pPr>
        <w:pStyle w:val="2f2"/>
        <w:spacing w:before="312" w:after="312"/>
      </w:pPr>
      <w:r w:rsidRPr="00EB4168">
        <w:t xml:space="preserve"> BGP local router ID : 10.0.1.1</w:t>
      </w:r>
    </w:p>
    <w:p w14:paraId="20CC0BA0" w14:textId="77777777" w:rsidR="00EB4168" w:rsidRPr="00EB4168" w:rsidRDefault="00EB4168" w:rsidP="00C356CA">
      <w:pPr>
        <w:pStyle w:val="2f2"/>
        <w:spacing w:before="312" w:after="312"/>
      </w:pPr>
      <w:r w:rsidRPr="00EB4168">
        <w:t xml:space="preserve"> Local AS number : 100</w:t>
      </w:r>
    </w:p>
    <w:p w14:paraId="4EE6B418" w14:textId="77777777" w:rsidR="00EB4168" w:rsidRPr="00EB4168" w:rsidRDefault="00EB4168" w:rsidP="00C356CA">
      <w:pPr>
        <w:pStyle w:val="2f2"/>
        <w:spacing w:before="312" w:after="312"/>
      </w:pPr>
      <w:r w:rsidRPr="00EB4168">
        <w:t xml:space="preserve"> VPN-Instance SW1_VPN_10_20, Router ID 10.0.1.1:</w:t>
      </w:r>
    </w:p>
    <w:p w14:paraId="0397D4B0" w14:textId="77777777" w:rsidR="00EB4168" w:rsidRPr="00EB4168" w:rsidRDefault="00EB4168" w:rsidP="00C356CA">
      <w:pPr>
        <w:pStyle w:val="2f2"/>
        <w:spacing w:before="312" w:after="312"/>
      </w:pPr>
      <w:r w:rsidRPr="00EB4168">
        <w:t xml:space="preserve"> Paths:   1 available, 1 best, 1 select, 0 best-external, 0 add-path</w:t>
      </w:r>
    </w:p>
    <w:p w14:paraId="72C720DA" w14:textId="77777777" w:rsidR="00EB4168" w:rsidRPr="00EB4168" w:rsidRDefault="00EB4168" w:rsidP="00C356CA">
      <w:pPr>
        <w:pStyle w:val="2f2"/>
        <w:spacing w:before="312" w:after="312"/>
      </w:pPr>
      <w:r w:rsidRPr="00EB4168">
        <w:t xml:space="preserve"> BGP routing table entry information of 172.16.2.2/32:</w:t>
      </w:r>
    </w:p>
    <w:p w14:paraId="5C443EE2" w14:textId="77777777" w:rsidR="00EB4168" w:rsidRPr="00EB4168" w:rsidRDefault="00EB4168" w:rsidP="00C356CA">
      <w:pPr>
        <w:pStyle w:val="2f2"/>
        <w:spacing w:before="312" w:after="312"/>
      </w:pPr>
      <w:r w:rsidRPr="00EB4168">
        <w:t xml:space="preserve"> Route Distinguisher: 31:12</w:t>
      </w:r>
    </w:p>
    <w:p w14:paraId="412D4F53" w14:textId="77777777" w:rsidR="00EB4168" w:rsidRPr="00EB4168" w:rsidRDefault="00EB4168" w:rsidP="00C356CA">
      <w:pPr>
        <w:pStyle w:val="2f2"/>
        <w:spacing w:before="312" w:after="312"/>
      </w:pPr>
      <w:r w:rsidRPr="00EB4168">
        <w:t xml:space="preserve"> Evpn route: </w:t>
      </w:r>
      <w:r w:rsidRPr="00C6257A">
        <w:rPr>
          <w:color w:val="C7000B"/>
        </w:rPr>
        <w:t>Type 2, irb</w:t>
      </w:r>
    </w:p>
    <w:p w14:paraId="0248FA39" w14:textId="77777777" w:rsidR="00EB4168" w:rsidRPr="00EB4168" w:rsidRDefault="00EB4168" w:rsidP="00C356CA">
      <w:pPr>
        <w:pStyle w:val="2f2"/>
        <w:spacing w:before="312" w:after="312"/>
      </w:pPr>
      <w:r w:rsidRPr="00EB4168">
        <w:t xml:space="preserve"> Label information (Received/Applied): 1020/NULL</w:t>
      </w:r>
    </w:p>
    <w:p w14:paraId="44B412BB" w14:textId="77777777" w:rsidR="00EB4168" w:rsidRPr="00EB4168" w:rsidRDefault="00EB4168" w:rsidP="00C356CA">
      <w:pPr>
        <w:pStyle w:val="2f2"/>
        <w:spacing w:before="312" w:after="312"/>
      </w:pPr>
      <w:r w:rsidRPr="00EB4168">
        <w:t xml:space="preserve"> From: 10.0.3.3 (10.0.3.3)  </w:t>
      </w:r>
    </w:p>
    <w:p w14:paraId="4B3F685A" w14:textId="77777777" w:rsidR="00EB4168" w:rsidRPr="00EB4168" w:rsidRDefault="00EB4168" w:rsidP="00C356CA">
      <w:pPr>
        <w:pStyle w:val="2f2"/>
        <w:spacing w:before="312" w:after="312"/>
      </w:pPr>
      <w:r w:rsidRPr="00EB4168">
        <w:t xml:space="preserve"> Route Duration: 0d00h10m43s</w:t>
      </w:r>
    </w:p>
    <w:p w14:paraId="5A931C0F" w14:textId="77777777" w:rsidR="00EB4168" w:rsidRPr="00EB4168" w:rsidRDefault="00EB4168" w:rsidP="00C356CA">
      <w:pPr>
        <w:pStyle w:val="2f2"/>
        <w:spacing w:before="312" w:after="312"/>
      </w:pPr>
      <w:r w:rsidRPr="00EB4168">
        <w:t xml:space="preserve"> Relay Tunnel Out-Interface: VXLAN</w:t>
      </w:r>
    </w:p>
    <w:p w14:paraId="58A863B5" w14:textId="77777777" w:rsidR="00EB4168" w:rsidRPr="00EB4168" w:rsidRDefault="00EB4168" w:rsidP="00C356CA">
      <w:pPr>
        <w:pStyle w:val="2f2"/>
        <w:spacing w:before="312" w:after="312"/>
      </w:pPr>
      <w:r w:rsidRPr="00EB4168">
        <w:t xml:space="preserve"> Original nexthop: 10.0.3.3</w:t>
      </w:r>
    </w:p>
    <w:p w14:paraId="4F06050C" w14:textId="77777777" w:rsidR="00EB4168" w:rsidRPr="00EB4168" w:rsidRDefault="00EB4168" w:rsidP="00C356CA">
      <w:pPr>
        <w:pStyle w:val="2f2"/>
        <w:spacing w:before="312" w:after="312"/>
      </w:pPr>
      <w:r w:rsidRPr="00EB4168">
        <w:t xml:space="preserve"> Qos information : 0x0</w:t>
      </w:r>
    </w:p>
    <w:p w14:paraId="34FC8596" w14:textId="77777777" w:rsidR="00EB4168" w:rsidRPr="00EB4168" w:rsidRDefault="00EB4168" w:rsidP="00C356CA">
      <w:pPr>
        <w:pStyle w:val="2f2"/>
        <w:spacing w:before="312" w:after="312"/>
      </w:pPr>
      <w:r w:rsidRPr="00EB4168">
        <w:t xml:space="preserve"> Ext-Community: RT &lt;213 : 20&gt;, RT &lt;313 : 12&gt;, Tunnel Type &lt;VxLan&gt;, Router's Mac </w:t>
      </w:r>
    </w:p>
    <w:p w14:paraId="569D985E" w14:textId="77777777" w:rsidR="00EB4168" w:rsidRPr="00C6257A" w:rsidRDefault="00EB4168" w:rsidP="00C356CA">
      <w:pPr>
        <w:pStyle w:val="2f2"/>
        <w:spacing w:before="312" w:after="312"/>
        <w:rPr>
          <w:color w:val="C7000B"/>
        </w:rPr>
      </w:pPr>
      <w:r w:rsidRPr="00C6257A">
        <w:rPr>
          <w:color w:val="C7000B"/>
        </w:rPr>
        <w:t>&lt;707B-E82A-0B83&gt;</w:t>
      </w:r>
    </w:p>
    <w:p w14:paraId="76EB35EC" w14:textId="77777777" w:rsidR="00EB4168" w:rsidRPr="00EB4168" w:rsidRDefault="00EB4168" w:rsidP="00C356CA">
      <w:pPr>
        <w:pStyle w:val="2f2"/>
        <w:spacing w:before="312" w:after="312"/>
      </w:pPr>
      <w:r w:rsidRPr="00EB4168">
        <w:t xml:space="preserve"> AS-path Nil, origin incomplete, localpref 100, pref-val 0, valid, internal, best, select, pre 255</w:t>
      </w:r>
    </w:p>
    <w:p w14:paraId="38808E87" w14:textId="77777777" w:rsidR="00EB4168" w:rsidRPr="00EB4168" w:rsidRDefault="00EB4168" w:rsidP="00C356CA">
      <w:pPr>
        <w:pStyle w:val="2f2"/>
        <w:spacing w:before="312" w:after="312"/>
      </w:pPr>
      <w:r w:rsidRPr="00EB4168">
        <w:t xml:space="preserve"> Not advertised to any peer yet</w:t>
      </w:r>
    </w:p>
    <w:p w14:paraId="36E8AB2F" w14:textId="77777777" w:rsidR="00EB4168" w:rsidRPr="00EB4168" w:rsidRDefault="00EB4168" w:rsidP="0038023D">
      <w:pPr>
        <w:pStyle w:val="1e"/>
      </w:pPr>
      <w:r w:rsidRPr="00EB4168">
        <w:t>In the BGP VPNv4 routing entry, it is found that the type of the routing entry 172.16.2.2 is an EVPN Type IRB route. The label (L3 VNI) value is 1020, and the router's MAC address is 707B-E82A-0B83. In this case, SW1 needs to re-encapsulate the inner data frame, with the destination MAC address being the router's MAC address, indicating that SW3 needs to perform Layer 3 routing table lookup before forwarding.</w:t>
      </w:r>
    </w:p>
    <w:p w14:paraId="16FBF142" w14:textId="77777777" w:rsidR="00EB4168" w:rsidRPr="00EB4168" w:rsidRDefault="00EB4168" w:rsidP="0038023D">
      <w:pPr>
        <w:pStyle w:val="1e"/>
      </w:pPr>
      <w:r w:rsidRPr="00EB4168">
        <w:t>The BGP VPNv4 route is generated based on the BGP EVPN Type 2 route. Next, check the BGP EVPN Type 2 route.</w:t>
      </w:r>
    </w:p>
    <w:p w14:paraId="5A6339E1" w14:textId="77777777" w:rsidR="00EB4168" w:rsidRPr="00EB4168" w:rsidRDefault="00EB4168" w:rsidP="0038023D">
      <w:pPr>
        <w:pStyle w:val="1e"/>
      </w:pPr>
      <w:r w:rsidRPr="00EB4168">
        <w:t># Check the BGP EVPN Type 2 route on SW1.</w:t>
      </w:r>
    </w:p>
    <w:p w14:paraId="2BB062D4" w14:textId="2DD15085" w:rsidR="00EB4168" w:rsidRPr="00EB4168" w:rsidRDefault="00210AFD" w:rsidP="00C356CA">
      <w:pPr>
        <w:pStyle w:val="2f2"/>
        <w:spacing w:before="312" w:after="312"/>
      </w:pPr>
      <w:r>
        <w:t xml:space="preserve">[SW1]display bgp evpn </w:t>
      </w:r>
      <w:r w:rsidR="00CA70DB">
        <w:t xml:space="preserve">all </w:t>
      </w:r>
      <w:r w:rsidR="00EB4168" w:rsidRPr="00EB4168">
        <w:t xml:space="preserve">routing-table mac-route </w:t>
      </w:r>
    </w:p>
    <w:p w14:paraId="28CC1CAF" w14:textId="77777777" w:rsidR="00EB4168" w:rsidRPr="00EB4168" w:rsidRDefault="00EB4168" w:rsidP="00C356CA">
      <w:pPr>
        <w:pStyle w:val="2f2"/>
        <w:spacing w:before="312" w:after="312"/>
      </w:pPr>
      <w:r w:rsidRPr="00EB4168">
        <w:t xml:space="preserve"> Local AS number : 100</w:t>
      </w:r>
    </w:p>
    <w:p w14:paraId="39752BDC" w14:textId="77777777" w:rsidR="00EB4168" w:rsidRPr="00EB4168" w:rsidRDefault="00EB4168" w:rsidP="00C356CA">
      <w:pPr>
        <w:pStyle w:val="2f2"/>
        <w:spacing w:before="312" w:after="312"/>
      </w:pPr>
      <w:r w:rsidRPr="00EB4168">
        <w:t xml:space="preserve"> BGP Local router ID is 10.0.1.1</w:t>
      </w:r>
    </w:p>
    <w:p w14:paraId="5F2058EF" w14:textId="77777777" w:rsidR="00EB4168" w:rsidRPr="00EB4168" w:rsidRDefault="00EB4168" w:rsidP="00C356CA">
      <w:pPr>
        <w:pStyle w:val="2f2"/>
        <w:spacing w:before="312" w:after="312"/>
      </w:pPr>
      <w:r w:rsidRPr="00EB4168">
        <w:t xml:space="preserve"> Status codes: * - valid, &gt; - best, d - damped, x - best external, a - add path,</w:t>
      </w:r>
    </w:p>
    <w:p w14:paraId="7700A3A2" w14:textId="77777777" w:rsidR="00EB4168" w:rsidRPr="00EB4168" w:rsidRDefault="00EB4168" w:rsidP="00C356CA">
      <w:pPr>
        <w:pStyle w:val="2f2"/>
        <w:spacing w:before="312" w:after="312"/>
      </w:pPr>
      <w:r w:rsidRPr="00EB4168">
        <w:t xml:space="preserve">               h - history,  i - internal, s - suppressed, S - Stale</w:t>
      </w:r>
    </w:p>
    <w:p w14:paraId="6E9283BF" w14:textId="77777777" w:rsidR="00EB4168" w:rsidRPr="00EB4168" w:rsidRDefault="00EB4168" w:rsidP="00C356CA">
      <w:pPr>
        <w:pStyle w:val="2f2"/>
        <w:spacing w:before="312" w:after="312"/>
      </w:pPr>
      <w:r w:rsidRPr="00EB4168">
        <w:t xml:space="preserve">               Origin : i - IGP, e - EGP, ? - incomplete</w:t>
      </w:r>
    </w:p>
    <w:p w14:paraId="05D52702" w14:textId="77777777" w:rsidR="00EB4168" w:rsidRPr="00EB4168" w:rsidRDefault="00EB4168" w:rsidP="00C356CA">
      <w:pPr>
        <w:pStyle w:val="2f2"/>
        <w:spacing w:before="312" w:after="312"/>
      </w:pPr>
      <w:r w:rsidRPr="00EB4168">
        <w:t>EVPN address family:</w:t>
      </w:r>
    </w:p>
    <w:p w14:paraId="5D462B80" w14:textId="77777777" w:rsidR="00EB4168" w:rsidRPr="00EB4168" w:rsidRDefault="00EB4168" w:rsidP="00C356CA">
      <w:pPr>
        <w:pStyle w:val="2f2"/>
        <w:spacing w:before="312" w:after="312"/>
      </w:pPr>
      <w:r w:rsidRPr="00EB4168">
        <w:t xml:space="preserve">  Number of Mac Routes: 11</w:t>
      </w:r>
    </w:p>
    <w:p w14:paraId="67FFBB0B" w14:textId="77777777" w:rsidR="00EB4168" w:rsidRPr="00EB4168" w:rsidRDefault="00EB4168" w:rsidP="00C356CA">
      <w:pPr>
        <w:pStyle w:val="2f2"/>
        <w:spacing w:before="312" w:after="312"/>
      </w:pPr>
      <w:r w:rsidRPr="00EB4168">
        <w:t xml:space="preserve"> Route Distinguisher: 21:10</w:t>
      </w:r>
    </w:p>
    <w:p w14:paraId="58B78443" w14:textId="77777777" w:rsidR="00EB4168" w:rsidRPr="00EB4168" w:rsidRDefault="00EB4168" w:rsidP="00C356CA">
      <w:pPr>
        <w:pStyle w:val="2f2"/>
        <w:spacing w:before="312" w:after="312"/>
      </w:pPr>
      <w:r w:rsidRPr="00EB4168">
        <w:t xml:space="preserve">       Network(EthTagId/MacAddrLen/MacAddr/IpAddrLen/IpAddr)  NextHop</w:t>
      </w:r>
    </w:p>
    <w:p w14:paraId="1359F46E" w14:textId="015F391B" w:rsidR="00EB4168" w:rsidRPr="00EB4168" w:rsidRDefault="00EB4168" w:rsidP="00C356CA">
      <w:pPr>
        <w:pStyle w:val="2f2"/>
        <w:spacing w:before="312" w:after="312"/>
      </w:pPr>
      <w:r w:rsidRPr="00EB4168">
        <w:t xml:space="preserve"> *&gt;     0:48:0000-0000-0010:0:0.0.0.0                              </w:t>
      </w:r>
      <w:r w:rsidR="00C356CA">
        <w:tab/>
      </w:r>
      <w:r w:rsidR="00C356CA">
        <w:tab/>
      </w:r>
      <w:r w:rsidRPr="00EB4168">
        <w:t>0.0.0.0</w:t>
      </w:r>
    </w:p>
    <w:p w14:paraId="7D02DDA0" w14:textId="77777777" w:rsidR="00EB4168" w:rsidRPr="00EB4168" w:rsidRDefault="00EB4168" w:rsidP="00C356CA">
      <w:pPr>
        <w:pStyle w:val="2f2"/>
        <w:spacing w:before="312" w:after="312"/>
      </w:pPr>
      <w:r w:rsidRPr="00EB4168">
        <w:t xml:space="preserve"> *&gt;     0:48:0000-0000-0010:32:172.16.1.254                        0.0.0.0</w:t>
      </w:r>
    </w:p>
    <w:p w14:paraId="71FD2FC5" w14:textId="2B17F88B" w:rsidR="00EB4168" w:rsidRPr="00EB4168" w:rsidRDefault="00EB4168" w:rsidP="00C356CA">
      <w:pPr>
        <w:pStyle w:val="2f2"/>
        <w:spacing w:before="312" w:after="312"/>
      </w:pPr>
      <w:r w:rsidRPr="00EB4168">
        <w:t xml:space="preserve"> *&gt;     0:48:5489-988d-3e41:32:172.16.1.1                          </w:t>
      </w:r>
      <w:r w:rsidR="00C356CA">
        <w:tab/>
      </w:r>
      <w:r w:rsidRPr="00EB4168">
        <w:t>0.0.0.0</w:t>
      </w:r>
    </w:p>
    <w:p w14:paraId="191E8118" w14:textId="77777777" w:rsidR="00EB4168" w:rsidRPr="00EB4168" w:rsidRDefault="00EB4168" w:rsidP="00C356CA">
      <w:pPr>
        <w:pStyle w:val="2f2"/>
        <w:spacing w:before="312" w:after="312"/>
      </w:pPr>
      <w:r w:rsidRPr="00EB4168">
        <w:t xml:space="preserve"> Route Distinguisher: 21:20</w:t>
      </w:r>
    </w:p>
    <w:p w14:paraId="424B382E" w14:textId="77777777" w:rsidR="00EB4168" w:rsidRPr="00EB4168" w:rsidRDefault="00EB4168" w:rsidP="00C356CA">
      <w:pPr>
        <w:pStyle w:val="2f2"/>
        <w:spacing w:before="312" w:after="312"/>
      </w:pPr>
      <w:r w:rsidRPr="00EB4168">
        <w:t xml:space="preserve">       Network(EthTagId/MacAddrLen/MacAddr/IpAddrLen/IpAddr)  NextHop</w:t>
      </w:r>
    </w:p>
    <w:p w14:paraId="5AB71AF8" w14:textId="379004E1" w:rsidR="00EB4168" w:rsidRPr="00EB4168" w:rsidRDefault="00EB4168" w:rsidP="00C356CA">
      <w:pPr>
        <w:pStyle w:val="2f2"/>
        <w:spacing w:before="312" w:after="312"/>
      </w:pPr>
      <w:r w:rsidRPr="00EB4168">
        <w:t xml:space="preserve"> *&gt;     0:48:0000-0000-0020:0:0.0.0.0                              </w:t>
      </w:r>
      <w:r w:rsidR="00C356CA">
        <w:tab/>
      </w:r>
      <w:r w:rsidR="00C356CA">
        <w:tab/>
      </w:r>
      <w:r w:rsidRPr="00EB4168">
        <w:t>0.0.0.0</w:t>
      </w:r>
    </w:p>
    <w:p w14:paraId="3D928944" w14:textId="77777777" w:rsidR="00EB4168" w:rsidRPr="00EB4168" w:rsidRDefault="00EB4168" w:rsidP="00C356CA">
      <w:pPr>
        <w:pStyle w:val="2f2"/>
        <w:spacing w:before="312" w:after="312"/>
      </w:pPr>
      <w:r w:rsidRPr="00EB4168">
        <w:t xml:space="preserve"> *&gt;     0:48:0000-0000-0020:32:172.16.2.254                        0.0.0.0</w:t>
      </w:r>
    </w:p>
    <w:p w14:paraId="39A8C221" w14:textId="77777777" w:rsidR="00EB4168" w:rsidRPr="00EB4168" w:rsidRDefault="00EB4168" w:rsidP="00C356CA">
      <w:pPr>
        <w:pStyle w:val="2f2"/>
        <w:spacing w:before="312" w:after="312"/>
      </w:pPr>
      <w:r w:rsidRPr="00EB4168">
        <w:t xml:space="preserve"> Route Distinguisher: 23:10</w:t>
      </w:r>
    </w:p>
    <w:p w14:paraId="1A2C5052" w14:textId="77777777" w:rsidR="00EB4168" w:rsidRPr="00EB4168" w:rsidRDefault="00EB4168" w:rsidP="00C356CA">
      <w:pPr>
        <w:pStyle w:val="2f2"/>
        <w:spacing w:before="312" w:after="312"/>
      </w:pPr>
      <w:r w:rsidRPr="00EB4168">
        <w:t xml:space="preserve">       Network(EthTagId/MacAddrLen/MacAddr/IpAddrLen/IpAddr)  NextHop</w:t>
      </w:r>
    </w:p>
    <w:p w14:paraId="31121595" w14:textId="68E79052" w:rsidR="00EB4168" w:rsidRPr="00EB4168" w:rsidRDefault="00EB4168" w:rsidP="00C356CA">
      <w:pPr>
        <w:pStyle w:val="2f2"/>
        <w:spacing w:before="312" w:after="312"/>
      </w:pPr>
      <w:r w:rsidRPr="00EB4168">
        <w:t xml:space="preserve"> *&gt;i    0:48:0000-0000-0010:0:0.0.0.0                             </w:t>
      </w:r>
      <w:r w:rsidR="00C356CA">
        <w:tab/>
      </w:r>
      <w:r w:rsidRPr="00EB4168">
        <w:t xml:space="preserve"> </w:t>
      </w:r>
      <w:r w:rsidR="00C356CA">
        <w:tab/>
      </w:r>
      <w:r w:rsidRPr="00EB4168">
        <w:t>10.0.3.3</w:t>
      </w:r>
    </w:p>
    <w:p w14:paraId="1DD2CD06" w14:textId="77777777" w:rsidR="00EB4168" w:rsidRPr="00EB4168" w:rsidRDefault="00EB4168" w:rsidP="00C356CA">
      <w:pPr>
        <w:pStyle w:val="2f2"/>
        <w:spacing w:before="312" w:after="312"/>
      </w:pPr>
      <w:r w:rsidRPr="00EB4168">
        <w:t xml:space="preserve"> *&gt;i    0:48:0000-0000-0010:32:172.16.1.254                        10.0.3.3</w:t>
      </w:r>
    </w:p>
    <w:p w14:paraId="3B101521" w14:textId="1698791A" w:rsidR="00EB4168" w:rsidRPr="00EB4168" w:rsidRDefault="00EB4168" w:rsidP="00C356CA">
      <w:pPr>
        <w:pStyle w:val="2f2"/>
        <w:spacing w:before="312" w:after="312"/>
      </w:pPr>
      <w:r w:rsidRPr="00EB4168">
        <w:t xml:space="preserve"> *&gt;i    0:48:5489-9896-2e95:32:172.16.1.2                          </w:t>
      </w:r>
      <w:r w:rsidR="00C356CA">
        <w:tab/>
      </w:r>
      <w:r w:rsidRPr="00EB4168">
        <w:t>10.0.3.3</w:t>
      </w:r>
    </w:p>
    <w:p w14:paraId="7307646F" w14:textId="77777777" w:rsidR="00EB4168" w:rsidRPr="00EB4168" w:rsidRDefault="00EB4168" w:rsidP="00C356CA">
      <w:pPr>
        <w:pStyle w:val="2f2"/>
        <w:spacing w:before="312" w:after="312"/>
      </w:pPr>
      <w:r w:rsidRPr="00EB4168">
        <w:t xml:space="preserve"> Route Distinguisher: 23:20</w:t>
      </w:r>
    </w:p>
    <w:p w14:paraId="7DA4E12B" w14:textId="77777777" w:rsidR="00EB4168" w:rsidRPr="00EB4168" w:rsidRDefault="00EB4168" w:rsidP="00C356CA">
      <w:pPr>
        <w:pStyle w:val="2f2"/>
        <w:spacing w:before="312" w:after="312"/>
      </w:pPr>
      <w:r w:rsidRPr="00EB4168">
        <w:t xml:space="preserve">       Network(EthTagId/MacAddrLen/MacAddr/IpAddrLen/IpAddr)  NextHop</w:t>
      </w:r>
    </w:p>
    <w:p w14:paraId="395F2FB9" w14:textId="3B67B630" w:rsidR="00EB4168" w:rsidRPr="00EB4168" w:rsidRDefault="00EB4168" w:rsidP="00C356CA">
      <w:pPr>
        <w:pStyle w:val="2f2"/>
        <w:spacing w:before="312" w:after="312"/>
      </w:pPr>
      <w:r w:rsidRPr="00EB4168">
        <w:t xml:space="preserve"> *&gt;i    0:48:0000-0000-0020:0:0.0.0.0                              </w:t>
      </w:r>
      <w:r w:rsidR="00C356CA">
        <w:tab/>
      </w:r>
      <w:r w:rsidR="00C356CA">
        <w:tab/>
      </w:r>
      <w:r w:rsidRPr="00EB4168">
        <w:t>10.0.3.3</w:t>
      </w:r>
    </w:p>
    <w:p w14:paraId="13B6A4DA" w14:textId="2E923E2B" w:rsidR="00EB4168" w:rsidRPr="00EB4168" w:rsidRDefault="00EB4168" w:rsidP="00C356CA">
      <w:pPr>
        <w:pStyle w:val="2f2"/>
        <w:spacing w:before="312" w:after="312"/>
      </w:pPr>
      <w:r w:rsidRPr="00EB4168">
        <w:t xml:space="preserve"> *&gt;i    0:48:0000-0000-0020:32:172.16.2.254                        </w:t>
      </w:r>
      <w:r w:rsidR="00C356CA">
        <w:tab/>
      </w:r>
      <w:r w:rsidRPr="00EB4168">
        <w:t>10.0.3.3</w:t>
      </w:r>
    </w:p>
    <w:p w14:paraId="60DEEE19" w14:textId="367172EC" w:rsidR="00EB4168" w:rsidRPr="00EB4168" w:rsidRDefault="00EB4168" w:rsidP="00C356CA">
      <w:pPr>
        <w:pStyle w:val="2f2"/>
        <w:spacing w:before="312" w:after="312"/>
      </w:pPr>
      <w:r w:rsidRPr="00EB4168">
        <w:t xml:space="preserve"> *&gt;i    </w:t>
      </w:r>
      <w:r w:rsidRPr="00C6257A">
        <w:rPr>
          <w:color w:val="C7000B"/>
        </w:rPr>
        <w:t>0:48:5489-98c2-107a:32:172.16.2.2</w:t>
      </w:r>
      <w:r w:rsidRPr="00EB4168">
        <w:rPr>
          <w:color w:val="EC7061"/>
        </w:rPr>
        <w:t xml:space="preserve"> </w:t>
      </w:r>
      <w:r w:rsidRPr="00EB4168">
        <w:t xml:space="preserve">                         </w:t>
      </w:r>
      <w:r w:rsidR="00C356CA">
        <w:tab/>
      </w:r>
      <w:r w:rsidR="00C356CA">
        <w:tab/>
      </w:r>
      <w:r w:rsidRPr="00EB4168">
        <w:t>10.0.3.3</w:t>
      </w:r>
    </w:p>
    <w:p w14:paraId="63612A0B" w14:textId="77777777" w:rsidR="00EB4168" w:rsidRPr="00EB4168" w:rsidRDefault="00EB4168" w:rsidP="0038023D">
      <w:pPr>
        <w:pStyle w:val="1e"/>
      </w:pPr>
      <w:r w:rsidRPr="00EB4168">
        <w:t xml:space="preserve">The command output shows that there is a Type 2 route from 10.0.3.3. The route contains the host MAC address (5489-98c2-107a), host IP address (172.16.2.2), and RD value (23:20). According to the RD value, we can determine that the route is generated based on the host ARP entry learned by VBDIF 20 after the </w:t>
      </w:r>
      <w:r w:rsidRPr="00EB4168">
        <w:rPr>
          <w:b/>
        </w:rPr>
        <w:t>arp collect host enable</w:t>
      </w:r>
      <w:r w:rsidRPr="00EB4168">
        <w:t xml:space="preserve"> command is run on SW3.</w:t>
      </w:r>
    </w:p>
    <w:p w14:paraId="2196D698" w14:textId="77777777" w:rsidR="00EB4168" w:rsidRPr="00EB4168" w:rsidRDefault="00EB4168" w:rsidP="0038023D">
      <w:pPr>
        <w:pStyle w:val="1e"/>
      </w:pPr>
      <w:r w:rsidRPr="00EB4168">
        <w:t># Check detailed information about the Type 2 route 0:48:5489-98c2-107a:32:172.16.2.2.</w:t>
      </w:r>
    </w:p>
    <w:p w14:paraId="32B33C98" w14:textId="77777777" w:rsidR="00EB4168" w:rsidRPr="00EB4168" w:rsidRDefault="00EB4168" w:rsidP="00C356CA">
      <w:pPr>
        <w:pStyle w:val="2f2"/>
        <w:spacing w:before="312" w:after="312"/>
      </w:pPr>
      <w:r w:rsidRPr="00EB4168">
        <w:t>&lt;SW1&gt;display bgp evpn all routing-table mac-route 0:48:5489-98c2-107a:32:172.16.2.2</w:t>
      </w:r>
    </w:p>
    <w:p w14:paraId="21284F9D" w14:textId="77777777" w:rsidR="00EB4168" w:rsidRPr="00EB4168" w:rsidRDefault="00EB4168" w:rsidP="00C356CA">
      <w:pPr>
        <w:pStyle w:val="2f2"/>
        <w:spacing w:before="312" w:after="312"/>
      </w:pPr>
      <w:r w:rsidRPr="00EB4168">
        <w:t xml:space="preserve"> BGP  local  router  ID : 10.0.1.1</w:t>
      </w:r>
    </w:p>
    <w:p w14:paraId="2282FCF3" w14:textId="77777777" w:rsidR="00EB4168" w:rsidRPr="00EB4168" w:rsidRDefault="00EB4168" w:rsidP="00C356CA">
      <w:pPr>
        <w:pStyle w:val="2f2"/>
        <w:spacing w:before="312" w:after="312"/>
      </w:pPr>
      <w:r w:rsidRPr="00EB4168">
        <w:t xml:space="preserve"> Local AS number : 100</w:t>
      </w:r>
    </w:p>
    <w:p w14:paraId="162EB1A0" w14:textId="77777777" w:rsidR="00EB4168" w:rsidRPr="00EB4168" w:rsidRDefault="00EB4168" w:rsidP="00C356CA">
      <w:pPr>
        <w:pStyle w:val="2f2"/>
        <w:spacing w:before="312" w:after="312"/>
      </w:pPr>
      <w:r w:rsidRPr="00EB4168">
        <w:t xml:space="preserve"> Total routes of Route Distinguisher(23:20): 1</w:t>
      </w:r>
    </w:p>
    <w:p w14:paraId="1860F535" w14:textId="77777777" w:rsidR="00EB4168" w:rsidRPr="00EB4168" w:rsidRDefault="00EB4168" w:rsidP="00C356CA">
      <w:pPr>
        <w:pStyle w:val="2f2"/>
        <w:spacing w:before="312" w:after="312"/>
      </w:pPr>
      <w:r w:rsidRPr="00EB4168">
        <w:t xml:space="preserve"> BGP routing table entry information of 0:48:5489-98c2-107a:32:172.16.2.2:</w:t>
      </w:r>
    </w:p>
    <w:p w14:paraId="5AABC0ED" w14:textId="77777777" w:rsidR="00EB4168" w:rsidRPr="00EB4168" w:rsidRDefault="00EB4168" w:rsidP="00C356CA">
      <w:pPr>
        <w:pStyle w:val="2f2"/>
        <w:spacing w:before="312" w:after="312"/>
      </w:pPr>
      <w:r w:rsidRPr="00EB4168">
        <w:t xml:space="preserve"> Label information (Received/Applied): </w:t>
      </w:r>
      <w:r w:rsidRPr="00C6257A">
        <w:rPr>
          <w:color w:val="C7000B"/>
        </w:rPr>
        <w:t>2000 1020</w:t>
      </w:r>
      <w:r w:rsidRPr="00EB4168">
        <w:t>/NULL</w:t>
      </w:r>
    </w:p>
    <w:p w14:paraId="0A1539AA" w14:textId="77777777" w:rsidR="00EB4168" w:rsidRPr="00EB4168" w:rsidRDefault="00EB4168" w:rsidP="00C356CA">
      <w:pPr>
        <w:pStyle w:val="2f2"/>
        <w:spacing w:before="312" w:after="312"/>
      </w:pPr>
      <w:r w:rsidRPr="00EB4168">
        <w:t xml:space="preserve"> From: 10.0.3.3 (10.0.3.3) </w:t>
      </w:r>
    </w:p>
    <w:p w14:paraId="6B51E202" w14:textId="77777777" w:rsidR="00EB4168" w:rsidRPr="00EB4168" w:rsidRDefault="00EB4168" w:rsidP="00C356CA">
      <w:pPr>
        <w:pStyle w:val="2f2"/>
        <w:spacing w:before="312" w:after="312"/>
      </w:pPr>
      <w:r w:rsidRPr="00EB4168">
        <w:t xml:space="preserve"> Route Duration: 0d00h23m09s</w:t>
      </w:r>
    </w:p>
    <w:p w14:paraId="3F5849DB" w14:textId="77777777" w:rsidR="00EB4168" w:rsidRPr="00EB4168" w:rsidRDefault="00EB4168" w:rsidP="00C356CA">
      <w:pPr>
        <w:pStyle w:val="2f2"/>
        <w:spacing w:before="312" w:after="312"/>
      </w:pPr>
      <w:r w:rsidRPr="00EB4168">
        <w:t xml:space="preserve"> Relay IP Nexthop: 10.0.12.2</w:t>
      </w:r>
    </w:p>
    <w:p w14:paraId="39163C63" w14:textId="77777777" w:rsidR="00EB4168" w:rsidRPr="00EB4168" w:rsidRDefault="00EB4168" w:rsidP="00C356CA">
      <w:pPr>
        <w:pStyle w:val="2f2"/>
        <w:spacing w:before="312" w:after="312"/>
      </w:pPr>
      <w:r w:rsidRPr="00EB4168">
        <w:t xml:space="preserve"> Relay Tunnel Out-Interface: VXLAN</w:t>
      </w:r>
    </w:p>
    <w:p w14:paraId="25177609" w14:textId="77777777" w:rsidR="00EB4168" w:rsidRPr="00EB4168" w:rsidRDefault="00EB4168" w:rsidP="00C356CA">
      <w:pPr>
        <w:pStyle w:val="2f2"/>
        <w:spacing w:before="312" w:after="312"/>
      </w:pPr>
      <w:r w:rsidRPr="00EB4168">
        <w:t xml:space="preserve"> Original nexthop: 10.0.3.3</w:t>
      </w:r>
    </w:p>
    <w:p w14:paraId="10180978" w14:textId="77777777" w:rsidR="00EB4168" w:rsidRPr="00EB4168" w:rsidRDefault="00EB4168" w:rsidP="00C356CA">
      <w:pPr>
        <w:pStyle w:val="2f2"/>
        <w:spacing w:before="312" w:after="312"/>
      </w:pPr>
      <w:r w:rsidRPr="00EB4168">
        <w:t xml:space="preserve"> Qos information : 0x0</w:t>
      </w:r>
    </w:p>
    <w:p w14:paraId="052FFE0A" w14:textId="77777777" w:rsidR="00EB4168" w:rsidRPr="00EB4168" w:rsidRDefault="00EB4168" w:rsidP="00C356CA">
      <w:pPr>
        <w:pStyle w:val="2f2"/>
        <w:spacing w:before="312" w:after="312"/>
      </w:pPr>
      <w:r w:rsidRPr="00EB4168">
        <w:t xml:space="preserve"> Ext-Community: RT</w:t>
      </w:r>
      <w:r w:rsidRPr="00EB4168">
        <w:rPr>
          <w:color w:val="EC7061"/>
        </w:rPr>
        <w:t xml:space="preserve"> </w:t>
      </w:r>
      <w:r w:rsidRPr="00C6257A">
        <w:rPr>
          <w:color w:val="C7000B"/>
        </w:rPr>
        <w:t>&lt;213 : 20&gt;</w:t>
      </w:r>
      <w:r w:rsidRPr="00EB4168">
        <w:t xml:space="preserve">, RT </w:t>
      </w:r>
      <w:r w:rsidRPr="00C6257A">
        <w:rPr>
          <w:color w:val="C7000B"/>
        </w:rPr>
        <w:t>&lt;313 : 12&gt;,</w:t>
      </w:r>
      <w:r w:rsidRPr="00EB4168">
        <w:t xml:space="preserve"> Tunnel Type &lt;VxLan&gt;, Router's MAC &lt;707b-e82a-0b83&gt;</w:t>
      </w:r>
    </w:p>
    <w:p w14:paraId="1D317703" w14:textId="77777777" w:rsidR="00EB4168" w:rsidRPr="00EB4168" w:rsidRDefault="00EB4168" w:rsidP="00C356CA">
      <w:pPr>
        <w:pStyle w:val="2f2"/>
        <w:spacing w:before="312" w:after="312"/>
      </w:pPr>
      <w:r w:rsidRPr="00EB4168">
        <w:t xml:space="preserve"> AS-path Nil, origin incomplete, localpref 100, pref-val 0, valid, internal, best, select, pre 255, IGP cost 2</w:t>
      </w:r>
    </w:p>
    <w:p w14:paraId="0DAF7C78" w14:textId="77777777" w:rsidR="00EB4168" w:rsidRPr="00EB4168" w:rsidRDefault="00EB4168" w:rsidP="00C356CA">
      <w:pPr>
        <w:pStyle w:val="2f2"/>
        <w:spacing w:before="312" w:after="312"/>
      </w:pPr>
      <w:r w:rsidRPr="00EB4168">
        <w:t xml:space="preserve"> Route Type: 2 (MAC Advertisement  Route)</w:t>
      </w:r>
    </w:p>
    <w:p w14:paraId="2046BAEC" w14:textId="77777777" w:rsidR="00EB4168" w:rsidRPr="00EB4168" w:rsidRDefault="00EB4168" w:rsidP="00C356CA">
      <w:pPr>
        <w:pStyle w:val="2f2"/>
        <w:spacing w:before="312" w:after="312"/>
      </w:pPr>
      <w:r w:rsidRPr="00EB4168">
        <w:t xml:space="preserve"> Ethernet Tag ID: 0, MAC Address/Len: 5489-98c2-107a/48, IP Address/Len: 172.16.2.2/32, ESI:0000.0000.0000.0000.0000</w:t>
      </w:r>
    </w:p>
    <w:p w14:paraId="547DB378" w14:textId="77777777" w:rsidR="00EB4168" w:rsidRPr="00EB4168" w:rsidRDefault="00EB4168" w:rsidP="00C356CA">
      <w:pPr>
        <w:pStyle w:val="2f2"/>
        <w:spacing w:before="312" w:after="312"/>
      </w:pPr>
      <w:r w:rsidRPr="00EB4168">
        <w:t xml:space="preserve"> Not advertised to any peer yet</w:t>
      </w:r>
    </w:p>
    <w:p w14:paraId="755AE439" w14:textId="77777777" w:rsidR="00EB4168" w:rsidRPr="00EB4168" w:rsidRDefault="00EB4168" w:rsidP="0038023D">
      <w:pPr>
        <w:pStyle w:val="1e"/>
      </w:pPr>
      <w:r w:rsidRPr="00EB4168">
        <w:t xml:space="preserve">The command output shows that the route carries the L2 and L3 VNIs, as well as the Export RT value bound to the EVPN instance on SW3. After receiving the route, SW1 compares the Export RT value with the Import RT values of the local EVPN instance and IP VPN instance. The comparison result shows that there is a matching EVPN instance and IP VPN instance </w:t>
      </w:r>
      <w:r w:rsidRPr="00EB4168">
        <w:rPr>
          <w:b/>
        </w:rPr>
        <w:t>SW1_VPN_10_20</w:t>
      </w:r>
      <w:r w:rsidRPr="00EB4168">
        <w:t xml:space="preserve"> bound to BD20. Because the route carries the host IP address and host MAC address, SW1 adds the host MAC address to the local MAC address table of BD 20 and adds the host IP address to the routing table of the corresponding IP VPN instance.</w:t>
      </w:r>
    </w:p>
    <w:p w14:paraId="3AF2528C" w14:textId="77777777" w:rsidR="00EB4168" w:rsidRPr="00EB4168" w:rsidRDefault="00EB4168" w:rsidP="0038023D">
      <w:pPr>
        <w:pStyle w:val="1e"/>
      </w:pPr>
      <w:r w:rsidRPr="00EB4168">
        <w:t>By controlling the RT values, SW1 learns MAC address entries and IP routes through Type 2 IRB routes.</w:t>
      </w:r>
    </w:p>
    <w:p w14:paraId="7D5597CD" w14:textId="77777777" w:rsidR="00EB4168" w:rsidRPr="00EB4168" w:rsidRDefault="00EB4168" w:rsidP="0038023D">
      <w:pPr>
        <w:pStyle w:val="1e"/>
      </w:pPr>
      <w:r w:rsidRPr="00EB4168">
        <w:t># On SW3, perform mirroring to obtain the packets of ICMP request from PC1.</w:t>
      </w:r>
    </w:p>
    <w:p w14:paraId="57AD9699" w14:textId="77777777" w:rsidR="00EB4168" w:rsidRPr="00EB4168" w:rsidRDefault="00EB4168" w:rsidP="00C356CA">
      <w:pPr>
        <w:pStyle w:val="2f2"/>
        <w:spacing w:before="312" w:after="312"/>
      </w:pPr>
      <w:r w:rsidRPr="00EB4168">
        <w:t>Ethernet II, Src: HuaweiTe_43:27:7d (70:7b:e8:43:27:7d), Dst: HuaweiTe_2a:0b:83 (70:7b:e8:2a:0b:83)</w:t>
      </w:r>
    </w:p>
    <w:p w14:paraId="397740A0" w14:textId="77777777" w:rsidR="00EB4168" w:rsidRPr="00EB4168" w:rsidRDefault="00EB4168" w:rsidP="00C356CA">
      <w:pPr>
        <w:pStyle w:val="2f2"/>
        <w:spacing w:before="312" w:after="312"/>
      </w:pPr>
      <w:r w:rsidRPr="00EB4168">
        <w:t>802.1Q Virtual LAN, PRI: 0, DEI: 0, ID: 23</w:t>
      </w:r>
    </w:p>
    <w:p w14:paraId="2EF71A2F" w14:textId="77777777" w:rsidR="00EB4168" w:rsidRPr="00EB4168" w:rsidRDefault="00EB4168" w:rsidP="00C356CA">
      <w:pPr>
        <w:pStyle w:val="2f2"/>
        <w:spacing w:before="312" w:after="312"/>
      </w:pPr>
      <w:r w:rsidRPr="00EB4168">
        <w:t>Internet Protocol Version 4, Src: 10.0.1.1, Dst: 10.0.3.3</w:t>
      </w:r>
    </w:p>
    <w:p w14:paraId="58B451AB" w14:textId="77777777" w:rsidR="00EB4168" w:rsidRPr="00EB4168" w:rsidRDefault="00EB4168" w:rsidP="00C356CA">
      <w:pPr>
        <w:pStyle w:val="2f2"/>
        <w:spacing w:before="312" w:after="312"/>
      </w:pPr>
      <w:r w:rsidRPr="00EB4168">
        <w:t>User Datagram Protocol, Src Port: 4789, Dst Port: 4789</w:t>
      </w:r>
    </w:p>
    <w:p w14:paraId="18ADE9BC" w14:textId="77777777" w:rsidR="00EB4168" w:rsidRPr="00EB4168" w:rsidRDefault="00EB4168" w:rsidP="00C356CA">
      <w:pPr>
        <w:pStyle w:val="2f2"/>
        <w:spacing w:before="312" w:after="312"/>
      </w:pPr>
      <w:r w:rsidRPr="00EB4168">
        <w:t>Virtual eXtensible Local Area Network</w:t>
      </w:r>
    </w:p>
    <w:p w14:paraId="62EC9841" w14:textId="77777777" w:rsidR="00EB4168" w:rsidRPr="00EB4168" w:rsidRDefault="00EB4168" w:rsidP="00C356CA">
      <w:pPr>
        <w:pStyle w:val="2f2"/>
        <w:spacing w:before="312" w:after="312"/>
      </w:pPr>
      <w:r w:rsidRPr="00EB4168">
        <w:t xml:space="preserve">    Flags: 0x0800, VXLAN Network ID (VNI)</w:t>
      </w:r>
    </w:p>
    <w:p w14:paraId="2999CFFA" w14:textId="77777777" w:rsidR="00EB4168" w:rsidRPr="00EB4168" w:rsidRDefault="00EB4168" w:rsidP="00C356CA">
      <w:pPr>
        <w:pStyle w:val="2f2"/>
        <w:spacing w:before="312" w:after="312"/>
      </w:pPr>
      <w:r w:rsidRPr="00EB4168">
        <w:t xml:space="preserve">    Group Policy ID: 0</w:t>
      </w:r>
    </w:p>
    <w:p w14:paraId="0CCC85E9" w14:textId="77777777" w:rsidR="00EB4168" w:rsidRPr="00EB4168" w:rsidRDefault="00EB4168" w:rsidP="00C356CA">
      <w:pPr>
        <w:pStyle w:val="2f2"/>
        <w:spacing w:before="312" w:after="312"/>
      </w:pPr>
      <w:r w:rsidRPr="00EB4168">
        <w:t xml:space="preserve">    VXLAN Network Identifier (VNI): </w:t>
      </w:r>
      <w:r w:rsidRPr="00C6257A">
        <w:rPr>
          <w:color w:val="C7000B"/>
        </w:rPr>
        <w:t>1020</w:t>
      </w:r>
    </w:p>
    <w:p w14:paraId="1D39F830" w14:textId="77777777" w:rsidR="00EB4168" w:rsidRPr="00EB4168" w:rsidRDefault="00EB4168" w:rsidP="00C356CA">
      <w:pPr>
        <w:pStyle w:val="2f2"/>
        <w:spacing w:before="312" w:after="312"/>
      </w:pPr>
      <w:r w:rsidRPr="00EB4168">
        <w:t xml:space="preserve">    Reserved: 0</w:t>
      </w:r>
    </w:p>
    <w:p w14:paraId="53F31A49" w14:textId="77777777" w:rsidR="00EB4168" w:rsidRPr="00EB4168" w:rsidRDefault="00EB4168" w:rsidP="00C356CA">
      <w:pPr>
        <w:pStyle w:val="2f2"/>
        <w:spacing w:before="312" w:after="312"/>
      </w:pPr>
      <w:r w:rsidRPr="00EB4168">
        <w:t xml:space="preserve">Ethernet II, </w:t>
      </w:r>
      <w:r w:rsidRPr="00C6257A">
        <w:rPr>
          <w:color w:val="C7000B"/>
        </w:rPr>
        <w:t>Src: 00:00:00_00:00:10 (00:00:00:00:00:10), Dst: HuaweiTe_2a:0b:83 (70:7b:e8:2a:0b:83)</w:t>
      </w:r>
    </w:p>
    <w:p w14:paraId="30443BFC" w14:textId="77777777" w:rsidR="00EB4168" w:rsidRPr="00EB4168" w:rsidRDefault="00EB4168" w:rsidP="00C356CA">
      <w:pPr>
        <w:pStyle w:val="2f2"/>
        <w:spacing w:before="312" w:after="312"/>
      </w:pPr>
      <w:r w:rsidRPr="00EB4168">
        <w:t>Internet Protocol Version 4, Src: 172.16.1.1, Dst: 172.16.2.2</w:t>
      </w:r>
    </w:p>
    <w:p w14:paraId="44BE07BE" w14:textId="77777777" w:rsidR="00EB4168" w:rsidRPr="00EB4168" w:rsidRDefault="00EB4168" w:rsidP="00C356CA">
      <w:pPr>
        <w:pStyle w:val="2f2"/>
        <w:spacing w:before="312" w:after="312"/>
      </w:pPr>
      <w:r w:rsidRPr="00EB4168">
        <w:t>Internet Control Message Protocol</w:t>
      </w:r>
    </w:p>
    <w:p w14:paraId="493BCBA8" w14:textId="77777777" w:rsidR="00EB4168" w:rsidRPr="00EB4168" w:rsidRDefault="00EB4168" w:rsidP="0038023D">
      <w:pPr>
        <w:pStyle w:val="1e"/>
      </w:pPr>
      <w:r w:rsidRPr="00EB4168">
        <w:t>The packets sent from SW1 to SW3 are forwarded at Layer 3. The VNI carried in the packets is the VXLAN VNI configured in the IP VPN instance bound to VBDIF 20 on SW3. The source MAC address of the inner data frame is the MAC address (0000-0000-0010) of VBDIF 10 on SW1, and the destination MAC address is the router MAC address carried in the BGP EVPN route. Similar to the bridge MAC address of the device, this destination MAC address is used to identify the device itself and is also the MAC address of the NVE logical interface of the device.</w:t>
      </w:r>
    </w:p>
    <w:p w14:paraId="1600B863" w14:textId="77777777" w:rsidR="00EB4168" w:rsidRPr="00EB4168" w:rsidRDefault="00EB4168" w:rsidP="0038023D">
      <w:pPr>
        <w:pStyle w:val="1e"/>
      </w:pPr>
      <w:r w:rsidRPr="00EB4168">
        <w:t># Check the MAC address of the interface NVE1 on SW3.</w:t>
      </w:r>
    </w:p>
    <w:p w14:paraId="34AE64F7" w14:textId="77777777" w:rsidR="00EB4168" w:rsidRPr="00EB4168" w:rsidRDefault="00EB4168" w:rsidP="00C356CA">
      <w:pPr>
        <w:pStyle w:val="2f2"/>
        <w:spacing w:before="312" w:after="312"/>
      </w:pPr>
      <w:r w:rsidRPr="00EB4168">
        <w:t>&lt;SW3&gt;display interface Nve 1</w:t>
      </w:r>
    </w:p>
    <w:p w14:paraId="216417A6" w14:textId="77777777" w:rsidR="00EB4168" w:rsidRPr="00EB4168" w:rsidRDefault="00EB4168" w:rsidP="00C356CA">
      <w:pPr>
        <w:pStyle w:val="2f2"/>
        <w:spacing w:before="312" w:after="312"/>
      </w:pPr>
      <w:r w:rsidRPr="00EB4168">
        <w:t>Nve1 current state : UP (ifindex: 19)</w:t>
      </w:r>
    </w:p>
    <w:p w14:paraId="17EBEC76" w14:textId="77777777" w:rsidR="00EB4168" w:rsidRPr="00EB4168" w:rsidRDefault="00EB4168" w:rsidP="00C356CA">
      <w:pPr>
        <w:pStyle w:val="2f2"/>
        <w:spacing w:before="312" w:after="312"/>
      </w:pPr>
      <w:r w:rsidRPr="00EB4168">
        <w:t xml:space="preserve">Line protocol current state : UP </w:t>
      </w:r>
    </w:p>
    <w:p w14:paraId="50DB2456" w14:textId="77777777" w:rsidR="00EB4168" w:rsidRPr="00EB4168" w:rsidRDefault="00EB4168" w:rsidP="00C356CA">
      <w:pPr>
        <w:pStyle w:val="2f2"/>
        <w:spacing w:before="312" w:after="312"/>
      </w:pPr>
      <w:r w:rsidRPr="00EB4168">
        <w:t xml:space="preserve">Description: </w:t>
      </w:r>
    </w:p>
    <w:p w14:paraId="020DDD4C" w14:textId="77777777" w:rsidR="00EB4168" w:rsidRPr="00EB4168" w:rsidRDefault="00EB4168" w:rsidP="00C356CA">
      <w:pPr>
        <w:pStyle w:val="2f2"/>
        <w:spacing w:before="312" w:after="312"/>
        <w:rPr>
          <w:color w:val="EC7061"/>
        </w:rPr>
      </w:pPr>
      <w:r w:rsidRPr="00EB4168">
        <w:t xml:space="preserve">IP Sending Frames' Format is PKTFMT_ETHNT_2, Hardware address is </w:t>
      </w:r>
      <w:r w:rsidRPr="00C6257A">
        <w:rPr>
          <w:color w:val="C7000B"/>
        </w:rPr>
        <w:t>707b-e82a-0b83</w:t>
      </w:r>
    </w:p>
    <w:p w14:paraId="68EF6F38" w14:textId="77777777" w:rsidR="00EB4168" w:rsidRPr="00EB4168" w:rsidRDefault="00EB4168" w:rsidP="0038023D">
      <w:pPr>
        <w:pStyle w:val="1e"/>
      </w:pPr>
      <w:r w:rsidRPr="00EB4168">
        <w:t>After receiving the data frame, SW3 checks the destination MAC address in the inner data frame and determines that it needs to process such data frame locally. Then, SW3 checks the network-layer IP address of the inner data frame and finds that it needs to perform Layer 3 table lookup before forwarding. Then, SW3 searches the routing table in the IP VPN instance corresponding to the VNI (1020) carried in the VXLAN packet.</w:t>
      </w:r>
    </w:p>
    <w:p w14:paraId="448AA38B" w14:textId="77777777" w:rsidR="00EB4168" w:rsidRPr="00EB4168" w:rsidRDefault="00EB4168" w:rsidP="0038023D">
      <w:pPr>
        <w:pStyle w:val="1e"/>
      </w:pPr>
      <w:r w:rsidRPr="00EB4168">
        <w:t xml:space="preserve"># Check the routing table in the IP VPN instance </w:t>
      </w:r>
      <w:r w:rsidRPr="00EB4168">
        <w:rPr>
          <w:b/>
        </w:rPr>
        <w:t>SW3_VPN_10_20</w:t>
      </w:r>
      <w:r w:rsidRPr="00EB4168">
        <w:t xml:space="preserve"> on SW3.</w:t>
      </w:r>
    </w:p>
    <w:p w14:paraId="15B0E111" w14:textId="77777777" w:rsidR="00EB4168" w:rsidRPr="00EB4168" w:rsidRDefault="00EB4168" w:rsidP="00C356CA">
      <w:pPr>
        <w:pStyle w:val="2f2"/>
        <w:spacing w:before="312" w:after="312"/>
      </w:pPr>
      <w:r w:rsidRPr="00EB4168">
        <w:t>&lt;SW3&gt;display ip routing-table vpn-instance SW3_VPN_10_20 172.16.2.2</w:t>
      </w:r>
    </w:p>
    <w:p w14:paraId="3DB70D49" w14:textId="77777777" w:rsidR="00EB4168" w:rsidRPr="00EB4168" w:rsidRDefault="00EB4168" w:rsidP="00C356CA">
      <w:pPr>
        <w:pStyle w:val="2f2"/>
        <w:spacing w:before="312" w:after="312"/>
      </w:pPr>
      <w:r w:rsidRPr="00EB4168">
        <w:t>Proto: Protocol        Pre: Preference</w:t>
      </w:r>
    </w:p>
    <w:p w14:paraId="328587A1" w14:textId="77777777" w:rsidR="00EB4168" w:rsidRPr="00EB4168" w:rsidRDefault="00EB4168" w:rsidP="00C356CA">
      <w:pPr>
        <w:pStyle w:val="2f2"/>
        <w:spacing w:before="312" w:after="312"/>
      </w:pPr>
      <w:r w:rsidRPr="00EB4168">
        <w:t>Route Flags: R - relay, D - download to fib, T - to vpn-instance, B - black hole</w:t>
      </w:r>
    </w:p>
    <w:p w14:paraId="47B10AB9" w14:textId="77777777" w:rsidR="00EB4168" w:rsidRPr="00EB4168" w:rsidRDefault="00EB4168" w:rsidP="00C356CA">
      <w:pPr>
        <w:pStyle w:val="2f2"/>
        <w:spacing w:before="312" w:after="312"/>
      </w:pPr>
      <w:r w:rsidRPr="00EB4168">
        <w:t xml:space="preserve"> route</w:t>
      </w:r>
    </w:p>
    <w:p w14:paraId="6DF52FE0" w14:textId="77777777" w:rsidR="00EB4168" w:rsidRPr="00EB4168" w:rsidRDefault="00EB4168" w:rsidP="00C356CA">
      <w:pPr>
        <w:pStyle w:val="2f2"/>
        <w:spacing w:before="312" w:after="312"/>
      </w:pPr>
      <w:r w:rsidRPr="00EB4168">
        <w:t>------------------------------------------------------------------------------</w:t>
      </w:r>
    </w:p>
    <w:p w14:paraId="723A87F4" w14:textId="77777777" w:rsidR="00EB4168" w:rsidRPr="00EB4168" w:rsidRDefault="00EB4168" w:rsidP="00C356CA">
      <w:pPr>
        <w:pStyle w:val="2f2"/>
        <w:spacing w:before="312" w:after="312"/>
      </w:pPr>
      <w:r w:rsidRPr="00EB4168">
        <w:t>Routing Table : SW3_VPN_10_20</w:t>
      </w:r>
    </w:p>
    <w:p w14:paraId="4A7E84EA" w14:textId="77777777" w:rsidR="00EB4168" w:rsidRPr="00EB4168" w:rsidRDefault="00EB4168" w:rsidP="00C356CA">
      <w:pPr>
        <w:pStyle w:val="2f2"/>
        <w:spacing w:before="312" w:after="312"/>
      </w:pPr>
      <w:r w:rsidRPr="00EB4168">
        <w:t>Summary Count : 1</w:t>
      </w:r>
    </w:p>
    <w:p w14:paraId="72BDE6C9" w14:textId="77777777" w:rsidR="00EB4168" w:rsidRPr="00EB4168" w:rsidRDefault="00EB4168" w:rsidP="00C356CA">
      <w:pPr>
        <w:pStyle w:val="2f2"/>
        <w:spacing w:before="312" w:after="312"/>
      </w:pPr>
      <w:r w:rsidRPr="00EB4168">
        <w:t>Destination/Mask    Proto   Pre  Cost        Flags NextHop       Interface</w:t>
      </w:r>
    </w:p>
    <w:p w14:paraId="7A4BAECB" w14:textId="1535050A" w:rsidR="00EB4168" w:rsidRPr="00EB4168" w:rsidRDefault="00EB4168" w:rsidP="00C356CA">
      <w:pPr>
        <w:pStyle w:val="2f2"/>
        <w:spacing w:before="312" w:after="312"/>
      </w:pPr>
      <w:r w:rsidRPr="00EB4168">
        <w:t xml:space="preserve">     172.16.2.0/24  </w:t>
      </w:r>
      <w:r w:rsidR="00C356CA">
        <w:tab/>
      </w:r>
      <w:r w:rsidRPr="00EB4168">
        <w:t xml:space="preserve">Direct  </w:t>
      </w:r>
      <w:r w:rsidR="00C356CA">
        <w:tab/>
      </w:r>
      <w:r w:rsidR="00C356CA">
        <w:tab/>
      </w:r>
      <w:r w:rsidR="00C356CA">
        <w:tab/>
      </w:r>
      <w:r w:rsidRPr="00EB4168">
        <w:t xml:space="preserve">0    0           D   172.16.2.254    Vbdif20 </w:t>
      </w:r>
    </w:p>
    <w:p w14:paraId="447D92AA" w14:textId="77777777" w:rsidR="00EB4168" w:rsidRPr="00EB4168" w:rsidRDefault="00EB4168" w:rsidP="0038023D">
      <w:pPr>
        <w:pStyle w:val="1e"/>
      </w:pPr>
      <w:r w:rsidRPr="00EB4168">
        <w:t xml:space="preserve">SW3 searches the Layer 3 routing table in the IP VPN instance </w:t>
      </w:r>
      <w:r w:rsidRPr="00EB4168">
        <w:rPr>
          <w:b/>
        </w:rPr>
        <w:t>SW3_VPN_10_20</w:t>
      </w:r>
      <w:r w:rsidRPr="00EB4168">
        <w:t>. The search result is a direct route generated by VBDIF 20.</w:t>
      </w:r>
    </w:p>
    <w:p w14:paraId="20705369" w14:textId="77777777" w:rsidR="00EB4168" w:rsidRPr="00EB4168" w:rsidRDefault="00EB4168" w:rsidP="0038023D">
      <w:pPr>
        <w:pStyle w:val="1e"/>
      </w:pPr>
      <w:r w:rsidRPr="00EB4168">
        <w:t># Search the ARP table and BD 20's MAC address table.</w:t>
      </w:r>
    </w:p>
    <w:p w14:paraId="103C99D8" w14:textId="77777777" w:rsidR="00EB4168" w:rsidRPr="00EB4168" w:rsidRDefault="00EB4168" w:rsidP="00C356CA">
      <w:pPr>
        <w:pStyle w:val="2f2"/>
        <w:spacing w:before="312" w:after="312"/>
      </w:pPr>
      <w:r w:rsidRPr="00EB4168">
        <w:t>&lt;SW3&gt;display arp | in 172.16.2.2</w:t>
      </w:r>
    </w:p>
    <w:p w14:paraId="7FE6BDDE" w14:textId="77777777" w:rsidR="00EB4168" w:rsidRPr="00EB4168" w:rsidRDefault="00EB4168" w:rsidP="00C356CA">
      <w:pPr>
        <w:pStyle w:val="2f2"/>
        <w:spacing w:before="312" w:after="312"/>
      </w:pPr>
      <w:r w:rsidRPr="00EB4168">
        <w:t>ARP Entry Types: D - Dynamic, S - Static, I - Interface, O - OpenFlow, RD - Redi</w:t>
      </w:r>
    </w:p>
    <w:p w14:paraId="520EFC03" w14:textId="77777777" w:rsidR="00EB4168" w:rsidRPr="00EB4168" w:rsidRDefault="00EB4168" w:rsidP="00C356CA">
      <w:pPr>
        <w:pStyle w:val="2f2"/>
        <w:spacing w:before="312" w:after="312"/>
      </w:pPr>
      <w:r w:rsidRPr="00EB4168">
        <w:t>rect</w:t>
      </w:r>
    </w:p>
    <w:p w14:paraId="23E6DD6D" w14:textId="77777777" w:rsidR="00EB4168" w:rsidRPr="00EB4168" w:rsidRDefault="00EB4168" w:rsidP="00C356CA">
      <w:pPr>
        <w:pStyle w:val="2f2"/>
        <w:spacing w:before="312" w:after="312"/>
      </w:pPr>
      <w:r w:rsidRPr="00EB4168">
        <w:t>EXP: Expire-time VLAN:VLAN or Bridge Domain</w:t>
      </w:r>
    </w:p>
    <w:p w14:paraId="6AC96C5F" w14:textId="77777777" w:rsidR="00EB4168" w:rsidRPr="00EB4168" w:rsidRDefault="00EB4168" w:rsidP="00C356CA">
      <w:pPr>
        <w:pStyle w:val="2f2"/>
        <w:spacing w:before="312" w:after="312"/>
      </w:pPr>
      <w:r w:rsidRPr="00EB4168">
        <w:t>IP ADDRESS   MAC ADDRESS      EXP(M)   TYPE/VLAN      INTERFACE       VPN-INSTANCE</w:t>
      </w:r>
    </w:p>
    <w:p w14:paraId="4C4F672E" w14:textId="77777777" w:rsidR="00EB4168" w:rsidRPr="00EB4168" w:rsidRDefault="00EB4168" w:rsidP="00C356CA">
      <w:pPr>
        <w:pStyle w:val="2f2"/>
        <w:spacing w:before="312" w:after="312"/>
      </w:pPr>
      <w:r w:rsidRPr="00EB4168">
        <w:t>----------------------------------------------------------------------------------------</w:t>
      </w:r>
    </w:p>
    <w:p w14:paraId="1D36347E" w14:textId="77777777" w:rsidR="00EB4168" w:rsidRPr="00EB4168" w:rsidRDefault="00EB4168" w:rsidP="00C356CA">
      <w:pPr>
        <w:pStyle w:val="2f2"/>
        <w:spacing w:before="312" w:after="312"/>
      </w:pPr>
      <w:r w:rsidRPr="00EB4168">
        <w:t>172.16.2.254    0000-0000-0020              I                Vbdif20          SW3_VPN_10_20</w:t>
      </w:r>
    </w:p>
    <w:p w14:paraId="43888503" w14:textId="77777777" w:rsidR="00EB4168" w:rsidRPr="00C6257A" w:rsidRDefault="00EB4168" w:rsidP="00C356CA">
      <w:pPr>
        <w:pStyle w:val="2f2"/>
        <w:spacing w:before="312" w:after="312"/>
        <w:rPr>
          <w:color w:val="C7000B"/>
        </w:rPr>
      </w:pPr>
      <w:r w:rsidRPr="00C6257A">
        <w:rPr>
          <w:color w:val="C7000B"/>
        </w:rPr>
        <w:t>172.16.2.2      5489-98c2-107a        5     D/BD20         GE0/0/2.200</w:t>
      </w:r>
      <w:r w:rsidRPr="00C6257A">
        <w:rPr>
          <w:color w:val="C7000B"/>
        </w:rPr>
        <w:tab/>
        <w:t xml:space="preserve">      SW3_VPN_10_20</w:t>
      </w:r>
    </w:p>
    <w:p w14:paraId="6763A99E" w14:textId="77777777" w:rsidR="00EB4168" w:rsidRPr="00EB4168" w:rsidRDefault="00EB4168" w:rsidP="00C356CA">
      <w:pPr>
        <w:pStyle w:val="2f2"/>
        <w:spacing w:before="312" w:after="312"/>
      </w:pPr>
      <w:r w:rsidRPr="00EB4168">
        <w:t>----------------------------------------------------------------------------------------</w:t>
      </w:r>
    </w:p>
    <w:p w14:paraId="756EF0F4" w14:textId="77777777" w:rsidR="00EB4168" w:rsidRPr="00EB4168" w:rsidRDefault="00EB4168" w:rsidP="00C356CA">
      <w:pPr>
        <w:pStyle w:val="2f2"/>
        <w:spacing w:before="312" w:after="312"/>
      </w:pPr>
      <w:r w:rsidRPr="00EB4168">
        <w:t>Total:6         Dynamic:3       Static:0    Interface:3    OpenFlow:0</w:t>
      </w:r>
    </w:p>
    <w:p w14:paraId="3C1EC9AF" w14:textId="77777777" w:rsidR="00EB4168" w:rsidRPr="00EB4168" w:rsidRDefault="00EB4168" w:rsidP="00C356CA">
      <w:pPr>
        <w:pStyle w:val="2f2"/>
        <w:spacing w:before="312" w:after="312"/>
      </w:pPr>
      <w:r w:rsidRPr="00EB4168">
        <w:t>Redirect:0</w:t>
      </w:r>
    </w:p>
    <w:p w14:paraId="042C20F6" w14:textId="77777777" w:rsidR="00EB4168" w:rsidRPr="00EB4168" w:rsidRDefault="00EB4168" w:rsidP="00C356CA">
      <w:pPr>
        <w:pStyle w:val="2f2"/>
        <w:spacing w:before="312" w:after="312"/>
      </w:pPr>
      <w:r w:rsidRPr="00EB4168">
        <w:t>&lt;SW3&gt;display mac-address 5489-98c2-107a</w:t>
      </w:r>
    </w:p>
    <w:p w14:paraId="2BF91D70" w14:textId="77777777" w:rsidR="00EB4168" w:rsidRPr="00EB4168" w:rsidRDefault="00EB4168" w:rsidP="00C356CA">
      <w:pPr>
        <w:pStyle w:val="2f2"/>
        <w:spacing w:before="312" w:after="312"/>
      </w:pPr>
      <w:r w:rsidRPr="00EB4168">
        <w:t xml:space="preserve">Flags: * - Backup  </w:t>
      </w:r>
    </w:p>
    <w:p w14:paraId="0EEB21A4" w14:textId="77777777" w:rsidR="00EB4168" w:rsidRPr="00EB4168" w:rsidRDefault="00EB4168" w:rsidP="00C356CA">
      <w:pPr>
        <w:pStyle w:val="2f2"/>
        <w:spacing w:before="312" w:after="312"/>
      </w:pPr>
      <w:r w:rsidRPr="00EB4168">
        <w:t>BD   : bridge-domain   Age : dynamic MAC learned time in seconds</w:t>
      </w:r>
    </w:p>
    <w:p w14:paraId="6D763CC9" w14:textId="77777777" w:rsidR="00EB4168" w:rsidRPr="00EB4168" w:rsidRDefault="00EB4168" w:rsidP="00C356CA">
      <w:pPr>
        <w:pStyle w:val="2f2"/>
        <w:spacing w:before="312" w:after="312"/>
      </w:pPr>
      <w:r w:rsidRPr="00EB4168">
        <w:t>-------------------------------------------------------------------------------</w:t>
      </w:r>
    </w:p>
    <w:p w14:paraId="6C06CB4D" w14:textId="77777777" w:rsidR="00EB4168" w:rsidRPr="00EB4168" w:rsidRDefault="00EB4168" w:rsidP="00C356CA">
      <w:pPr>
        <w:pStyle w:val="2f2"/>
        <w:spacing w:before="312" w:after="312"/>
      </w:pPr>
      <w:r w:rsidRPr="00EB4168">
        <w:t>MAC Address      VLAN/VSI/BD   Learned-From        Type                Age</w:t>
      </w:r>
    </w:p>
    <w:p w14:paraId="5BB2328C" w14:textId="77777777" w:rsidR="00EB4168" w:rsidRPr="00EB4168" w:rsidRDefault="00EB4168" w:rsidP="00C356CA">
      <w:pPr>
        <w:pStyle w:val="2f2"/>
        <w:spacing w:before="312" w:after="312"/>
      </w:pPr>
      <w:r w:rsidRPr="00EB4168">
        <w:t>-------------------------------------------------------------------------------</w:t>
      </w:r>
    </w:p>
    <w:p w14:paraId="5E49FC26" w14:textId="77777777" w:rsidR="00EB4168" w:rsidRPr="00EB4168" w:rsidRDefault="00EB4168" w:rsidP="00C356CA">
      <w:pPr>
        <w:pStyle w:val="2f2"/>
        <w:spacing w:before="312" w:after="312"/>
      </w:pPr>
      <w:r w:rsidRPr="00EB4168">
        <w:t>5489-98c2-107a    -/-/20         GE0/0/2.200</w:t>
      </w:r>
      <w:r w:rsidRPr="00EB4168">
        <w:tab/>
        <w:t xml:space="preserve">         dynamic               -</w:t>
      </w:r>
    </w:p>
    <w:p w14:paraId="575B2F18" w14:textId="77777777" w:rsidR="00EB4168" w:rsidRPr="00EB4168" w:rsidRDefault="00EB4168" w:rsidP="0038023D">
      <w:pPr>
        <w:pStyle w:val="1e"/>
      </w:pPr>
      <w:r w:rsidRPr="00EB4168">
        <w:t>According to the search result, the data frame is re-encapsulated and sent out from GE0/0/2.200</w:t>
      </w:r>
      <w:r w:rsidRPr="00EB4168">
        <w:rPr>
          <w:rFonts w:hint="eastAsia"/>
        </w:rPr>
        <w:t>.</w:t>
      </w:r>
      <w:r w:rsidRPr="00EB4168">
        <w:t xml:space="preserve"> Then, ACC-2 looks up the Layer 2 forwarding table and forwards the data frame accordingly.</w:t>
      </w:r>
    </w:p>
    <w:p w14:paraId="602A9E22" w14:textId="77777777" w:rsidR="00EB4168" w:rsidRPr="00EB4168" w:rsidRDefault="00EB4168" w:rsidP="0038023D">
      <w:pPr>
        <w:pStyle w:val="1e"/>
      </w:pPr>
      <w:r w:rsidRPr="00EB4168">
        <w:t>In this case, the destination MAC address of the data frame is PC3's real MAC address, and the source MAC address is VBDIF 20's MAC address 0000-0000-0020.</w:t>
      </w:r>
    </w:p>
    <w:p w14:paraId="5E016633" w14:textId="77777777" w:rsidR="00EB4168" w:rsidRPr="00EB4168" w:rsidRDefault="00EB4168" w:rsidP="0038023D">
      <w:pPr>
        <w:pStyle w:val="1e"/>
      </w:pPr>
      <w:r w:rsidRPr="00EB4168">
        <w:t># On SW3, perform mirroring to obtain the packets of pinging PC3 from PC1 (SW3 sends packets to PC3).</w:t>
      </w:r>
    </w:p>
    <w:p w14:paraId="76BAA949" w14:textId="77777777" w:rsidR="00EB4168" w:rsidRPr="00C356CA" w:rsidRDefault="00EB4168" w:rsidP="00C356CA">
      <w:pPr>
        <w:pStyle w:val="2f2"/>
        <w:spacing w:before="312" w:after="312"/>
        <w:rPr>
          <w:color w:val="EC7061"/>
        </w:rPr>
      </w:pPr>
      <w:r w:rsidRPr="00EB4168">
        <w:t xml:space="preserve">Ethernet II, </w:t>
      </w:r>
      <w:r w:rsidRPr="00C6257A">
        <w:rPr>
          <w:color w:val="C7000B"/>
        </w:rPr>
        <w:t>Src: 00:00:00_00:00:20 (00:00:00:00:00:20), Dst: HuaweiTe_c2:10:7a (54:89:98:c2:10:7a)</w:t>
      </w:r>
    </w:p>
    <w:p w14:paraId="71FD51E6" w14:textId="77777777" w:rsidR="00EB4168" w:rsidRPr="00EB4168" w:rsidRDefault="00EB4168" w:rsidP="00C356CA">
      <w:pPr>
        <w:pStyle w:val="2f2"/>
        <w:spacing w:before="312" w:after="312"/>
      </w:pPr>
      <w:r w:rsidRPr="00EB4168">
        <w:t>802.1Q Virtual LAN, PRI: 0, DEI: 0, ID: 200</w:t>
      </w:r>
    </w:p>
    <w:p w14:paraId="1E3BD27A" w14:textId="77777777" w:rsidR="00EB4168" w:rsidRPr="00EB4168" w:rsidRDefault="00EB4168" w:rsidP="00C356CA">
      <w:pPr>
        <w:pStyle w:val="2f2"/>
        <w:spacing w:before="312" w:after="312"/>
      </w:pPr>
      <w:r w:rsidRPr="00EB4168">
        <w:t>Internet Protocol Version 4, Src: 172.16.1.1, Dst: 172.16.2.2</w:t>
      </w:r>
    </w:p>
    <w:p w14:paraId="780657C7" w14:textId="77777777" w:rsidR="00EB4168" w:rsidRPr="00EB4168" w:rsidRDefault="00EB4168" w:rsidP="00C356CA">
      <w:pPr>
        <w:pStyle w:val="2f2"/>
        <w:spacing w:before="312" w:after="312"/>
      </w:pPr>
      <w:r w:rsidRPr="00EB4168">
        <w:t>Internet Control Message Protocol</w:t>
      </w:r>
    </w:p>
    <w:p w14:paraId="266255BF" w14:textId="77777777" w:rsidR="00EB4168" w:rsidRPr="00EB4168" w:rsidRDefault="00EB4168" w:rsidP="0038023D">
      <w:pPr>
        <w:pStyle w:val="1e"/>
      </w:pPr>
      <w:r w:rsidRPr="00EB4168">
        <w:t>The command output shows that the source MAC address is the MAC address (0000-0000-0020) of VBDIF 20.</w:t>
      </w:r>
    </w:p>
    <w:p w14:paraId="25803BF5" w14:textId="77777777" w:rsidR="00EB4168" w:rsidRPr="00EB4168" w:rsidRDefault="00EB4168" w:rsidP="0038023D">
      <w:pPr>
        <w:pStyle w:val="1e"/>
      </w:pPr>
      <w:r w:rsidRPr="00EB4168">
        <w:t>By now, the packet forwarding process from PC1 to PC3 is complete. In the entire process, both the ingress VTEP (SW1) and egress VTEP (SW3) search the Layer 3 routing table and forward the packets based on the search result. When packets are forwarded between VTEPs, the VNI carried in the inner data frame is an L3 VNI.</w:t>
      </w:r>
    </w:p>
    <w:p w14:paraId="4388E8FD" w14:textId="77777777" w:rsidR="00EB4168" w:rsidRPr="00EB4168" w:rsidRDefault="00EB4168" w:rsidP="0038023D">
      <w:pPr>
        <w:pStyle w:val="1e"/>
      </w:pPr>
      <w:r w:rsidRPr="00EB4168">
        <w:t>The egress VTEP generates a Type 2 route based on the ARP information learned by VBDIF 20. When the route is transmitted to the ingress VTEP, it carries the VNI value configured for the IP VPN instance on the VBDIF interface. The VNI is an L3 VNI.</w:t>
      </w:r>
    </w:p>
    <w:p w14:paraId="765F1A95" w14:textId="77777777" w:rsidR="00EB4168" w:rsidRPr="00EB4168" w:rsidRDefault="00EB4168" w:rsidP="0038023D">
      <w:pPr>
        <w:pStyle w:val="1e"/>
      </w:pPr>
      <w:r w:rsidRPr="00EB4168">
        <w:t>----</w:t>
      </w:r>
      <w:r w:rsidRPr="00C356CA">
        <w:rPr>
          <w:b/>
        </w:rPr>
        <w:t>End</w:t>
      </w:r>
    </w:p>
    <w:p w14:paraId="398BBCD1" w14:textId="33C776F9" w:rsidR="00EB4168" w:rsidRPr="00EB4168" w:rsidRDefault="00EB4168" w:rsidP="00804F8D">
      <w:pPr>
        <w:pStyle w:val="3"/>
      </w:pPr>
      <w:bookmarkStart w:id="82" w:name="_Toc60066249"/>
      <w:bookmarkStart w:id="83" w:name="_Toc60607032"/>
      <w:bookmarkStart w:id="84" w:name="_Toc62638029"/>
      <w:r w:rsidRPr="00EB4168">
        <w:t>Configuration Reference</w:t>
      </w:r>
      <w:bookmarkEnd w:id="82"/>
      <w:bookmarkEnd w:id="83"/>
      <w:bookmarkEnd w:id="84"/>
    </w:p>
    <w:p w14:paraId="40D76CFA" w14:textId="77777777" w:rsidR="00EB4168" w:rsidRPr="00EB4168" w:rsidRDefault="00EB4168" w:rsidP="00804F8D">
      <w:pPr>
        <w:pStyle w:val="4"/>
        <w:rPr>
          <w:rFonts w:hint="default"/>
        </w:rPr>
      </w:pPr>
      <w:r w:rsidRPr="00EB4168">
        <w:t>Configurations of ACC-1</w:t>
      </w:r>
    </w:p>
    <w:p w14:paraId="237C7E80" w14:textId="77777777" w:rsidR="00EB4168" w:rsidRPr="00EB4168" w:rsidRDefault="00EB4168" w:rsidP="00C356CA">
      <w:pPr>
        <w:pStyle w:val="2f2"/>
        <w:spacing w:before="312" w:after="312"/>
      </w:pPr>
      <w:r w:rsidRPr="00EB4168">
        <w:t>#</w:t>
      </w:r>
    </w:p>
    <w:p w14:paraId="7A0DB981" w14:textId="77777777" w:rsidR="00EB4168" w:rsidRPr="00EB4168" w:rsidRDefault="00EB4168" w:rsidP="00C356CA">
      <w:pPr>
        <w:pStyle w:val="2f2"/>
        <w:spacing w:before="312" w:after="312"/>
      </w:pPr>
      <w:r w:rsidRPr="00EB4168">
        <w:t>sysname ACC-1</w:t>
      </w:r>
    </w:p>
    <w:p w14:paraId="7B92953A" w14:textId="77777777" w:rsidR="00EB4168" w:rsidRPr="00EB4168" w:rsidRDefault="00EB4168" w:rsidP="00C356CA">
      <w:pPr>
        <w:pStyle w:val="2f2"/>
        <w:spacing w:before="312" w:after="312"/>
      </w:pPr>
      <w:r w:rsidRPr="00EB4168">
        <w:t>#</w:t>
      </w:r>
    </w:p>
    <w:p w14:paraId="4173CC94" w14:textId="77777777" w:rsidR="00EB4168" w:rsidRPr="00EB4168" w:rsidRDefault="00EB4168" w:rsidP="00C356CA">
      <w:pPr>
        <w:pStyle w:val="2f2"/>
        <w:spacing w:before="312" w:after="312"/>
      </w:pPr>
      <w:r w:rsidRPr="00EB4168">
        <w:t>vlan batch 100</w:t>
      </w:r>
    </w:p>
    <w:p w14:paraId="127C2302" w14:textId="77777777" w:rsidR="00EB4168" w:rsidRPr="00EB4168" w:rsidRDefault="00EB4168" w:rsidP="00C356CA">
      <w:pPr>
        <w:pStyle w:val="2f2"/>
        <w:spacing w:before="312" w:after="312"/>
      </w:pPr>
      <w:r w:rsidRPr="00EB4168">
        <w:t>#</w:t>
      </w:r>
    </w:p>
    <w:p w14:paraId="3F57C404" w14:textId="77777777" w:rsidR="00EB4168" w:rsidRPr="00EB4168" w:rsidRDefault="00EB4168" w:rsidP="00C356CA">
      <w:pPr>
        <w:pStyle w:val="2f2"/>
        <w:spacing w:before="312" w:after="312"/>
      </w:pPr>
      <w:r w:rsidRPr="00EB4168">
        <w:t>interface GigabitEthernet0/0/1</w:t>
      </w:r>
    </w:p>
    <w:p w14:paraId="2507A173" w14:textId="77777777" w:rsidR="00EB4168" w:rsidRPr="00EB4168" w:rsidRDefault="00EB4168" w:rsidP="00C356CA">
      <w:pPr>
        <w:pStyle w:val="2f2"/>
        <w:spacing w:before="312" w:after="312"/>
      </w:pPr>
      <w:r w:rsidRPr="00EB4168">
        <w:t xml:space="preserve"> port link-type trunk</w:t>
      </w:r>
    </w:p>
    <w:p w14:paraId="30C98402" w14:textId="77777777" w:rsidR="00EB4168" w:rsidRPr="00EB4168" w:rsidRDefault="00EB4168" w:rsidP="00C356CA">
      <w:pPr>
        <w:pStyle w:val="2f2"/>
        <w:spacing w:before="312" w:after="312"/>
      </w:pPr>
      <w:r w:rsidRPr="00EB4168">
        <w:t xml:space="preserve"> port trunk allow-pass vlan 100</w:t>
      </w:r>
    </w:p>
    <w:p w14:paraId="3DDA024A" w14:textId="77777777" w:rsidR="00EB4168" w:rsidRPr="00EB4168" w:rsidRDefault="00EB4168" w:rsidP="00C356CA">
      <w:pPr>
        <w:pStyle w:val="2f2"/>
        <w:spacing w:before="312" w:after="312"/>
      </w:pPr>
      <w:r w:rsidRPr="00EB4168">
        <w:t>#</w:t>
      </w:r>
    </w:p>
    <w:p w14:paraId="6F96A83F" w14:textId="77777777" w:rsidR="00EB4168" w:rsidRPr="00EB4168" w:rsidRDefault="00EB4168" w:rsidP="00C356CA">
      <w:pPr>
        <w:pStyle w:val="2f2"/>
        <w:spacing w:before="312" w:after="312"/>
      </w:pPr>
      <w:r w:rsidRPr="00EB4168">
        <w:t>interface GigabitEthernet0/0/2</w:t>
      </w:r>
    </w:p>
    <w:p w14:paraId="01C17127" w14:textId="77777777" w:rsidR="00EB4168" w:rsidRPr="00EB4168" w:rsidRDefault="00EB4168" w:rsidP="00C356CA">
      <w:pPr>
        <w:pStyle w:val="2f2"/>
        <w:spacing w:before="312" w:after="312"/>
      </w:pPr>
      <w:r w:rsidRPr="00EB4168">
        <w:t xml:space="preserve"> port link-type access</w:t>
      </w:r>
    </w:p>
    <w:p w14:paraId="751E86CF" w14:textId="77777777" w:rsidR="00EB4168" w:rsidRPr="00EB4168" w:rsidRDefault="00EB4168" w:rsidP="00C356CA">
      <w:pPr>
        <w:pStyle w:val="2f2"/>
        <w:spacing w:before="312" w:after="312"/>
      </w:pPr>
      <w:r w:rsidRPr="00EB4168">
        <w:t xml:space="preserve"> port default vlan 100</w:t>
      </w:r>
    </w:p>
    <w:p w14:paraId="2F26A266" w14:textId="77777777" w:rsidR="00EB4168" w:rsidRPr="00EB4168" w:rsidRDefault="00EB4168" w:rsidP="00C356CA">
      <w:pPr>
        <w:pStyle w:val="2f2"/>
        <w:spacing w:before="312" w:after="312"/>
      </w:pPr>
      <w:r w:rsidRPr="00EB4168">
        <w:t>#</w:t>
      </w:r>
    </w:p>
    <w:p w14:paraId="7830DC86" w14:textId="77777777" w:rsidR="00EB4168" w:rsidRPr="00EB4168" w:rsidRDefault="00EB4168" w:rsidP="00C356CA">
      <w:pPr>
        <w:pStyle w:val="2f2"/>
        <w:spacing w:before="312" w:after="312"/>
      </w:pPr>
      <w:r w:rsidRPr="00EB4168">
        <w:t>Return</w:t>
      </w:r>
    </w:p>
    <w:p w14:paraId="0588E6BC" w14:textId="77777777" w:rsidR="00EB4168" w:rsidRPr="00EB4168" w:rsidRDefault="00EB4168" w:rsidP="00804F8D">
      <w:pPr>
        <w:pStyle w:val="4"/>
        <w:rPr>
          <w:rFonts w:hint="default"/>
        </w:rPr>
      </w:pPr>
      <w:r w:rsidRPr="00EB4168">
        <w:t>Configurations of ACC-2</w:t>
      </w:r>
    </w:p>
    <w:p w14:paraId="70087D0E" w14:textId="77777777" w:rsidR="00EB4168" w:rsidRPr="00EB4168" w:rsidRDefault="00EB4168" w:rsidP="00DA0E6B">
      <w:pPr>
        <w:pStyle w:val="2f2"/>
        <w:spacing w:before="312" w:after="312"/>
      </w:pPr>
      <w:r w:rsidRPr="00EB4168">
        <w:t>#</w:t>
      </w:r>
    </w:p>
    <w:p w14:paraId="10B27C39" w14:textId="77777777" w:rsidR="00EB4168" w:rsidRPr="00EB4168" w:rsidRDefault="00EB4168" w:rsidP="00DA0E6B">
      <w:pPr>
        <w:pStyle w:val="2f2"/>
        <w:spacing w:before="312" w:after="312"/>
      </w:pPr>
      <w:r w:rsidRPr="00EB4168">
        <w:t>sysname ACC-2</w:t>
      </w:r>
    </w:p>
    <w:p w14:paraId="2A544D2E" w14:textId="77777777" w:rsidR="00EB4168" w:rsidRPr="00EB4168" w:rsidRDefault="00EB4168" w:rsidP="00DA0E6B">
      <w:pPr>
        <w:pStyle w:val="2f2"/>
        <w:spacing w:before="312" w:after="312"/>
      </w:pPr>
      <w:r w:rsidRPr="00EB4168">
        <w:t>#</w:t>
      </w:r>
    </w:p>
    <w:p w14:paraId="7F21B992" w14:textId="77777777" w:rsidR="00EB4168" w:rsidRPr="00EB4168" w:rsidRDefault="00EB4168" w:rsidP="00DA0E6B">
      <w:pPr>
        <w:pStyle w:val="2f2"/>
        <w:spacing w:before="312" w:after="312"/>
      </w:pPr>
      <w:r w:rsidRPr="00EB4168">
        <w:t>vlan batch 100 200</w:t>
      </w:r>
    </w:p>
    <w:p w14:paraId="4BD90A67" w14:textId="77777777" w:rsidR="00EB4168" w:rsidRPr="00EB4168" w:rsidRDefault="00EB4168" w:rsidP="00DA0E6B">
      <w:pPr>
        <w:pStyle w:val="2f2"/>
        <w:spacing w:before="312" w:after="312"/>
      </w:pPr>
      <w:r w:rsidRPr="00EB4168">
        <w:t>#</w:t>
      </w:r>
    </w:p>
    <w:p w14:paraId="6070EEB4" w14:textId="77777777" w:rsidR="00EB4168" w:rsidRPr="00EB4168" w:rsidRDefault="00EB4168" w:rsidP="00DA0E6B">
      <w:pPr>
        <w:pStyle w:val="2f2"/>
        <w:spacing w:before="312" w:after="312"/>
      </w:pPr>
      <w:r w:rsidRPr="00EB4168">
        <w:t>interface GigabitEthernet0/0/1</w:t>
      </w:r>
    </w:p>
    <w:p w14:paraId="67824EB3" w14:textId="77777777" w:rsidR="00EB4168" w:rsidRPr="00EB4168" w:rsidRDefault="00EB4168" w:rsidP="00DA0E6B">
      <w:pPr>
        <w:pStyle w:val="2f2"/>
        <w:spacing w:before="312" w:after="312"/>
      </w:pPr>
      <w:r w:rsidRPr="00EB4168">
        <w:t xml:space="preserve"> port link-type trunk</w:t>
      </w:r>
    </w:p>
    <w:p w14:paraId="0D1204AB" w14:textId="77777777" w:rsidR="00EB4168" w:rsidRPr="00EB4168" w:rsidRDefault="00EB4168" w:rsidP="00DA0E6B">
      <w:pPr>
        <w:pStyle w:val="2f2"/>
        <w:spacing w:before="312" w:after="312"/>
      </w:pPr>
      <w:r w:rsidRPr="00EB4168">
        <w:t xml:space="preserve"> port trunk allow-pass vlan 100 200</w:t>
      </w:r>
    </w:p>
    <w:p w14:paraId="0749CD38" w14:textId="77777777" w:rsidR="00EB4168" w:rsidRPr="00EB4168" w:rsidRDefault="00EB4168" w:rsidP="00DA0E6B">
      <w:pPr>
        <w:pStyle w:val="2f2"/>
        <w:spacing w:before="312" w:after="312"/>
      </w:pPr>
      <w:r w:rsidRPr="00EB4168">
        <w:t>#</w:t>
      </w:r>
    </w:p>
    <w:p w14:paraId="3552A08E" w14:textId="77777777" w:rsidR="00EB4168" w:rsidRPr="00EB4168" w:rsidRDefault="00EB4168" w:rsidP="00DA0E6B">
      <w:pPr>
        <w:pStyle w:val="2f2"/>
        <w:spacing w:before="312" w:after="312"/>
      </w:pPr>
      <w:r w:rsidRPr="00EB4168">
        <w:t>interface GigabitEthernet0/0/24</w:t>
      </w:r>
    </w:p>
    <w:p w14:paraId="3DE63ECE" w14:textId="77777777" w:rsidR="00EB4168" w:rsidRPr="00EB4168" w:rsidRDefault="00EB4168" w:rsidP="00DA0E6B">
      <w:pPr>
        <w:pStyle w:val="2f2"/>
        <w:spacing w:before="312" w:after="312"/>
      </w:pPr>
      <w:r w:rsidRPr="00EB4168">
        <w:t xml:space="preserve"> port link-type access</w:t>
      </w:r>
    </w:p>
    <w:p w14:paraId="450428CC" w14:textId="77777777" w:rsidR="00EB4168" w:rsidRPr="00EB4168" w:rsidRDefault="00EB4168" w:rsidP="00DA0E6B">
      <w:pPr>
        <w:pStyle w:val="2f2"/>
        <w:spacing w:before="312" w:after="312"/>
      </w:pPr>
      <w:r w:rsidRPr="00EB4168">
        <w:t xml:space="preserve"> port default vlan 200</w:t>
      </w:r>
    </w:p>
    <w:p w14:paraId="4B9DEA48" w14:textId="77777777" w:rsidR="00EB4168" w:rsidRPr="00EB4168" w:rsidRDefault="00EB4168" w:rsidP="00DA0E6B">
      <w:pPr>
        <w:pStyle w:val="2f2"/>
        <w:spacing w:before="312" w:after="312"/>
      </w:pPr>
      <w:r w:rsidRPr="00EB4168">
        <w:t>#</w:t>
      </w:r>
    </w:p>
    <w:p w14:paraId="0431B3A3" w14:textId="77777777" w:rsidR="00EB4168" w:rsidRPr="00EB4168" w:rsidRDefault="00EB4168" w:rsidP="00DA0E6B">
      <w:pPr>
        <w:pStyle w:val="2f2"/>
        <w:spacing w:before="312" w:after="312"/>
      </w:pPr>
      <w:r w:rsidRPr="00EB4168">
        <w:t>interface GigabitEthernet0/0/23</w:t>
      </w:r>
    </w:p>
    <w:p w14:paraId="01C521C6" w14:textId="77777777" w:rsidR="00EB4168" w:rsidRPr="00EB4168" w:rsidRDefault="00EB4168" w:rsidP="00DA0E6B">
      <w:pPr>
        <w:pStyle w:val="2f2"/>
        <w:spacing w:before="312" w:after="312"/>
      </w:pPr>
      <w:r w:rsidRPr="00EB4168">
        <w:t xml:space="preserve"> port link-type access</w:t>
      </w:r>
    </w:p>
    <w:p w14:paraId="02AD6D32" w14:textId="77777777" w:rsidR="00EB4168" w:rsidRPr="00EB4168" w:rsidRDefault="00EB4168" w:rsidP="00DA0E6B">
      <w:pPr>
        <w:pStyle w:val="2f2"/>
        <w:spacing w:before="312" w:after="312"/>
      </w:pPr>
      <w:r w:rsidRPr="00EB4168">
        <w:t xml:space="preserve"> port default vlan 100</w:t>
      </w:r>
    </w:p>
    <w:p w14:paraId="5242B67C" w14:textId="77777777" w:rsidR="00EB4168" w:rsidRPr="00EB4168" w:rsidRDefault="00EB4168" w:rsidP="00DA0E6B">
      <w:pPr>
        <w:pStyle w:val="2f2"/>
        <w:spacing w:before="312" w:after="312"/>
      </w:pPr>
      <w:r w:rsidRPr="00EB4168">
        <w:t>#</w:t>
      </w:r>
    </w:p>
    <w:p w14:paraId="645FA109" w14:textId="77777777" w:rsidR="00EB4168" w:rsidRPr="00EB4168" w:rsidRDefault="00EB4168" w:rsidP="00DA0E6B">
      <w:pPr>
        <w:pStyle w:val="2f2"/>
        <w:spacing w:before="312" w:after="312"/>
      </w:pPr>
      <w:r w:rsidRPr="00EB4168">
        <w:t>Return</w:t>
      </w:r>
    </w:p>
    <w:p w14:paraId="43B1C158" w14:textId="77777777" w:rsidR="00EB4168" w:rsidRPr="00EB4168" w:rsidRDefault="00EB4168" w:rsidP="00804F8D">
      <w:pPr>
        <w:pStyle w:val="4"/>
        <w:rPr>
          <w:rFonts w:hint="default"/>
        </w:rPr>
      </w:pPr>
      <w:r w:rsidRPr="00EB4168">
        <w:t>Configurations of SW1</w:t>
      </w:r>
    </w:p>
    <w:p w14:paraId="1553161A" w14:textId="77777777" w:rsidR="00EB4168" w:rsidRPr="00EB4168" w:rsidRDefault="00EB4168" w:rsidP="00C356CA">
      <w:pPr>
        <w:pStyle w:val="2f2"/>
        <w:spacing w:before="312" w:after="312"/>
      </w:pPr>
      <w:r w:rsidRPr="00EB4168">
        <w:t>#</w:t>
      </w:r>
    </w:p>
    <w:p w14:paraId="2F83A1B6" w14:textId="77777777" w:rsidR="00EB4168" w:rsidRPr="00EB4168" w:rsidRDefault="00EB4168" w:rsidP="00C356CA">
      <w:pPr>
        <w:pStyle w:val="2f2"/>
        <w:spacing w:before="312" w:after="312"/>
      </w:pPr>
      <w:r w:rsidRPr="00EB4168">
        <w:t>sysname SW1</w:t>
      </w:r>
    </w:p>
    <w:p w14:paraId="67DF9AC8" w14:textId="77777777" w:rsidR="00EB4168" w:rsidRPr="00EB4168" w:rsidRDefault="00EB4168" w:rsidP="00C356CA">
      <w:pPr>
        <w:pStyle w:val="2f2"/>
        <w:spacing w:before="312" w:after="312"/>
      </w:pPr>
      <w:r w:rsidRPr="00EB4168">
        <w:t>#</w:t>
      </w:r>
    </w:p>
    <w:p w14:paraId="0841D86E" w14:textId="77777777" w:rsidR="00EB4168" w:rsidRPr="00EB4168" w:rsidRDefault="00EB4168" w:rsidP="00C356CA">
      <w:pPr>
        <w:pStyle w:val="2f2"/>
        <w:spacing w:before="312" w:after="312"/>
      </w:pPr>
      <w:r w:rsidRPr="00EB4168">
        <w:t>vlan batch 12 100</w:t>
      </w:r>
    </w:p>
    <w:p w14:paraId="6118AB68" w14:textId="77777777" w:rsidR="00EB4168" w:rsidRPr="00EB4168" w:rsidRDefault="00EB4168" w:rsidP="00C356CA">
      <w:pPr>
        <w:pStyle w:val="2f2"/>
        <w:spacing w:before="312" w:after="312"/>
      </w:pPr>
      <w:r w:rsidRPr="00EB4168">
        <w:t>#</w:t>
      </w:r>
    </w:p>
    <w:p w14:paraId="0A749E82" w14:textId="77777777" w:rsidR="00EB4168" w:rsidRPr="00EB4168" w:rsidRDefault="00EB4168" w:rsidP="00C356CA">
      <w:pPr>
        <w:pStyle w:val="2f2"/>
        <w:spacing w:before="312" w:after="312"/>
      </w:pPr>
      <w:r w:rsidRPr="00EB4168">
        <w:t>ip vpn-instance SW1_VPN_10_20</w:t>
      </w:r>
    </w:p>
    <w:p w14:paraId="36F1A004" w14:textId="77777777" w:rsidR="00EB4168" w:rsidRPr="00EB4168" w:rsidRDefault="00EB4168" w:rsidP="00C356CA">
      <w:pPr>
        <w:pStyle w:val="2f2"/>
        <w:spacing w:before="312" w:after="312"/>
      </w:pPr>
      <w:r w:rsidRPr="00EB4168">
        <w:t xml:space="preserve"> ipv4-family</w:t>
      </w:r>
    </w:p>
    <w:p w14:paraId="6E949B88" w14:textId="77777777" w:rsidR="00EB4168" w:rsidRPr="00EB4168" w:rsidRDefault="00EB4168" w:rsidP="00C356CA">
      <w:pPr>
        <w:pStyle w:val="2f2"/>
        <w:spacing w:before="312" w:after="312"/>
      </w:pPr>
      <w:r w:rsidRPr="00EB4168">
        <w:t xml:space="preserve">  route-distinguisher 31:12</w:t>
      </w:r>
    </w:p>
    <w:p w14:paraId="561FA7B1" w14:textId="77777777" w:rsidR="00EB4168" w:rsidRPr="00EB4168" w:rsidRDefault="00EB4168" w:rsidP="00C356CA">
      <w:pPr>
        <w:pStyle w:val="2f2"/>
        <w:spacing w:before="312" w:after="312"/>
      </w:pPr>
      <w:r w:rsidRPr="00EB4168">
        <w:t xml:space="preserve">  vpn-target 313:12 export-extcommunity evpn</w:t>
      </w:r>
    </w:p>
    <w:p w14:paraId="177111BC" w14:textId="77777777" w:rsidR="00EB4168" w:rsidRPr="00EB4168" w:rsidRDefault="00EB4168" w:rsidP="00C356CA">
      <w:pPr>
        <w:pStyle w:val="2f2"/>
        <w:spacing w:before="312" w:after="312"/>
      </w:pPr>
      <w:r w:rsidRPr="00EB4168">
        <w:t xml:space="preserve">  vpn-target 313:12 import-extcommunity evpn</w:t>
      </w:r>
    </w:p>
    <w:p w14:paraId="67C22A5E" w14:textId="77777777" w:rsidR="00EB4168" w:rsidRPr="00EB4168" w:rsidRDefault="00EB4168" w:rsidP="00C356CA">
      <w:pPr>
        <w:pStyle w:val="2f2"/>
        <w:spacing w:before="312" w:after="312"/>
      </w:pPr>
      <w:r w:rsidRPr="00EB4168">
        <w:t xml:space="preserve"> vxlan vni 1020</w:t>
      </w:r>
    </w:p>
    <w:p w14:paraId="1EE04685" w14:textId="77777777" w:rsidR="00EB4168" w:rsidRPr="00EB4168" w:rsidRDefault="00EB4168" w:rsidP="00C356CA">
      <w:pPr>
        <w:pStyle w:val="2f2"/>
        <w:spacing w:before="312" w:after="312"/>
      </w:pPr>
      <w:r w:rsidRPr="00EB4168">
        <w:t>#</w:t>
      </w:r>
    </w:p>
    <w:p w14:paraId="1CFE2526" w14:textId="77777777" w:rsidR="00EB4168" w:rsidRPr="00EB4168" w:rsidRDefault="00EB4168" w:rsidP="00C356CA">
      <w:pPr>
        <w:pStyle w:val="2f2"/>
        <w:spacing w:before="312" w:after="312"/>
      </w:pPr>
      <w:r w:rsidRPr="00EB4168">
        <w:t>evpn vpn-instance SW1_BD_10 bd-mode</w:t>
      </w:r>
    </w:p>
    <w:p w14:paraId="5CE3EB8F" w14:textId="77777777" w:rsidR="00EB4168" w:rsidRPr="00EB4168" w:rsidRDefault="00EB4168" w:rsidP="00C356CA">
      <w:pPr>
        <w:pStyle w:val="2f2"/>
        <w:spacing w:before="312" w:after="312"/>
      </w:pPr>
      <w:r w:rsidRPr="00EB4168">
        <w:t xml:space="preserve"> route-distinguisher 21:10</w:t>
      </w:r>
    </w:p>
    <w:p w14:paraId="2ED0B51A" w14:textId="77777777" w:rsidR="00EB4168" w:rsidRPr="00EB4168" w:rsidRDefault="00EB4168" w:rsidP="00C356CA">
      <w:pPr>
        <w:pStyle w:val="2f2"/>
        <w:spacing w:before="312" w:after="312"/>
      </w:pPr>
      <w:r w:rsidRPr="00EB4168">
        <w:t xml:space="preserve"> vpn-target 213:10 export-extcommunity</w:t>
      </w:r>
    </w:p>
    <w:p w14:paraId="17C06C5B" w14:textId="77777777" w:rsidR="00EB4168" w:rsidRPr="00EB4168" w:rsidRDefault="00EB4168" w:rsidP="00C356CA">
      <w:pPr>
        <w:pStyle w:val="2f2"/>
        <w:spacing w:before="312" w:after="312"/>
      </w:pPr>
      <w:r w:rsidRPr="00EB4168">
        <w:t xml:space="preserve"> vpn-target 313:12 export-extcommunity</w:t>
      </w:r>
    </w:p>
    <w:p w14:paraId="4C09A497" w14:textId="77777777" w:rsidR="00EB4168" w:rsidRPr="00EB4168" w:rsidRDefault="00EB4168" w:rsidP="00C356CA">
      <w:pPr>
        <w:pStyle w:val="2f2"/>
        <w:spacing w:before="312" w:after="312"/>
      </w:pPr>
      <w:r w:rsidRPr="00EB4168">
        <w:t xml:space="preserve"> vpn-target 213:10 import-extcommunity</w:t>
      </w:r>
    </w:p>
    <w:p w14:paraId="28FC2447" w14:textId="77777777" w:rsidR="00EB4168" w:rsidRPr="00EB4168" w:rsidRDefault="00EB4168" w:rsidP="00C356CA">
      <w:pPr>
        <w:pStyle w:val="2f2"/>
        <w:spacing w:before="312" w:after="312"/>
      </w:pPr>
      <w:r w:rsidRPr="00EB4168">
        <w:t xml:space="preserve"> quit</w:t>
      </w:r>
    </w:p>
    <w:p w14:paraId="6C086F16" w14:textId="77777777" w:rsidR="00EB4168" w:rsidRPr="00EB4168" w:rsidRDefault="00EB4168" w:rsidP="00C356CA">
      <w:pPr>
        <w:pStyle w:val="2f2"/>
        <w:spacing w:before="312" w:after="312"/>
      </w:pPr>
      <w:r w:rsidRPr="00EB4168">
        <w:t>#</w:t>
      </w:r>
    </w:p>
    <w:p w14:paraId="1A9AA125" w14:textId="77777777" w:rsidR="00EB4168" w:rsidRPr="00EB4168" w:rsidRDefault="00EB4168" w:rsidP="00C356CA">
      <w:pPr>
        <w:pStyle w:val="2f2"/>
        <w:spacing w:before="312" w:after="312"/>
      </w:pPr>
      <w:r w:rsidRPr="00EB4168">
        <w:t>evpn vpn-instance SW1_BD_20 bd-mode</w:t>
      </w:r>
    </w:p>
    <w:p w14:paraId="3924CF8D" w14:textId="77777777" w:rsidR="00EB4168" w:rsidRPr="00EB4168" w:rsidRDefault="00EB4168" w:rsidP="00C356CA">
      <w:pPr>
        <w:pStyle w:val="2f2"/>
        <w:spacing w:before="312" w:after="312"/>
      </w:pPr>
      <w:r w:rsidRPr="00EB4168">
        <w:t xml:space="preserve"> route-distinguisher 21:20</w:t>
      </w:r>
    </w:p>
    <w:p w14:paraId="543B1629" w14:textId="77777777" w:rsidR="00EB4168" w:rsidRPr="00EB4168" w:rsidRDefault="00EB4168" w:rsidP="00C356CA">
      <w:pPr>
        <w:pStyle w:val="2f2"/>
        <w:spacing w:before="312" w:after="312"/>
      </w:pPr>
      <w:r w:rsidRPr="00EB4168">
        <w:t xml:space="preserve"> vpn-target 213:20 export-extcommunity</w:t>
      </w:r>
    </w:p>
    <w:p w14:paraId="79CDF6BC" w14:textId="77777777" w:rsidR="00EB4168" w:rsidRPr="00EB4168" w:rsidRDefault="00EB4168" w:rsidP="00C356CA">
      <w:pPr>
        <w:pStyle w:val="2f2"/>
        <w:spacing w:before="312" w:after="312"/>
      </w:pPr>
      <w:r w:rsidRPr="00EB4168">
        <w:t xml:space="preserve"> vpn-target 313:12 export-extcommunity</w:t>
      </w:r>
    </w:p>
    <w:p w14:paraId="6D7F9450" w14:textId="77777777" w:rsidR="00EB4168" w:rsidRPr="00EB4168" w:rsidRDefault="00EB4168" w:rsidP="00C356CA">
      <w:pPr>
        <w:pStyle w:val="2f2"/>
        <w:spacing w:before="312" w:after="312"/>
      </w:pPr>
      <w:r w:rsidRPr="00EB4168">
        <w:t xml:space="preserve"> vpn-target 213:20 import-extcommunity</w:t>
      </w:r>
    </w:p>
    <w:p w14:paraId="5269B161" w14:textId="77777777" w:rsidR="00EB4168" w:rsidRPr="00EB4168" w:rsidRDefault="00EB4168" w:rsidP="00C356CA">
      <w:pPr>
        <w:pStyle w:val="2f2"/>
        <w:spacing w:before="312" w:after="312"/>
      </w:pPr>
      <w:r w:rsidRPr="00EB4168">
        <w:t>#</w:t>
      </w:r>
    </w:p>
    <w:p w14:paraId="3BC6BADE" w14:textId="77777777" w:rsidR="00EB4168" w:rsidRPr="00EB4168" w:rsidRDefault="00EB4168" w:rsidP="00C356CA">
      <w:pPr>
        <w:pStyle w:val="2f2"/>
        <w:spacing w:before="312" w:after="312"/>
      </w:pPr>
      <w:r w:rsidRPr="00EB4168">
        <w:t>bridge-domain 10</w:t>
      </w:r>
    </w:p>
    <w:p w14:paraId="51FBAE50" w14:textId="77777777" w:rsidR="00EB4168" w:rsidRPr="00EB4168" w:rsidRDefault="00EB4168" w:rsidP="00C356CA">
      <w:pPr>
        <w:pStyle w:val="2f2"/>
        <w:spacing w:before="312" w:after="312"/>
      </w:pPr>
      <w:r w:rsidRPr="00EB4168">
        <w:t xml:space="preserve"> vxlan vni 1000</w:t>
      </w:r>
    </w:p>
    <w:p w14:paraId="3F5B20D5" w14:textId="77777777" w:rsidR="00EB4168" w:rsidRPr="00EB4168" w:rsidRDefault="00EB4168" w:rsidP="00C356CA">
      <w:pPr>
        <w:pStyle w:val="2f2"/>
        <w:spacing w:before="312" w:after="312"/>
      </w:pPr>
      <w:r w:rsidRPr="00EB4168">
        <w:t xml:space="preserve"> evpn binding vpn-instance SW1_BD_10</w:t>
      </w:r>
    </w:p>
    <w:p w14:paraId="26076931" w14:textId="77777777" w:rsidR="00EB4168" w:rsidRPr="00EB4168" w:rsidRDefault="00EB4168" w:rsidP="00C356CA">
      <w:pPr>
        <w:pStyle w:val="2f2"/>
        <w:spacing w:before="312" w:after="312"/>
      </w:pPr>
      <w:r w:rsidRPr="00EB4168">
        <w:t>#</w:t>
      </w:r>
    </w:p>
    <w:p w14:paraId="055B402A" w14:textId="77777777" w:rsidR="00EB4168" w:rsidRPr="00EB4168" w:rsidRDefault="00EB4168" w:rsidP="00C356CA">
      <w:pPr>
        <w:pStyle w:val="2f2"/>
        <w:spacing w:before="312" w:after="312"/>
      </w:pPr>
      <w:r w:rsidRPr="00EB4168">
        <w:t>bridge-domain 20</w:t>
      </w:r>
    </w:p>
    <w:p w14:paraId="18B94A0D" w14:textId="77777777" w:rsidR="00EB4168" w:rsidRPr="00EB4168" w:rsidRDefault="00EB4168" w:rsidP="00C356CA">
      <w:pPr>
        <w:pStyle w:val="2f2"/>
        <w:spacing w:before="312" w:after="312"/>
      </w:pPr>
      <w:r w:rsidRPr="00EB4168">
        <w:t xml:space="preserve"> vxlan vni 2000</w:t>
      </w:r>
    </w:p>
    <w:p w14:paraId="175A9071" w14:textId="77777777" w:rsidR="00EB4168" w:rsidRPr="00EB4168" w:rsidRDefault="00EB4168" w:rsidP="00C356CA">
      <w:pPr>
        <w:pStyle w:val="2f2"/>
        <w:spacing w:before="312" w:after="312"/>
      </w:pPr>
      <w:r w:rsidRPr="00EB4168">
        <w:t xml:space="preserve"> evpn binding vpn-instance SW1_BD_20</w:t>
      </w:r>
    </w:p>
    <w:p w14:paraId="08640FFA" w14:textId="77777777" w:rsidR="00EB4168" w:rsidRPr="00EB4168" w:rsidRDefault="00EB4168" w:rsidP="00C356CA">
      <w:pPr>
        <w:pStyle w:val="2f2"/>
        <w:spacing w:before="312" w:after="312"/>
      </w:pPr>
      <w:r w:rsidRPr="00EB4168">
        <w:t>#</w:t>
      </w:r>
    </w:p>
    <w:p w14:paraId="01C5A3E5" w14:textId="77777777" w:rsidR="00EB4168" w:rsidRPr="00EB4168" w:rsidRDefault="00EB4168" w:rsidP="00C356CA">
      <w:pPr>
        <w:pStyle w:val="2f2"/>
        <w:spacing w:before="312" w:after="312"/>
      </w:pPr>
      <w:r w:rsidRPr="00EB4168">
        <w:t>interface Vbdif10</w:t>
      </w:r>
    </w:p>
    <w:p w14:paraId="162D32E7" w14:textId="77777777" w:rsidR="00EB4168" w:rsidRPr="00EB4168" w:rsidRDefault="00EB4168" w:rsidP="00C356CA">
      <w:pPr>
        <w:pStyle w:val="2f2"/>
        <w:spacing w:before="312" w:after="312"/>
      </w:pPr>
      <w:r w:rsidRPr="00EB4168">
        <w:t xml:space="preserve"> ip binding vpn-instance SW1_VPN_10_20</w:t>
      </w:r>
    </w:p>
    <w:p w14:paraId="5F068FED" w14:textId="77777777" w:rsidR="00EB4168" w:rsidRPr="00EB4168" w:rsidRDefault="00EB4168" w:rsidP="00C356CA">
      <w:pPr>
        <w:pStyle w:val="2f2"/>
        <w:spacing w:before="312" w:after="312"/>
      </w:pPr>
      <w:r w:rsidRPr="00EB4168">
        <w:t xml:space="preserve"> ip address 172.16.1.254 255.255.255.0</w:t>
      </w:r>
    </w:p>
    <w:p w14:paraId="19CC56EF" w14:textId="77777777" w:rsidR="00EB4168" w:rsidRPr="00EB4168" w:rsidRDefault="00EB4168" w:rsidP="00C356CA">
      <w:pPr>
        <w:pStyle w:val="2f2"/>
        <w:spacing w:before="312" w:after="312"/>
      </w:pPr>
      <w:r w:rsidRPr="00EB4168">
        <w:t xml:space="preserve"> mac-address 0000-0000-0010</w:t>
      </w:r>
    </w:p>
    <w:p w14:paraId="4F2FCE83" w14:textId="77777777" w:rsidR="00EB4168" w:rsidRPr="00EB4168" w:rsidRDefault="00EB4168" w:rsidP="00C356CA">
      <w:pPr>
        <w:pStyle w:val="2f2"/>
        <w:spacing w:before="312" w:after="312"/>
      </w:pPr>
      <w:r w:rsidRPr="00EB4168">
        <w:t xml:space="preserve"> arp collect host enable</w:t>
      </w:r>
    </w:p>
    <w:p w14:paraId="78126090" w14:textId="77777777" w:rsidR="00EB4168" w:rsidRPr="00EB4168" w:rsidRDefault="00EB4168" w:rsidP="00C356CA">
      <w:pPr>
        <w:pStyle w:val="2f2"/>
        <w:spacing w:before="312" w:after="312"/>
      </w:pPr>
      <w:r w:rsidRPr="00EB4168">
        <w:t>#</w:t>
      </w:r>
    </w:p>
    <w:p w14:paraId="740F6082" w14:textId="77777777" w:rsidR="00EB4168" w:rsidRPr="00EB4168" w:rsidRDefault="00EB4168" w:rsidP="00C356CA">
      <w:pPr>
        <w:pStyle w:val="2f2"/>
        <w:spacing w:before="312" w:after="312"/>
      </w:pPr>
      <w:r w:rsidRPr="00EB4168">
        <w:t>interface Vbdif20</w:t>
      </w:r>
    </w:p>
    <w:p w14:paraId="0CF64029" w14:textId="77777777" w:rsidR="00EB4168" w:rsidRPr="00EB4168" w:rsidRDefault="00EB4168" w:rsidP="00C356CA">
      <w:pPr>
        <w:pStyle w:val="2f2"/>
        <w:spacing w:before="312" w:after="312"/>
      </w:pPr>
      <w:r w:rsidRPr="00EB4168">
        <w:t xml:space="preserve"> ip binding vpn-instance SW1_VPN_10_20</w:t>
      </w:r>
    </w:p>
    <w:p w14:paraId="5E080BC8" w14:textId="77777777" w:rsidR="00EB4168" w:rsidRPr="00EB4168" w:rsidRDefault="00EB4168" w:rsidP="00C356CA">
      <w:pPr>
        <w:pStyle w:val="2f2"/>
        <w:spacing w:before="312" w:after="312"/>
      </w:pPr>
      <w:r w:rsidRPr="00EB4168">
        <w:t xml:space="preserve"> ip address 172.16.2.254 255.255.255.0</w:t>
      </w:r>
    </w:p>
    <w:p w14:paraId="75B8DBE8" w14:textId="77777777" w:rsidR="00EB4168" w:rsidRPr="00EB4168" w:rsidRDefault="00EB4168" w:rsidP="00C356CA">
      <w:pPr>
        <w:pStyle w:val="2f2"/>
        <w:spacing w:before="312" w:after="312"/>
      </w:pPr>
      <w:r w:rsidRPr="00EB4168">
        <w:t xml:space="preserve"> mac-address 0000-0000-0020</w:t>
      </w:r>
    </w:p>
    <w:p w14:paraId="4FD954D5" w14:textId="77777777" w:rsidR="00EB4168" w:rsidRPr="00EB4168" w:rsidRDefault="00EB4168" w:rsidP="00C356CA">
      <w:pPr>
        <w:pStyle w:val="2f2"/>
        <w:spacing w:before="312" w:after="312"/>
      </w:pPr>
      <w:r w:rsidRPr="00EB4168">
        <w:t xml:space="preserve"> arp collect host enable</w:t>
      </w:r>
    </w:p>
    <w:p w14:paraId="5F984B77" w14:textId="77777777" w:rsidR="00EB4168" w:rsidRPr="00EB4168" w:rsidRDefault="00EB4168" w:rsidP="00C356CA">
      <w:pPr>
        <w:pStyle w:val="2f2"/>
        <w:spacing w:before="312" w:after="312"/>
      </w:pPr>
      <w:r w:rsidRPr="00EB4168">
        <w:t>#</w:t>
      </w:r>
    </w:p>
    <w:p w14:paraId="7093F722" w14:textId="77777777" w:rsidR="00EB4168" w:rsidRPr="00EB4168" w:rsidRDefault="00EB4168" w:rsidP="00C356CA">
      <w:pPr>
        <w:pStyle w:val="2f2"/>
        <w:spacing w:before="312" w:after="312"/>
      </w:pPr>
      <w:r w:rsidRPr="00EB4168">
        <w:t>interface Vlanif12</w:t>
      </w:r>
    </w:p>
    <w:p w14:paraId="777CCA8F" w14:textId="77777777" w:rsidR="00EB4168" w:rsidRPr="00EB4168" w:rsidRDefault="00EB4168" w:rsidP="00C356CA">
      <w:pPr>
        <w:pStyle w:val="2f2"/>
        <w:spacing w:before="312" w:after="312"/>
      </w:pPr>
      <w:r w:rsidRPr="00EB4168">
        <w:t xml:space="preserve"> ip address 10.0.12.1 255.255.255.0</w:t>
      </w:r>
    </w:p>
    <w:p w14:paraId="0973CFDB" w14:textId="77777777" w:rsidR="00EB4168" w:rsidRPr="00EB4168" w:rsidRDefault="00EB4168" w:rsidP="00C356CA">
      <w:pPr>
        <w:pStyle w:val="2f2"/>
        <w:spacing w:before="312" w:after="312"/>
      </w:pPr>
      <w:r w:rsidRPr="00EB4168">
        <w:t>#</w:t>
      </w:r>
    </w:p>
    <w:p w14:paraId="3AF9BA6F" w14:textId="77777777" w:rsidR="00EB4168" w:rsidRPr="00EB4168" w:rsidRDefault="00EB4168" w:rsidP="00C356CA">
      <w:pPr>
        <w:pStyle w:val="2f2"/>
        <w:spacing w:before="312" w:after="312"/>
      </w:pPr>
      <w:r w:rsidRPr="00EB4168">
        <w:t>interface GigabitEthernet0/0/2.100 mode l2</w:t>
      </w:r>
    </w:p>
    <w:p w14:paraId="1971FECE" w14:textId="77777777" w:rsidR="00EB4168" w:rsidRPr="00EB4168" w:rsidRDefault="00EB4168" w:rsidP="00C356CA">
      <w:pPr>
        <w:pStyle w:val="2f2"/>
        <w:spacing w:before="312" w:after="312"/>
      </w:pPr>
      <w:r w:rsidRPr="00EB4168">
        <w:t xml:space="preserve"> encapsulation dot1q vid 100</w:t>
      </w:r>
    </w:p>
    <w:p w14:paraId="4548ED71" w14:textId="77777777" w:rsidR="00EB4168" w:rsidRPr="00EB4168" w:rsidRDefault="00EB4168" w:rsidP="00C356CA">
      <w:pPr>
        <w:pStyle w:val="2f2"/>
        <w:spacing w:before="312" w:after="312"/>
      </w:pPr>
      <w:r w:rsidRPr="00EB4168">
        <w:t xml:space="preserve"> bridge-domain 10</w:t>
      </w:r>
    </w:p>
    <w:p w14:paraId="19C9E244" w14:textId="77777777" w:rsidR="00EB4168" w:rsidRPr="00EB4168" w:rsidRDefault="00EB4168" w:rsidP="00C356CA">
      <w:pPr>
        <w:pStyle w:val="2f2"/>
        <w:spacing w:before="312" w:after="312"/>
      </w:pPr>
      <w:r w:rsidRPr="00EB4168">
        <w:t>#</w:t>
      </w:r>
    </w:p>
    <w:p w14:paraId="70FA18DA" w14:textId="77777777" w:rsidR="00EB4168" w:rsidRPr="00EB4168" w:rsidRDefault="00EB4168" w:rsidP="00C356CA">
      <w:pPr>
        <w:pStyle w:val="2f2"/>
        <w:spacing w:before="312" w:after="312"/>
      </w:pPr>
      <w:r w:rsidRPr="00EB4168">
        <w:t>interface GigabitEthernet0/0/1</w:t>
      </w:r>
    </w:p>
    <w:p w14:paraId="45984E58" w14:textId="77777777" w:rsidR="00EB4168" w:rsidRPr="00EB4168" w:rsidRDefault="00EB4168" w:rsidP="00C356CA">
      <w:pPr>
        <w:pStyle w:val="2f2"/>
        <w:spacing w:before="312" w:after="312"/>
      </w:pPr>
      <w:r w:rsidRPr="00EB4168">
        <w:t xml:space="preserve"> port link-type trunk</w:t>
      </w:r>
    </w:p>
    <w:p w14:paraId="7F025637" w14:textId="77777777" w:rsidR="00EB4168" w:rsidRPr="00EB4168" w:rsidRDefault="00EB4168" w:rsidP="00C356CA">
      <w:pPr>
        <w:pStyle w:val="2f2"/>
        <w:spacing w:before="312" w:after="312"/>
      </w:pPr>
      <w:r w:rsidRPr="00EB4168">
        <w:t xml:space="preserve"> port trunk allow-pass vlan 12</w:t>
      </w:r>
    </w:p>
    <w:p w14:paraId="17B26A6D" w14:textId="77777777" w:rsidR="00EB4168" w:rsidRPr="00EB4168" w:rsidRDefault="00EB4168" w:rsidP="00C356CA">
      <w:pPr>
        <w:pStyle w:val="2f2"/>
        <w:spacing w:before="312" w:after="312"/>
      </w:pPr>
      <w:r w:rsidRPr="00EB4168">
        <w:t>#</w:t>
      </w:r>
    </w:p>
    <w:p w14:paraId="32A9A78C" w14:textId="77777777" w:rsidR="00EB4168" w:rsidRPr="00EB4168" w:rsidRDefault="00EB4168" w:rsidP="00C356CA">
      <w:pPr>
        <w:pStyle w:val="2f2"/>
        <w:spacing w:before="312" w:after="312"/>
      </w:pPr>
      <w:r w:rsidRPr="00EB4168">
        <w:t>interface LoopBack0</w:t>
      </w:r>
    </w:p>
    <w:p w14:paraId="318D786E" w14:textId="77777777" w:rsidR="00EB4168" w:rsidRPr="00EB4168" w:rsidRDefault="00EB4168" w:rsidP="00C356CA">
      <w:pPr>
        <w:pStyle w:val="2f2"/>
        <w:spacing w:before="312" w:after="312"/>
      </w:pPr>
      <w:r w:rsidRPr="00EB4168">
        <w:t xml:space="preserve"> ip address 10.0.1.1 255.255.255.255</w:t>
      </w:r>
    </w:p>
    <w:p w14:paraId="1B51F43F" w14:textId="77777777" w:rsidR="00EB4168" w:rsidRPr="00EB4168" w:rsidRDefault="00EB4168" w:rsidP="00C356CA">
      <w:pPr>
        <w:pStyle w:val="2f2"/>
        <w:spacing w:before="312" w:after="312"/>
      </w:pPr>
      <w:r w:rsidRPr="00EB4168">
        <w:t>#</w:t>
      </w:r>
    </w:p>
    <w:p w14:paraId="3213D806" w14:textId="77777777" w:rsidR="00EB4168" w:rsidRPr="00EB4168" w:rsidRDefault="00EB4168" w:rsidP="00C356CA">
      <w:pPr>
        <w:pStyle w:val="2f2"/>
        <w:spacing w:before="312" w:after="312"/>
      </w:pPr>
      <w:r w:rsidRPr="00EB4168">
        <w:t>interface Nve1</w:t>
      </w:r>
    </w:p>
    <w:p w14:paraId="3E532E6E" w14:textId="77777777" w:rsidR="00EB4168" w:rsidRPr="00EB4168" w:rsidRDefault="00EB4168" w:rsidP="00C356CA">
      <w:pPr>
        <w:pStyle w:val="2f2"/>
        <w:spacing w:before="312" w:after="312"/>
      </w:pPr>
      <w:r w:rsidRPr="00EB4168">
        <w:t xml:space="preserve"> source 10.0.1.1</w:t>
      </w:r>
    </w:p>
    <w:p w14:paraId="1828FA0B" w14:textId="77777777" w:rsidR="00EB4168" w:rsidRPr="00EB4168" w:rsidRDefault="00EB4168" w:rsidP="00C356CA">
      <w:pPr>
        <w:pStyle w:val="2f2"/>
        <w:spacing w:before="312" w:after="312"/>
      </w:pPr>
      <w:r w:rsidRPr="00EB4168">
        <w:t xml:space="preserve"> vni 1000 head-end peer-list protocol bgp</w:t>
      </w:r>
    </w:p>
    <w:p w14:paraId="770D47CB" w14:textId="77777777" w:rsidR="00EB4168" w:rsidRPr="00EB4168" w:rsidRDefault="00EB4168" w:rsidP="00C356CA">
      <w:pPr>
        <w:pStyle w:val="2f2"/>
        <w:spacing w:before="312" w:after="312"/>
      </w:pPr>
      <w:r w:rsidRPr="00EB4168">
        <w:t xml:space="preserve"> vni 2000 head-end peer-list protocol bgp</w:t>
      </w:r>
    </w:p>
    <w:p w14:paraId="538821BE" w14:textId="77777777" w:rsidR="00EB4168" w:rsidRPr="00EB4168" w:rsidRDefault="00EB4168" w:rsidP="00C356CA">
      <w:pPr>
        <w:pStyle w:val="2f2"/>
        <w:spacing w:before="312" w:after="312"/>
      </w:pPr>
      <w:r w:rsidRPr="00EB4168">
        <w:t>#</w:t>
      </w:r>
    </w:p>
    <w:p w14:paraId="28835E8D" w14:textId="77777777" w:rsidR="00EB4168" w:rsidRPr="00EB4168" w:rsidRDefault="00EB4168" w:rsidP="00C356CA">
      <w:pPr>
        <w:pStyle w:val="2f2"/>
        <w:spacing w:before="312" w:after="312"/>
      </w:pPr>
      <w:r w:rsidRPr="00EB4168">
        <w:t>bgp 100</w:t>
      </w:r>
    </w:p>
    <w:p w14:paraId="52CF099C" w14:textId="77777777" w:rsidR="00EB4168" w:rsidRPr="00EB4168" w:rsidRDefault="00EB4168" w:rsidP="00C356CA">
      <w:pPr>
        <w:pStyle w:val="2f2"/>
        <w:spacing w:before="312" w:after="312"/>
      </w:pPr>
      <w:r w:rsidRPr="00EB4168">
        <w:t xml:space="preserve"> router-id 10.0.1.1</w:t>
      </w:r>
    </w:p>
    <w:p w14:paraId="6BB07CF6" w14:textId="77777777" w:rsidR="00EB4168" w:rsidRPr="00EB4168" w:rsidRDefault="00EB4168" w:rsidP="00C356CA">
      <w:pPr>
        <w:pStyle w:val="2f2"/>
        <w:spacing w:before="312" w:after="312"/>
      </w:pPr>
      <w:r w:rsidRPr="00EB4168">
        <w:t xml:space="preserve"> peer 10.0.3.3 as-number 100</w:t>
      </w:r>
    </w:p>
    <w:p w14:paraId="6CB6DAA8" w14:textId="77777777" w:rsidR="00EB4168" w:rsidRPr="00EB4168" w:rsidRDefault="00EB4168" w:rsidP="00C356CA">
      <w:pPr>
        <w:pStyle w:val="2f2"/>
        <w:spacing w:before="312" w:after="312"/>
      </w:pPr>
      <w:r w:rsidRPr="00EB4168">
        <w:t xml:space="preserve"> peer 10.0.3.3 connect-interface LoopBack0</w:t>
      </w:r>
    </w:p>
    <w:p w14:paraId="3DEF5172" w14:textId="77777777" w:rsidR="00EB4168" w:rsidRPr="00EB4168" w:rsidRDefault="00EB4168" w:rsidP="00C356CA">
      <w:pPr>
        <w:pStyle w:val="2f2"/>
        <w:spacing w:before="312" w:after="312"/>
      </w:pPr>
      <w:r w:rsidRPr="00EB4168">
        <w:t xml:space="preserve"> #</w:t>
      </w:r>
    </w:p>
    <w:p w14:paraId="21146A58" w14:textId="77777777" w:rsidR="00EB4168" w:rsidRPr="00EB4168" w:rsidRDefault="00EB4168" w:rsidP="00C356CA">
      <w:pPr>
        <w:pStyle w:val="2f2"/>
        <w:spacing w:before="312" w:after="312"/>
      </w:pPr>
      <w:r w:rsidRPr="00EB4168">
        <w:t xml:space="preserve"> ipv4-family unicast</w:t>
      </w:r>
    </w:p>
    <w:p w14:paraId="274062F9" w14:textId="77777777" w:rsidR="00EB4168" w:rsidRPr="00EB4168" w:rsidRDefault="00EB4168" w:rsidP="00C356CA">
      <w:pPr>
        <w:pStyle w:val="2f2"/>
        <w:spacing w:before="312" w:after="312"/>
      </w:pPr>
      <w:r w:rsidRPr="00EB4168">
        <w:t xml:space="preserve">  peer 10.0.3.3 enable</w:t>
      </w:r>
    </w:p>
    <w:p w14:paraId="6C21BC5A" w14:textId="77777777" w:rsidR="00EB4168" w:rsidRPr="00EB4168" w:rsidRDefault="00EB4168" w:rsidP="00C356CA">
      <w:pPr>
        <w:pStyle w:val="2f2"/>
        <w:spacing w:before="312" w:after="312"/>
      </w:pPr>
      <w:r w:rsidRPr="00EB4168">
        <w:t xml:space="preserve"> #</w:t>
      </w:r>
    </w:p>
    <w:p w14:paraId="6543B6FD" w14:textId="77777777" w:rsidR="00EB4168" w:rsidRPr="00EB4168" w:rsidRDefault="00EB4168" w:rsidP="00C356CA">
      <w:pPr>
        <w:pStyle w:val="2f2"/>
        <w:spacing w:before="312" w:after="312"/>
      </w:pPr>
      <w:r w:rsidRPr="00EB4168">
        <w:t xml:space="preserve"> ipv4-family vpn-instance SW1_VPN_10_20</w:t>
      </w:r>
    </w:p>
    <w:p w14:paraId="71CFF022" w14:textId="77777777" w:rsidR="00EB4168" w:rsidRPr="00EB4168" w:rsidRDefault="00EB4168" w:rsidP="00C356CA">
      <w:pPr>
        <w:pStyle w:val="2f2"/>
        <w:spacing w:before="312" w:after="312"/>
      </w:pPr>
      <w:r w:rsidRPr="00EB4168">
        <w:t xml:space="preserve">  advertise l2vpn evpn</w:t>
      </w:r>
    </w:p>
    <w:p w14:paraId="513C3B97" w14:textId="77777777" w:rsidR="00EB4168" w:rsidRPr="00EB4168" w:rsidRDefault="00EB4168" w:rsidP="00C356CA">
      <w:pPr>
        <w:pStyle w:val="2f2"/>
        <w:spacing w:before="312" w:after="312"/>
      </w:pPr>
      <w:r w:rsidRPr="00EB4168">
        <w:t xml:space="preserve"> #</w:t>
      </w:r>
    </w:p>
    <w:p w14:paraId="0EC6F7C9" w14:textId="77777777" w:rsidR="00EB4168" w:rsidRPr="00EB4168" w:rsidRDefault="00EB4168" w:rsidP="00C356CA">
      <w:pPr>
        <w:pStyle w:val="2f2"/>
        <w:spacing w:before="312" w:after="312"/>
      </w:pPr>
      <w:r w:rsidRPr="00EB4168">
        <w:t xml:space="preserve"> l2vpn-family evpn</w:t>
      </w:r>
    </w:p>
    <w:p w14:paraId="021C8B07" w14:textId="77777777" w:rsidR="00EB4168" w:rsidRPr="00EB4168" w:rsidRDefault="00EB4168" w:rsidP="00C356CA">
      <w:pPr>
        <w:pStyle w:val="2f2"/>
        <w:spacing w:before="312" w:after="312"/>
      </w:pPr>
      <w:r w:rsidRPr="00EB4168">
        <w:t xml:space="preserve">  policy vpn-target</w:t>
      </w:r>
    </w:p>
    <w:p w14:paraId="1C0E3714" w14:textId="77777777" w:rsidR="00EB4168" w:rsidRPr="00EB4168" w:rsidRDefault="00EB4168" w:rsidP="00C356CA">
      <w:pPr>
        <w:pStyle w:val="2f2"/>
        <w:spacing w:before="312" w:after="312"/>
      </w:pPr>
      <w:r w:rsidRPr="00EB4168">
        <w:t xml:space="preserve">  peer 10.0.3.3 enable</w:t>
      </w:r>
    </w:p>
    <w:p w14:paraId="6863C232" w14:textId="77777777" w:rsidR="00EB4168" w:rsidRPr="00EB4168" w:rsidRDefault="00EB4168" w:rsidP="00C356CA">
      <w:pPr>
        <w:pStyle w:val="2f2"/>
        <w:spacing w:before="312" w:after="312"/>
      </w:pPr>
      <w:r w:rsidRPr="00EB4168">
        <w:t xml:space="preserve">  peer 10.0.3.3 advertise irb</w:t>
      </w:r>
    </w:p>
    <w:p w14:paraId="561DF764" w14:textId="77777777" w:rsidR="00EB4168" w:rsidRPr="00EB4168" w:rsidRDefault="00EB4168" w:rsidP="00C356CA">
      <w:pPr>
        <w:pStyle w:val="2f2"/>
        <w:spacing w:before="312" w:after="312"/>
      </w:pPr>
      <w:r w:rsidRPr="00EB4168">
        <w:t>#</w:t>
      </w:r>
    </w:p>
    <w:p w14:paraId="56A8A180" w14:textId="77777777" w:rsidR="00EB4168" w:rsidRPr="00EB4168" w:rsidRDefault="00EB4168" w:rsidP="00C356CA">
      <w:pPr>
        <w:pStyle w:val="2f2"/>
        <w:spacing w:before="312" w:after="312"/>
      </w:pPr>
      <w:r w:rsidRPr="00EB4168">
        <w:t>ospf 1 router-id 10.0.1.1</w:t>
      </w:r>
    </w:p>
    <w:p w14:paraId="1E48941A" w14:textId="77777777" w:rsidR="00EB4168" w:rsidRPr="00EB4168" w:rsidRDefault="00EB4168" w:rsidP="00C356CA">
      <w:pPr>
        <w:pStyle w:val="2f2"/>
        <w:spacing w:before="312" w:after="312"/>
      </w:pPr>
      <w:r w:rsidRPr="00EB4168">
        <w:t xml:space="preserve"> area 0.0.0.0</w:t>
      </w:r>
    </w:p>
    <w:p w14:paraId="616672CC" w14:textId="77777777" w:rsidR="00EB4168" w:rsidRPr="00EB4168" w:rsidRDefault="00EB4168" w:rsidP="00C356CA">
      <w:pPr>
        <w:pStyle w:val="2f2"/>
        <w:spacing w:before="312" w:after="312"/>
      </w:pPr>
      <w:r w:rsidRPr="00EB4168">
        <w:t xml:space="preserve">  network 10.0.1.1 0.0.0.0</w:t>
      </w:r>
    </w:p>
    <w:p w14:paraId="324EF5A5" w14:textId="77777777" w:rsidR="00EB4168" w:rsidRPr="00EB4168" w:rsidRDefault="00EB4168" w:rsidP="00C356CA">
      <w:pPr>
        <w:pStyle w:val="2f2"/>
        <w:spacing w:before="312" w:after="312"/>
      </w:pPr>
      <w:r w:rsidRPr="00EB4168">
        <w:t xml:space="preserve">  network 10.0.12.0 0.0.0.255</w:t>
      </w:r>
    </w:p>
    <w:p w14:paraId="1A32863F" w14:textId="77777777" w:rsidR="00EB4168" w:rsidRPr="00EB4168" w:rsidRDefault="00EB4168" w:rsidP="00C356CA">
      <w:pPr>
        <w:pStyle w:val="2f2"/>
        <w:spacing w:before="312" w:after="312"/>
      </w:pPr>
      <w:r w:rsidRPr="00EB4168">
        <w:t>#</w:t>
      </w:r>
    </w:p>
    <w:p w14:paraId="1F54E76B" w14:textId="77777777" w:rsidR="00EB4168" w:rsidRPr="00EB4168" w:rsidRDefault="00EB4168" w:rsidP="00C356CA">
      <w:pPr>
        <w:pStyle w:val="2f2"/>
        <w:spacing w:before="312" w:after="312"/>
      </w:pPr>
      <w:r w:rsidRPr="00EB4168">
        <w:t>Return</w:t>
      </w:r>
    </w:p>
    <w:p w14:paraId="173EC71F" w14:textId="77777777" w:rsidR="00EB4168" w:rsidRPr="00EB4168" w:rsidRDefault="00EB4168" w:rsidP="00804F8D">
      <w:pPr>
        <w:pStyle w:val="4"/>
        <w:rPr>
          <w:rFonts w:hint="default"/>
        </w:rPr>
      </w:pPr>
      <w:r w:rsidRPr="00EB4168">
        <w:t>Configurations of SW2</w:t>
      </w:r>
    </w:p>
    <w:p w14:paraId="5E699C2B" w14:textId="77777777" w:rsidR="00EB4168" w:rsidRPr="00EB4168" w:rsidRDefault="00EB4168" w:rsidP="00C356CA">
      <w:pPr>
        <w:pStyle w:val="2f2"/>
        <w:spacing w:before="312" w:after="312"/>
      </w:pPr>
      <w:r w:rsidRPr="00EB4168">
        <w:t>#</w:t>
      </w:r>
    </w:p>
    <w:p w14:paraId="14990866" w14:textId="77777777" w:rsidR="00EB4168" w:rsidRPr="00EB4168" w:rsidRDefault="00EB4168" w:rsidP="00C356CA">
      <w:pPr>
        <w:pStyle w:val="2f2"/>
        <w:spacing w:before="312" w:after="312"/>
      </w:pPr>
      <w:r w:rsidRPr="00EB4168">
        <w:t>sysname SW2</w:t>
      </w:r>
    </w:p>
    <w:p w14:paraId="4DE3DE50" w14:textId="77777777" w:rsidR="00EB4168" w:rsidRPr="00EB4168" w:rsidRDefault="00EB4168" w:rsidP="00C356CA">
      <w:pPr>
        <w:pStyle w:val="2f2"/>
        <w:spacing w:before="312" w:after="312"/>
      </w:pPr>
      <w:r w:rsidRPr="00EB4168">
        <w:t>#</w:t>
      </w:r>
    </w:p>
    <w:p w14:paraId="39D471D0" w14:textId="77777777" w:rsidR="00EB4168" w:rsidRPr="00EB4168" w:rsidRDefault="00EB4168" w:rsidP="00C356CA">
      <w:pPr>
        <w:pStyle w:val="2f2"/>
        <w:spacing w:before="312" w:after="312"/>
      </w:pPr>
      <w:r w:rsidRPr="00EB4168">
        <w:t>vlan batch 12 23</w:t>
      </w:r>
    </w:p>
    <w:p w14:paraId="261F0EBB" w14:textId="77777777" w:rsidR="00EB4168" w:rsidRPr="00EB4168" w:rsidRDefault="00EB4168" w:rsidP="00C356CA">
      <w:pPr>
        <w:pStyle w:val="2f2"/>
        <w:spacing w:before="312" w:after="312"/>
      </w:pPr>
      <w:r w:rsidRPr="00EB4168">
        <w:t>#</w:t>
      </w:r>
    </w:p>
    <w:p w14:paraId="1084F16E" w14:textId="77777777" w:rsidR="00EB4168" w:rsidRPr="00EB4168" w:rsidRDefault="00EB4168" w:rsidP="00C356CA">
      <w:pPr>
        <w:pStyle w:val="2f2"/>
        <w:spacing w:before="312" w:after="312"/>
      </w:pPr>
      <w:r w:rsidRPr="00EB4168">
        <w:t>interface Vlanif12</w:t>
      </w:r>
    </w:p>
    <w:p w14:paraId="572EC61A" w14:textId="77777777" w:rsidR="00EB4168" w:rsidRPr="00EB4168" w:rsidRDefault="00EB4168" w:rsidP="00C356CA">
      <w:pPr>
        <w:pStyle w:val="2f2"/>
        <w:spacing w:before="312" w:after="312"/>
      </w:pPr>
      <w:r w:rsidRPr="00EB4168">
        <w:t xml:space="preserve"> ip address 10.0.12.2 255.255.255.0</w:t>
      </w:r>
    </w:p>
    <w:p w14:paraId="3872B5AD" w14:textId="77777777" w:rsidR="00EB4168" w:rsidRPr="00EB4168" w:rsidRDefault="00EB4168" w:rsidP="00C356CA">
      <w:pPr>
        <w:pStyle w:val="2f2"/>
        <w:spacing w:before="312" w:after="312"/>
      </w:pPr>
      <w:r w:rsidRPr="00EB4168">
        <w:t>#</w:t>
      </w:r>
    </w:p>
    <w:p w14:paraId="23B08CB5" w14:textId="77777777" w:rsidR="00EB4168" w:rsidRPr="00EB4168" w:rsidRDefault="00EB4168" w:rsidP="00C356CA">
      <w:pPr>
        <w:pStyle w:val="2f2"/>
        <w:spacing w:before="312" w:after="312"/>
      </w:pPr>
      <w:r w:rsidRPr="00EB4168">
        <w:t>interface Vlanif23</w:t>
      </w:r>
    </w:p>
    <w:p w14:paraId="4712D3F2" w14:textId="77777777" w:rsidR="00EB4168" w:rsidRPr="00EB4168" w:rsidRDefault="00EB4168" w:rsidP="00C356CA">
      <w:pPr>
        <w:pStyle w:val="2f2"/>
        <w:spacing w:before="312" w:after="312"/>
      </w:pPr>
      <w:r w:rsidRPr="00EB4168">
        <w:t xml:space="preserve"> ip address 10.0.23.2 255.255.255.0</w:t>
      </w:r>
    </w:p>
    <w:p w14:paraId="3859BCBD" w14:textId="77777777" w:rsidR="00EB4168" w:rsidRPr="00EB4168" w:rsidRDefault="00EB4168" w:rsidP="00C356CA">
      <w:pPr>
        <w:pStyle w:val="2f2"/>
        <w:spacing w:before="312" w:after="312"/>
      </w:pPr>
      <w:r w:rsidRPr="00EB4168">
        <w:t>#</w:t>
      </w:r>
    </w:p>
    <w:p w14:paraId="65AA5F9F" w14:textId="77777777" w:rsidR="00EB4168" w:rsidRPr="00EB4168" w:rsidRDefault="00EB4168" w:rsidP="00C356CA">
      <w:pPr>
        <w:pStyle w:val="2f2"/>
        <w:spacing w:before="312" w:after="312"/>
      </w:pPr>
      <w:r w:rsidRPr="00EB4168">
        <w:t>interface GigabitEthernet0/0/2</w:t>
      </w:r>
    </w:p>
    <w:p w14:paraId="5423431B" w14:textId="77777777" w:rsidR="00EB4168" w:rsidRPr="00EB4168" w:rsidRDefault="00EB4168" w:rsidP="00C356CA">
      <w:pPr>
        <w:pStyle w:val="2f2"/>
        <w:spacing w:before="312" w:after="312"/>
      </w:pPr>
      <w:r w:rsidRPr="00EB4168">
        <w:t xml:space="preserve"> port link-type trunk</w:t>
      </w:r>
    </w:p>
    <w:p w14:paraId="67D255AC" w14:textId="77777777" w:rsidR="00EB4168" w:rsidRPr="00EB4168" w:rsidRDefault="00EB4168" w:rsidP="00C356CA">
      <w:pPr>
        <w:pStyle w:val="2f2"/>
        <w:spacing w:before="312" w:after="312"/>
      </w:pPr>
      <w:r w:rsidRPr="00EB4168">
        <w:t xml:space="preserve"> port trunk allow-pass vlan 12</w:t>
      </w:r>
    </w:p>
    <w:p w14:paraId="0B2D92C9" w14:textId="77777777" w:rsidR="00EB4168" w:rsidRPr="00EB4168" w:rsidRDefault="00EB4168" w:rsidP="00C356CA">
      <w:pPr>
        <w:pStyle w:val="2f2"/>
        <w:spacing w:before="312" w:after="312"/>
      </w:pPr>
      <w:r w:rsidRPr="00EB4168">
        <w:t>#</w:t>
      </w:r>
    </w:p>
    <w:p w14:paraId="6E64E0B0" w14:textId="77777777" w:rsidR="00EB4168" w:rsidRPr="00EB4168" w:rsidRDefault="00EB4168" w:rsidP="00C356CA">
      <w:pPr>
        <w:pStyle w:val="2f2"/>
        <w:spacing w:before="312" w:after="312"/>
      </w:pPr>
      <w:r w:rsidRPr="00EB4168">
        <w:t>interface GigabitEthernet0/0/3</w:t>
      </w:r>
    </w:p>
    <w:p w14:paraId="2F0CBE91" w14:textId="77777777" w:rsidR="00EB4168" w:rsidRPr="00EB4168" w:rsidRDefault="00EB4168" w:rsidP="00C356CA">
      <w:pPr>
        <w:pStyle w:val="2f2"/>
        <w:spacing w:before="312" w:after="312"/>
      </w:pPr>
      <w:r w:rsidRPr="00EB4168">
        <w:t xml:space="preserve"> port link-type trunk</w:t>
      </w:r>
    </w:p>
    <w:p w14:paraId="16F7999E" w14:textId="77777777" w:rsidR="00EB4168" w:rsidRPr="00EB4168" w:rsidRDefault="00EB4168" w:rsidP="00C356CA">
      <w:pPr>
        <w:pStyle w:val="2f2"/>
        <w:spacing w:before="312" w:after="312"/>
      </w:pPr>
      <w:r w:rsidRPr="00EB4168">
        <w:t xml:space="preserve"> port trunk allow-pass vlan 23</w:t>
      </w:r>
    </w:p>
    <w:p w14:paraId="33CD0D2E" w14:textId="77777777" w:rsidR="00EB4168" w:rsidRPr="00EB4168" w:rsidRDefault="00EB4168" w:rsidP="00C356CA">
      <w:pPr>
        <w:pStyle w:val="2f2"/>
        <w:spacing w:before="312" w:after="312"/>
      </w:pPr>
      <w:r w:rsidRPr="00EB4168">
        <w:t>#</w:t>
      </w:r>
    </w:p>
    <w:p w14:paraId="5C7F5BD3" w14:textId="77777777" w:rsidR="00EB4168" w:rsidRPr="00EB4168" w:rsidRDefault="00EB4168" w:rsidP="00C356CA">
      <w:pPr>
        <w:pStyle w:val="2f2"/>
        <w:spacing w:before="312" w:after="312"/>
      </w:pPr>
      <w:r w:rsidRPr="00EB4168">
        <w:t>interface LoopBack0</w:t>
      </w:r>
    </w:p>
    <w:p w14:paraId="1CF29DBF" w14:textId="77777777" w:rsidR="00EB4168" w:rsidRPr="00EB4168" w:rsidRDefault="00EB4168" w:rsidP="00C356CA">
      <w:pPr>
        <w:pStyle w:val="2f2"/>
        <w:spacing w:before="312" w:after="312"/>
      </w:pPr>
      <w:r w:rsidRPr="00EB4168">
        <w:t xml:space="preserve"> ip address 10.0.2.2 255.255.255.255</w:t>
      </w:r>
    </w:p>
    <w:p w14:paraId="229A780A" w14:textId="77777777" w:rsidR="00EB4168" w:rsidRPr="00EB4168" w:rsidRDefault="00EB4168" w:rsidP="00C356CA">
      <w:pPr>
        <w:pStyle w:val="2f2"/>
        <w:spacing w:before="312" w:after="312"/>
      </w:pPr>
      <w:r w:rsidRPr="00EB4168">
        <w:t>#</w:t>
      </w:r>
    </w:p>
    <w:p w14:paraId="1AFBCE55" w14:textId="77777777" w:rsidR="00EB4168" w:rsidRPr="00EB4168" w:rsidRDefault="00EB4168" w:rsidP="00C356CA">
      <w:pPr>
        <w:pStyle w:val="2f2"/>
        <w:spacing w:before="312" w:after="312"/>
      </w:pPr>
      <w:r w:rsidRPr="00EB4168">
        <w:t>ospf 1 router-id 10.0.2.2</w:t>
      </w:r>
    </w:p>
    <w:p w14:paraId="49275D48" w14:textId="77777777" w:rsidR="00EB4168" w:rsidRPr="00EB4168" w:rsidRDefault="00EB4168" w:rsidP="00C356CA">
      <w:pPr>
        <w:pStyle w:val="2f2"/>
        <w:spacing w:before="312" w:after="312"/>
      </w:pPr>
      <w:r w:rsidRPr="00EB4168">
        <w:t xml:space="preserve"> area 0.0.0.0</w:t>
      </w:r>
    </w:p>
    <w:p w14:paraId="06327B29" w14:textId="77777777" w:rsidR="00EB4168" w:rsidRPr="00EB4168" w:rsidRDefault="00EB4168" w:rsidP="00C356CA">
      <w:pPr>
        <w:pStyle w:val="2f2"/>
        <w:spacing w:before="312" w:after="312"/>
      </w:pPr>
      <w:r w:rsidRPr="00EB4168">
        <w:t xml:space="preserve">  network 10.0.2.2 0.0.0.0</w:t>
      </w:r>
    </w:p>
    <w:p w14:paraId="59AB8BDD" w14:textId="77777777" w:rsidR="00EB4168" w:rsidRPr="00EB4168" w:rsidRDefault="00EB4168" w:rsidP="00C356CA">
      <w:pPr>
        <w:pStyle w:val="2f2"/>
        <w:spacing w:before="312" w:after="312"/>
      </w:pPr>
      <w:r w:rsidRPr="00EB4168">
        <w:t xml:space="preserve">  network 10.0.12.0 0.0.0.255</w:t>
      </w:r>
    </w:p>
    <w:p w14:paraId="2521916D" w14:textId="77777777" w:rsidR="00EB4168" w:rsidRPr="00EB4168" w:rsidRDefault="00EB4168" w:rsidP="00C356CA">
      <w:pPr>
        <w:pStyle w:val="2f2"/>
        <w:spacing w:before="312" w:after="312"/>
      </w:pPr>
      <w:r w:rsidRPr="00EB4168">
        <w:t xml:space="preserve">  network 10.0.23.0 0.0.0.255</w:t>
      </w:r>
    </w:p>
    <w:p w14:paraId="13D4CAE8" w14:textId="77777777" w:rsidR="00EB4168" w:rsidRPr="00EB4168" w:rsidRDefault="00EB4168" w:rsidP="00C356CA">
      <w:pPr>
        <w:pStyle w:val="2f2"/>
        <w:spacing w:before="312" w:after="312"/>
      </w:pPr>
      <w:r w:rsidRPr="00EB4168">
        <w:t>#</w:t>
      </w:r>
    </w:p>
    <w:p w14:paraId="6578E49F" w14:textId="77777777" w:rsidR="00EB4168" w:rsidRPr="00EB4168" w:rsidRDefault="00EB4168" w:rsidP="00C356CA">
      <w:pPr>
        <w:pStyle w:val="2f2"/>
        <w:spacing w:before="312" w:after="312"/>
      </w:pPr>
      <w:r w:rsidRPr="00EB4168">
        <w:t>Return</w:t>
      </w:r>
    </w:p>
    <w:p w14:paraId="69E78665" w14:textId="77777777" w:rsidR="00EB4168" w:rsidRPr="00EB4168" w:rsidRDefault="00EB4168" w:rsidP="00804F8D">
      <w:pPr>
        <w:pStyle w:val="4"/>
        <w:rPr>
          <w:rFonts w:hint="default"/>
        </w:rPr>
      </w:pPr>
      <w:r w:rsidRPr="00EB4168">
        <w:t>Configurations of SW3</w:t>
      </w:r>
    </w:p>
    <w:p w14:paraId="721BBA56" w14:textId="77777777" w:rsidR="00EB4168" w:rsidRPr="00EB4168" w:rsidRDefault="00EB4168" w:rsidP="00C356CA">
      <w:pPr>
        <w:pStyle w:val="2f2"/>
        <w:spacing w:before="312" w:after="312"/>
        <w:rPr>
          <w:lang w:eastAsia="en-US"/>
        </w:rPr>
      </w:pPr>
      <w:r w:rsidRPr="00EB4168">
        <w:rPr>
          <w:lang w:eastAsia="en-US"/>
        </w:rPr>
        <w:t>#</w:t>
      </w:r>
    </w:p>
    <w:p w14:paraId="2CC879CB" w14:textId="77777777" w:rsidR="00EB4168" w:rsidRPr="00EB4168" w:rsidRDefault="00EB4168" w:rsidP="00C356CA">
      <w:pPr>
        <w:pStyle w:val="2f2"/>
        <w:spacing w:before="312" w:after="312"/>
        <w:rPr>
          <w:lang w:eastAsia="en-US"/>
        </w:rPr>
      </w:pPr>
      <w:r w:rsidRPr="00EB4168">
        <w:rPr>
          <w:lang w:eastAsia="en-US"/>
        </w:rPr>
        <w:t>sysname SW3</w:t>
      </w:r>
    </w:p>
    <w:p w14:paraId="21F520A9" w14:textId="77777777" w:rsidR="00EB4168" w:rsidRPr="00EB4168" w:rsidRDefault="00EB4168" w:rsidP="00C356CA">
      <w:pPr>
        <w:pStyle w:val="2f2"/>
        <w:spacing w:before="312" w:after="312"/>
        <w:rPr>
          <w:lang w:eastAsia="en-US"/>
        </w:rPr>
      </w:pPr>
      <w:r w:rsidRPr="00EB4168">
        <w:rPr>
          <w:lang w:eastAsia="en-US"/>
        </w:rPr>
        <w:t>#</w:t>
      </w:r>
    </w:p>
    <w:p w14:paraId="53F2CAE9" w14:textId="77777777" w:rsidR="00EB4168" w:rsidRPr="00EB4168" w:rsidRDefault="00EB4168" w:rsidP="00C356CA">
      <w:pPr>
        <w:pStyle w:val="2f2"/>
        <w:spacing w:before="312" w:after="312"/>
        <w:rPr>
          <w:lang w:eastAsia="en-US"/>
        </w:rPr>
      </w:pPr>
      <w:r w:rsidRPr="00EB4168">
        <w:rPr>
          <w:lang w:eastAsia="en-US"/>
        </w:rPr>
        <w:t>vlan batch 23 100</w:t>
      </w:r>
    </w:p>
    <w:p w14:paraId="245F2C7B" w14:textId="77777777" w:rsidR="00EB4168" w:rsidRPr="00EB4168" w:rsidRDefault="00EB4168" w:rsidP="00C356CA">
      <w:pPr>
        <w:pStyle w:val="2f2"/>
        <w:spacing w:before="312" w:after="312"/>
        <w:rPr>
          <w:lang w:eastAsia="en-US"/>
        </w:rPr>
      </w:pPr>
      <w:r w:rsidRPr="00EB4168">
        <w:rPr>
          <w:lang w:eastAsia="en-US"/>
        </w:rPr>
        <w:t>#</w:t>
      </w:r>
    </w:p>
    <w:p w14:paraId="723A2A5F" w14:textId="77777777" w:rsidR="00EB4168" w:rsidRPr="00EB4168" w:rsidRDefault="00EB4168" w:rsidP="00C356CA">
      <w:pPr>
        <w:pStyle w:val="2f2"/>
        <w:spacing w:before="312" w:after="312"/>
        <w:rPr>
          <w:lang w:eastAsia="en-US"/>
        </w:rPr>
      </w:pPr>
      <w:r w:rsidRPr="00EB4168">
        <w:rPr>
          <w:lang w:eastAsia="en-US"/>
        </w:rPr>
        <w:t>ip vpn-instance SW3_VPN_10_20</w:t>
      </w:r>
    </w:p>
    <w:p w14:paraId="3C78677D" w14:textId="77777777" w:rsidR="00EB4168" w:rsidRPr="00EB4168" w:rsidRDefault="00EB4168" w:rsidP="00C356CA">
      <w:pPr>
        <w:pStyle w:val="2f2"/>
        <w:spacing w:before="312" w:after="312"/>
        <w:rPr>
          <w:lang w:eastAsia="en-US"/>
        </w:rPr>
      </w:pPr>
      <w:r w:rsidRPr="00EB4168">
        <w:rPr>
          <w:lang w:eastAsia="en-US"/>
        </w:rPr>
        <w:t xml:space="preserve"> ipv4-family</w:t>
      </w:r>
    </w:p>
    <w:p w14:paraId="7226EC51" w14:textId="77777777" w:rsidR="00EB4168" w:rsidRPr="00EB4168" w:rsidRDefault="00EB4168" w:rsidP="00C356CA">
      <w:pPr>
        <w:pStyle w:val="2f2"/>
        <w:spacing w:before="312" w:after="312"/>
        <w:rPr>
          <w:lang w:eastAsia="en-US"/>
        </w:rPr>
      </w:pPr>
      <w:r w:rsidRPr="00EB4168">
        <w:rPr>
          <w:lang w:eastAsia="en-US"/>
        </w:rPr>
        <w:t xml:space="preserve">  route-distinguisher 33:12</w:t>
      </w:r>
    </w:p>
    <w:p w14:paraId="5A44CB52" w14:textId="77777777" w:rsidR="00EB4168" w:rsidRPr="00EB4168" w:rsidRDefault="00EB4168" w:rsidP="00C356CA">
      <w:pPr>
        <w:pStyle w:val="2f2"/>
        <w:spacing w:before="312" w:after="312"/>
        <w:rPr>
          <w:lang w:eastAsia="en-US"/>
        </w:rPr>
      </w:pPr>
      <w:r w:rsidRPr="00EB4168">
        <w:rPr>
          <w:lang w:eastAsia="en-US"/>
        </w:rPr>
        <w:t xml:space="preserve">  vpn-target 313:12 export-extcommunity evpn</w:t>
      </w:r>
    </w:p>
    <w:p w14:paraId="1C38F836" w14:textId="77777777" w:rsidR="00EB4168" w:rsidRPr="00EB4168" w:rsidRDefault="00EB4168" w:rsidP="00C356CA">
      <w:pPr>
        <w:pStyle w:val="2f2"/>
        <w:spacing w:before="312" w:after="312"/>
        <w:rPr>
          <w:lang w:eastAsia="en-US"/>
        </w:rPr>
      </w:pPr>
      <w:r w:rsidRPr="00EB4168">
        <w:rPr>
          <w:lang w:eastAsia="en-US"/>
        </w:rPr>
        <w:t xml:space="preserve">  vpn-target 313:12 import-extcommunity evpn</w:t>
      </w:r>
    </w:p>
    <w:p w14:paraId="5096E6EA" w14:textId="77777777" w:rsidR="00EB4168" w:rsidRPr="00EB4168" w:rsidRDefault="00EB4168" w:rsidP="00C356CA">
      <w:pPr>
        <w:pStyle w:val="2f2"/>
        <w:spacing w:before="312" w:after="312"/>
        <w:rPr>
          <w:lang w:eastAsia="en-US"/>
        </w:rPr>
      </w:pPr>
      <w:r w:rsidRPr="00EB4168">
        <w:rPr>
          <w:lang w:eastAsia="en-US"/>
        </w:rPr>
        <w:t xml:space="preserve"> vxlan vni 1020</w:t>
      </w:r>
    </w:p>
    <w:p w14:paraId="48257ACB" w14:textId="77777777" w:rsidR="00EB4168" w:rsidRPr="00EB4168" w:rsidRDefault="00EB4168" w:rsidP="00C356CA">
      <w:pPr>
        <w:pStyle w:val="2f2"/>
        <w:spacing w:before="312" w:after="312"/>
        <w:rPr>
          <w:lang w:eastAsia="en-US"/>
        </w:rPr>
      </w:pPr>
      <w:r w:rsidRPr="00EB4168">
        <w:rPr>
          <w:lang w:eastAsia="en-US"/>
        </w:rPr>
        <w:t>#</w:t>
      </w:r>
    </w:p>
    <w:p w14:paraId="60E4AB24" w14:textId="77777777" w:rsidR="00EB4168" w:rsidRPr="00EB4168" w:rsidRDefault="00EB4168" w:rsidP="00C356CA">
      <w:pPr>
        <w:pStyle w:val="2f2"/>
        <w:spacing w:before="312" w:after="312"/>
        <w:rPr>
          <w:lang w:eastAsia="en-US"/>
        </w:rPr>
      </w:pPr>
      <w:r w:rsidRPr="00EB4168">
        <w:rPr>
          <w:lang w:eastAsia="en-US"/>
        </w:rPr>
        <w:t>evpn vpn-instance SW3_BD_10 bd-mode</w:t>
      </w:r>
    </w:p>
    <w:p w14:paraId="3F866569" w14:textId="77777777" w:rsidR="00EB4168" w:rsidRPr="00EB4168" w:rsidRDefault="00EB4168" w:rsidP="00C356CA">
      <w:pPr>
        <w:pStyle w:val="2f2"/>
        <w:spacing w:before="312" w:after="312"/>
        <w:rPr>
          <w:lang w:eastAsia="en-US"/>
        </w:rPr>
      </w:pPr>
      <w:r w:rsidRPr="00EB4168">
        <w:rPr>
          <w:lang w:eastAsia="en-US"/>
        </w:rPr>
        <w:t xml:space="preserve"> route-distinguisher 23:10</w:t>
      </w:r>
    </w:p>
    <w:p w14:paraId="21ED451D" w14:textId="77777777" w:rsidR="00EB4168" w:rsidRPr="00EB4168" w:rsidRDefault="00EB4168" w:rsidP="00C356CA">
      <w:pPr>
        <w:pStyle w:val="2f2"/>
        <w:spacing w:before="312" w:after="312"/>
        <w:rPr>
          <w:lang w:eastAsia="en-US"/>
        </w:rPr>
      </w:pPr>
      <w:r w:rsidRPr="00EB4168">
        <w:rPr>
          <w:lang w:eastAsia="en-US"/>
        </w:rPr>
        <w:t xml:space="preserve"> vpn-target 213:10 export-extcommunity</w:t>
      </w:r>
    </w:p>
    <w:p w14:paraId="26812674" w14:textId="77777777" w:rsidR="00EB4168" w:rsidRPr="00EB4168" w:rsidRDefault="00EB4168" w:rsidP="00C356CA">
      <w:pPr>
        <w:pStyle w:val="2f2"/>
        <w:spacing w:before="312" w:after="312"/>
        <w:rPr>
          <w:lang w:eastAsia="en-US"/>
        </w:rPr>
      </w:pPr>
      <w:r w:rsidRPr="00EB4168">
        <w:rPr>
          <w:lang w:eastAsia="en-US"/>
        </w:rPr>
        <w:t xml:space="preserve"> vpn-target 313:12 export-extcommunity </w:t>
      </w:r>
    </w:p>
    <w:p w14:paraId="43ACFD77" w14:textId="77777777" w:rsidR="00EB4168" w:rsidRPr="00EB4168" w:rsidRDefault="00EB4168" w:rsidP="00C356CA">
      <w:pPr>
        <w:pStyle w:val="2f2"/>
        <w:spacing w:before="312" w:after="312"/>
        <w:rPr>
          <w:lang w:eastAsia="en-US"/>
        </w:rPr>
      </w:pPr>
      <w:r w:rsidRPr="00EB4168">
        <w:rPr>
          <w:lang w:eastAsia="en-US"/>
        </w:rPr>
        <w:t xml:space="preserve"> vpn-target 213:10 import-extcommunity</w:t>
      </w:r>
    </w:p>
    <w:p w14:paraId="5E84A974" w14:textId="77777777" w:rsidR="00EB4168" w:rsidRPr="00EB4168" w:rsidRDefault="00EB4168" w:rsidP="00C356CA">
      <w:pPr>
        <w:pStyle w:val="2f2"/>
        <w:spacing w:before="312" w:after="312"/>
        <w:rPr>
          <w:lang w:eastAsia="en-US"/>
        </w:rPr>
      </w:pPr>
      <w:r w:rsidRPr="00EB4168">
        <w:rPr>
          <w:lang w:eastAsia="en-US"/>
        </w:rPr>
        <w:t xml:space="preserve"> quit</w:t>
      </w:r>
    </w:p>
    <w:p w14:paraId="22659E36" w14:textId="77777777" w:rsidR="00EB4168" w:rsidRPr="00EB4168" w:rsidRDefault="00EB4168" w:rsidP="00C356CA">
      <w:pPr>
        <w:pStyle w:val="2f2"/>
        <w:spacing w:before="312" w:after="312"/>
        <w:rPr>
          <w:lang w:eastAsia="en-US"/>
        </w:rPr>
      </w:pPr>
      <w:r w:rsidRPr="00EB4168">
        <w:rPr>
          <w:lang w:eastAsia="en-US"/>
        </w:rPr>
        <w:t>#</w:t>
      </w:r>
    </w:p>
    <w:p w14:paraId="2F7333A4" w14:textId="77777777" w:rsidR="00EB4168" w:rsidRPr="00EB4168" w:rsidRDefault="00EB4168" w:rsidP="00C356CA">
      <w:pPr>
        <w:pStyle w:val="2f2"/>
        <w:spacing w:before="312" w:after="312"/>
        <w:rPr>
          <w:lang w:eastAsia="en-US"/>
        </w:rPr>
      </w:pPr>
      <w:r w:rsidRPr="00EB4168">
        <w:rPr>
          <w:lang w:eastAsia="en-US"/>
        </w:rPr>
        <w:t>evpn vpn-instance SW3_BD_20 bd-mode</w:t>
      </w:r>
    </w:p>
    <w:p w14:paraId="7190F2FE" w14:textId="77777777" w:rsidR="00EB4168" w:rsidRPr="00EB4168" w:rsidRDefault="00EB4168" w:rsidP="00C356CA">
      <w:pPr>
        <w:pStyle w:val="2f2"/>
        <w:spacing w:before="312" w:after="312"/>
        <w:rPr>
          <w:lang w:eastAsia="en-US"/>
        </w:rPr>
      </w:pPr>
      <w:r w:rsidRPr="00EB4168">
        <w:rPr>
          <w:lang w:eastAsia="en-US"/>
        </w:rPr>
        <w:t xml:space="preserve"> route-distinguisher 23:20</w:t>
      </w:r>
    </w:p>
    <w:p w14:paraId="60C6E100" w14:textId="77777777" w:rsidR="00EB4168" w:rsidRPr="00EB4168" w:rsidRDefault="00EB4168" w:rsidP="00C356CA">
      <w:pPr>
        <w:pStyle w:val="2f2"/>
        <w:spacing w:before="312" w:after="312"/>
        <w:rPr>
          <w:lang w:eastAsia="en-US"/>
        </w:rPr>
      </w:pPr>
      <w:r w:rsidRPr="00EB4168">
        <w:rPr>
          <w:lang w:eastAsia="en-US"/>
        </w:rPr>
        <w:t xml:space="preserve"> vpn-target 213:20 export-extcommunity</w:t>
      </w:r>
    </w:p>
    <w:p w14:paraId="48B2980A" w14:textId="77777777" w:rsidR="00EB4168" w:rsidRPr="00EB4168" w:rsidRDefault="00EB4168" w:rsidP="00C356CA">
      <w:pPr>
        <w:pStyle w:val="2f2"/>
        <w:spacing w:before="312" w:after="312"/>
        <w:rPr>
          <w:lang w:eastAsia="en-US"/>
        </w:rPr>
      </w:pPr>
      <w:r w:rsidRPr="00EB4168">
        <w:rPr>
          <w:lang w:eastAsia="en-US"/>
        </w:rPr>
        <w:t xml:space="preserve"> vpn-target 313:12 export-extcommunity</w:t>
      </w:r>
    </w:p>
    <w:p w14:paraId="067F85B6" w14:textId="77777777" w:rsidR="00EB4168" w:rsidRPr="00EB4168" w:rsidRDefault="00EB4168" w:rsidP="00C356CA">
      <w:pPr>
        <w:pStyle w:val="2f2"/>
        <w:spacing w:before="312" w:after="312"/>
        <w:rPr>
          <w:lang w:eastAsia="en-US"/>
        </w:rPr>
      </w:pPr>
      <w:r w:rsidRPr="00EB4168">
        <w:rPr>
          <w:lang w:eastAsia="en-US"/>
        </w:rPr>
        <w:t xml:space="preserve"> vpn-target 213:20 import-extcommunity</w:t>
      </w:r>
    </w:p>
    <w:p w14:paraId="653954EE" w14:textId="77777777" w:rsidR="00EB4168" w:rsidRPr="00EB4168" w:rsidRDefault="00EB4168" w:rsidP="00C356CA">
      <w:pPr>
        <w:pStyle w:val="2f2"/>
        <w:spacing w:before="312" w:after="312"/>
        <w:rPr>
          <w:lang w:eastAsia="en-US"/>
        </w:rPr>
      </w:pPr>
      <w:r w:rsidRPr="00EB4168">
        <w:rPr>
          <w:lang w:eastAsia="en-US"/>
        </w:rPr>
        <w:t xml:space="preserve"> quit</w:t>
      </w:r>
    </w:p>
    <w:p w14:paraId="637C290B" w14:textId="77777777" w:rsidR="00EB4168" w:rsidRPr="00EB4168" w:rsidRDefault="00EB4168" w:rsidP="00C356CA">
      <w:pPr>
        <w:pStyle w:val="2f2"/>
        <w:spacing w:before="312" w:after="312"/>
        <w:rPr>
          <w:lang w:eastAsia="en-US"/>
        </w:rPr>
      </w:pPr>
      <w:r w:rsidRPr="00EB4168">
        <w:rPr>
          <w:lang w:eastAsia="en-US"/>
        </w:rPr>
        <w:t>#</w:t>
      </w:r>
    </w:p>
    <w:p w14:paraId="2D3F6B21" w14:textId="77777777" w:rsidR="00EB4168" w:rsidRPr="00EB4168" w:rsidRDefault="00EB4168" w:rsidP="00C356CA">
      <w:pPr>
        <w:pStyle w:val="2f2"/>
        <w:spacing w:before="312" w:after="312"/>
        <w:rPr>
          <w:lang w:eastAsia="en-US"/>
        </w:rPr>
      </w:pPr>
      <w:r w:rsidRPr="00EB4168">
        <w:rPr>
          <w:lang w:eastAsia="en-US"/>
        </w:rPr>
        <w:t>bridge-domain 10</w:t>
      </w:r>
    </w:p>
    <w:p w14:paraId="74FDAC8C" w14:textId="77777777" w:rsidR="00EB4168" w:rsidRPr="00EB4168" w:rsidRDefault="00EB4168" w:rsidP="00C356CA">
      <w:pPr>
        <w:pStyle w:val="2f2"/>
        <w:spacing w:before="312" w:after="312"/>
        <w:rPr>
          <w:lang w:eastAsia="en-US"/>
        </w:rPr>
      </w:pPr>
      <w:r w:rsidRPr="00EB4168">
        <w:rPr>
          <w:lang w:eastAsia="en-US"/>
        </w:rPr>
        <w:t xml:space="preserve"> vxlan vni 1000</w:t>
      </w:r>
    </w:p>
    <w:p w14:paraId="42D175B7" w14:textId="77777777" w:rsidR="00EB4168" w:rsidRPr="00EB4168" w:rsidRDefault="00EB4168" w:rsidP="00C356CA">
      <w:pPr>
        <w:pStyle w:val="2f2"/>
        <w:spacing w:before="312" w:after="312"/>
        <w:rPr>
          <w:lang w:eastAsia="en-US"/>
        </w:rPr>
      </w:pPr>
      <w:r w:rsidRPr="00EB4168">
        <w:rPr>
          <w:lang w:eastAsia="en-US"/>
        </w:rPr>
        <w:tab/>
        <w:t>evpn binding vpn-instance SW3_BD_10</w:t>
      </w:r>
    </w:p>
    <w:p w14:paraId="789DB4E2" w14:textId="77777777" w:rsidR="00EB4168" w:rsidRPr="00EB4168" w:rsidRDefault="00EB4168" w:rsidP="00C356CA">
      <w:pPr>
        <w:pStyle w:val="2f2"/>
        <w:spacing w:before="312" w:after="312"/>
        <w:rPr>
          <w:lang w:eastAsia="en-US"/>
        </w:rPr>
      </w:pPr>
      <w:r w:rsidRPr="00EB4168">
        <w:rPr>
          <w:lang w:eastAsia="en-US"/>
        </w:rPr>
        <w:t>#</w:t>
      </w:r>
    </w:p>
    <w:p w14:paraId="55314646" w14:textId="77777777" w:rsidR="00EB4168" w:rsidRPr="00EB4168" w:rsidRDefault="00EB4168" w:rsidP="00C356CA">
      <w:pPr>
        <w:pStyle w:val="2f2"/>
        <w:spacing w:before="312" w:after="312"/>
        <w:rPr>
          <w:lang w:eastAsia="en-US"/>
        </w:rPr>
      </w:pPr>
      <w:r w:rsidRPr="00EB4168">
        <w:rPr>
          <w:lang w:eastAsia="en-US"/>
        </w:rPr>
        <w:t>bridge-domain 20</w:t>
      </w:r>
    </w:p>
    <w:p w14:paraId="5E61D527" w14:textId="77777777" w:rsidR="00EB4168" w:rsidRPr="00EB4168" w:rsidRDefault="00EB4168" w:rsidP="00C356CA">
      <w:pPr>
        <w:pStyle w:val="2f2"/>
        <w:spacing w:before="312" w:after="312"/>
        <w:rPr>
          <w:lang w:eastAsia="en-US"/>
        </w:rPr>
      </w:pPr>
      <w:r w:rsidRPr="00EB4168">
        <w:rPr>
          <w:lang w:eastAsia="en-US"/>
        </w:rPr>
        <w:t xml:space="preserve"> vxlan vni 2000</w:t>
      </w:r>
    </w:p>
    <w:p w14:paraId="6A3B1E52" w14:textId="77777777" w:rsidR="00EB4168" w:rsidRPr="00EB4168" w:rsidRDefault="00EB4168" w:rsidP="00C356CA">
      <w:pPr>
        <w:pStyle w:val="2f2"/>
        <w:spacing w:before="312" w:after="312"/>
        <w:rPr>
          <w:lang w:eastAsia="en-US"/>
        </w:rPr>
      </w:pPr>
      <w:r w:rsidRPr="00EB4168">
        <w:rPr>
          <w:lang w:eastAsia="en-US"/>
        </w:rPr>
        <w:tab/>
        <w:t>evpn binding vpn-instance SW3_BD_20</w:t>
      </w:r>
    </w:p>
    <w:p w14:paraId="790711DE" w14:textId="77777777" w:rsidR="00EB4168" w:rsidRPr="00EB4168" w:rsidRDefault="00EB4168" w:rsidP="00C356CA">
      <w:pPr>
        <w:pStyle w:val="2f2"/>
        <w:spacing w:before="312" w:after="312"/>
        <w:rPr>
          <w:lang w:eastAsia="en-US"/>
        </w:rPr>
      </w:pPr>
      <w:r w:rsidRPr="00EB4168">
        <w:rPr>
          <w:lang w:eastAsia="en-US"/>
        </w:rPr>
        <w:t>#</w:t>
      </w:r>
    </w:p>
    <w:p w14:paraId="1F4568F0" w14:textId="77777777" w:rsidR="00EB4168" w:rsidRPr="00EB4168" w:rsidRDefault="00EB4168" w:rsidP="00C356CA">
      <w:pPr>
        <w:pStyle w:val="2f2"/>
        <w:spacing w:before="312" w:after="312"/>
        <w:rPr>
          <w:lang w:eastAsia="en-US"/>
        </w:rPr>
      </w:pPr>
      <w:r w:rsidRPr="00EB4168">
        <w:rPr>
          <w:lang w:eastAsia="en-US"/>
        </w:rPr>
        <w:t>interface Vbdif10</w:t>
      </w:r>
    </w:p>
    <w:p w14:paraId="44D77942" w14:textId="77777777" w:rsidR="00EB4168" w:rsidRPr="00EB4168" w:rsidRDefault="00EB4168" w:rsidP="00C356CA">
      <w:pPr>
        <w:pStyle w:val="2f2"/>
        <w:spacing w:before="312" w:after="312"/>
        <w:rPr>
          <w:lang w:eastAsia="en-US"/>
        </w:rPr>
      </w:pPr>
      <w:r w:rsidRPr="00EB4168">
        <w:rPr>
          <w:lang w:eastAsia="en-US"/>
        </w:rPr>
        <w:t xml:space="preserve"> ip binding vpn-instance SW3_VPN_10_20</w:t>
      </w:r>
    </w:p>
    <w:p w14:paraId="1953AA0D" w14:textId="77777777" w:rsidR="00EB4168" w:rsidRPr="00EB4168" w:rsidRDefault="00EB4168" w:rsidP="00C356CA">
      <w:pPr>
        <w:pStyle w:val="2f2"/>
        <w:spacing w:before="312" w:after="312"/>
        <w:rPr>
          <w:lang w:eastAsia="en-US"/>
        </w:rPr>
      </w:pPr>
      <w:r w:rsidRPr="00EB4168">
        <w:rPr>
          <w:lang w:eastAsia="en-US"/>
        </w:rPr>
        <w:t xml:space="preserve"> ip address 172.16.1.254 255.255.255.0</w:t>
      </w:r>
    </w:p>
    <w:p w14:paraId="39AF7CBB" w14:textId="77777777" w:rsidR="00EB4168" w:rsidRPr="00EB4168" w:rsidRDefault="00EB4168" w:rsidP="00C356CA">
      <w:pPr>
        <w:pStyle w:val="2f2"/>
        <w:spacing w:before="312" w:after="312"/>
        <w:rPr>
          <w:lang w:eastAsia="en-US"/>
        </w:rPr>
      </w:pPr>
      <w:r w:rsidRPr="00EB4168">
        <w:rPr>
          <w:lang w:eastAsia="en-US"/>
        </w:rPr>
        <w:t xml:space="preserve"> mac-address 0000-0000-0010</w:t>
      </w:r>
    </w:p>
    <w:p w14:paraId="1C50DAC4" w14:textId="77777777" w:rsidR="00EB4168" w:rsidRPr="00EB4168" w:rsidRDefault="00EB4168" w:rsidP="00C356CA">
      <w:pPr>
        <w:pStyle w:val="2f2"/>
        <w:spacing w:before="312" w:after="312"/>
        <w:rPr>
          <w:lang w:eastAsia="en-US"/>
        </w:rPr>
      </w:pPr>
      <w:r w:rsidRPr="00EB4168">
        <w:rPr>
          <w:lang w:eastAsia="en-US"/>
        </w:rPr>
        <w:t xml:space="preserve"> arp collect host enable</w:t>
      </w:r>
    </w:p>
    <w:p w14:paraId="64E559F5" w14:textId="77777777" w:rsidR="00EB4168" w:rsidRPr="00EB4168" w:rsidRDefault="00EB4168" w:rsidP="00C356CA">
      <w:pPr>
        <w:pStyle w:val="2f2"/>
        <w:spacing w:before="312" w:after="312"/>
        <w:rPr>
          <w:lang w:eastAsia="en-US"/>
        </w:rPr>
      </w:pPr>
      <w:r w:rsidRPr="00EB4168">
        <w:rPr>
          <w:lang w:eastAsia="en-US"/>
        </w:rPr>
        <w:t>#</w:t>
      </w:r>
    </w:p>
    <w:p w14:paraId="4DB8F427" w14:textId="77777777" w:rsidR="00EB4168" w:rsidRPr="00EB4168" w:rsidRDefault="00EB4168" w:rsidP="00C356CA">
      <w:pPr>
        <w:pStyle w:val="2f2"/>
        <w:spacing w:before="312" w:after="312"/>
        <w:rPr>
          <w:lang w:eastAsia="en-US"/>
        </w:rPr>
      </w:pPr>
      <w:r w:rsidRPr="00EB4168">
        <w:rPr>
          <w:lang w:eastAsia="en-US"/>
        </w:rPr>
        <w:t>interface Vbdif20</w:t>
      </w:r>
    </w:p>
    <w:p w14:paraId="4B7B6870" w14:textId="77777777" w:rsidR="00EB4168" w:rsidRPr="00EB4168" w:rsidRDefault="00EB4168" w:rsidP="00C356CA">
      <w:pPr>
        <w:pStyle w:val="2f2"/>
        <w:spacing w:before="312" w:after="312"/>
        <w:rPr>
          <w:lang w:eastAsia="en-US"/>
        </w:rPr>
      </w:pPr>
      <w:r w:rsidRPr="00EB4168">
        <w:rPr>
          <w:lang w:eastAsia="en-US"/>
        </w:rPr>
        <w:t xml:space="preserve"> ip binding vpn-instance SW3_VPN_10_20</w:t>
      </w:r>
    </w:p>
    <w:p w14:paraId="58627C95" w14:textId="77777777" w:rsidR="00EB4168" w:rsidRPr="00EB4168" w:rsidRDefault="00EB4168" w:rsidP="00C356CA">
      <w:pPr>
        <w:pStyle w:val="2f2"/>
        <w:spacing w:before="312" w:after="312"/>
        <w:rPr>
          <w:lang w:eastAsia="en-US"/>
        </w:rPr>
      </w:pPr>
      <w:r w:rsidRPr="00EB4168">
        <w:rPr>
          <w:lang w:eastAsia="en-US"/>
        </w:rPr>
        <w:t xml:space="preserve"> ip address 172.16.2.254 255.255.255.0</w:t>
      </w:r>
    </w:p>
    <w:p w14:paraId="55524F8C" w14:textId="77777777" w:rsidR="00EB4168" w:rsidRPr="00EB4168" w:rsidRDefault="00EB4168" w:rsidP="00C356CA">
      <w:pPr>
        <w:pStyle w:val="2f2"/>
        <w:spacing w:before="312" w:after="312"/>
        <w:rPr>
          <w:lang w:eastAsia="en-US"/>
        </w:rPr>
      </w:pPr>
      <w:r w:rsidRPr="00EB4168">
        <w:rPr>
          <w:lang w:eastAsia="en-US"/>
        </w:rPr>
        <w:t xml:space="preserve"> mac-address 0000-0000-0020</w:t>
      </w:r>
    </w:p>
    <w:p w14:paraId="51C28B85" w14:textId="77777777" w:rsidR="00EB4168" w:rsidRPr="00EB4168" w:rsidRDefault="00EB4168" w:rsidP="00C356CA">
      <w:pPr>
        <w:pStyle w:val="2f2"/>
        <w:spacing w:before="312" w:after="312"/>
        <w:rPr>
          <w:lang w:eastAsia="en-US"/>
        </w:rPr>
      </w:pPr>
      <w:r w:rsidRPr="00EB4168">
        <w:rPr>
          <w:lang w:eastAsia="en-US"/>
        </w:rPr>
        <w:t xml:space="preserve"> arp collect host enable</w:t>
      </w:r>
    </w:p>
    <w:p w14:paraId="2F6F491B" w14:textId="77777777" w:rsidR="00EB4168" w:rsidRPr="00EB4168" w:rsidRDefault="00EB4168" w:rsidP="00C356CA">
      <w:pPr>
        <w:pStyle w:val="2f2"/>
        <w:spacing w:before="312" w:after="312"/>
        <w:rPr>
          <w:lang w:eastAsia="en-US"/>
        </w:rPr>
      </w:pPr>
      <w:r w:rsidRPr="00EB4168">
        <w:rPr>
          <w:lang w:eastAsia="en-US"/>
        </w:rPr>
        <w:t>#</w:t>
      </w:r>
    </w:p>
    <w:p w14:paraId="5B5457D7" w14:textId="77777777" w:rsidR="00EB4168" w:rsidRPr="00EB4168" w:rsidRDefault="00EB4168" w:rsidP="00C356CA">
      <w:pPr>
        <w:pStyle w:val="2f2"/>
        <w:spacing w:before="312" w:after="312"/>
        <w:rPr>
          <w:lang w:eastAsia="en-US"/>
        </w:rPr>
      </w:pPr>
      <w:r w:rsidRPr="00EB4168">
        <w:rPr>
          <w:lang w:eastAsia="en-US"/>
        </w:rPr>
        <w:t>interface GigabitEthernet0/0/2.100 mode l2</w:t>
      </w:r>
    </w:p>
    <w:p w14:paraId="4DBAB470" w14:textId="77777777" w:rsidR="00EB4168" w:rsidRPr="00EB4168" w:rsidRDefault="00EB4168" w:rsidP="00C356CA">
      <w:pPr>
        <w:pStyle w:val="2f2"/>
        <w:spacing w:before="312" w:after="312"/>
        <w:rPr>
          <w:lang w:eastAsia="en-US"/>
        </w:rPr>
      </w:pPr>
      <w:r w:rsidRPr="00EB4168">
        <w:rPr>
          <w:lang w:eastAsia="en-US"/>
        </w:rPr>
        <w:t xml:space="preserve"> encapsulation dot1q vid 100</w:t>
      </w:r>
    </w:p>
    <w:p w14:paraId="0EA904A8" w14:textId="77777777" w:rsidR="00EB4168" w:rsidRPr="00EB4168" w:rsidRDefault="00EB4168" w:rsidP="00C356CA">
      <w:pPr>
        <w:pStyle w:val="2f2"/>
        <w:spacing w:before="312" w:after="312"/>
        <w:rPr>
          <w:lang w:eastAsia="en-US"/>
        </w:rPr>
      </w:pPr>
      <w:r w:rsidRPr="00EB4168">
        <w:rPr>
          <w:lang w:eastAsia="en-US"/>
        </w:rPr>
        <w:t xml:space="preserve"> bridge-domain 10</w:t>
      </w:r>
    </w:p>
    <w:p w14:paraId="05245DF4" w14:textId="77777777" w:rsidR="00EB4168" w:rsidRPr="00EB4168" w:rsidRDefault="00EB4168" w:rsidP="00C356CA">
      <w:pPr>
        <w:pStyle w:val="2f2"/>
        <w:spacing w:before="312" w:after="312"/>
        <w:rPr>
          <w:lang w:eastAsia="en-US"/>
        </w:rPr>
      </w:pPr>
      <w:r w:rsidRPr="00EB4168">
        <w:rPr>
          <w:lang w:eastAsia="en-US"/>
        </w:rPr>
        <w:t>#</w:t>
      </w:r>
    </w:p>
    <w:p w14:paraId="5F35009A" w14:textId="77777777" w:rsidR="00EB4168" w:rsidRPr="00EB4168" w:rsidRDefault="00EB4168" w:rsidP="00C356CA">
      <w:pPr>
        <w:pStyle w:val="2f2"/>
        <w:spacing w:before="312" w:after="312"/>
        <w:rPr>
          <w:lang w:eastAsia="en-US"/>
        </w:rPr>
      </w:pPr>
      <w:r w:rsidRPr="00EB4168">
        <w:rPr>
          <w:lang w:eastAsia="en-US"/>
        </w:rPr>
        <w:t>interface GigabitEthernet0/0/2.200 mode l2</w:t>
      </w:r>
    </w:p>
    <w:p w14:paraId="0F64FF2C" w14:textId="77777777" w:rsidR="00EB4168" w:rsidRPr="00EB4168" w:rsidRDefault="00EB4168" w:rsidP="00C356CA">
      <w:pPr>
        <w:pStyle w:val="2f2"/>
        <w:spacing w:before="312" w:after="312"/>
        <w:rPr>
          <w:lang w:eastAsia="en-US"/>
        </w:rPr>
      </w:pPr>
      <w:r w:rsidRPr="00EB4168">
        <w:rPr>
          <w:lang w:eastAsia="en-US"/>
        </w:rPr>
        <w:t xml:space="preserve"> encapsulation dot1q vid 200</w:t>
      </w:r>
    </w:p>
    <w:p w14:paraId="309DEBB0" w14:textId="77777777" w:rsidR="00EB4168" w:rsidRPr="00EB4168" w:rsidRDefault="00EB4168" w:rsidP="00C356CA">
      <w:pPr>
        <w:pStyle w:val="2f2"/>
        <w:spacing w:before="312" w:after="312"/>
        <w:rPr>
          <w:lang w:eastAsia="en-US"/>
        </w:rPr>
      </w:pPr>
      <w:r w:rsidRPr="00EB4168">
        <w:rPr>
          <w:lang w:eastAsia="en-US"/>
        </w:rPr>
        <w:t xml:space="preserve"> bridge-domain 20</w:t>
      </w:r>
    </w:p>
    <w:p w14:paraId="35679B53" w14:textId="77777777" w:rsidR="00EB4168" w:rsidRPr="00EB4168" w:rsidRDefault="00EB4168" w:rsidP="00C356CA">
      <w:pPr>
        <w:pStyle w:val="2f2"/>
        <w:spacing w:before="312" w:after="312"/>
        <w:rPr>
          <w:lang w:eastAsia="en-US"/>
        </w:rPr>
      </w:pPr>
      <w:r w:rsidRPr="00EB4168">
        <w:rPr>
          <w:lang w:eastAsia="en-US"/>
        </w:rPr>
        <w:t>#</w:t>
      </w:r>
    </w:p>
    <w:p w14:paraId="62BE9791" w14:textId="77777777" w:rsidR="00EB4168" w:rsidRPr="00EB4168" w:rsidRDefault="00EB4168" w:rsidP="00C356CA">
      <w:pPr>
        <w:pStyle w:val="2f2"/>
        <w:spacing w:before="312" w:after="312"/>
        <w:rPr>
          <w:lang w:eastAsia="en-US"/>
        </w:rPr>
      </w:pPr>
      <w:r w:rsidRPr="00EB4168">
        <w:rPr>
          <w:lang w:eastAsia="en-US"/>
        </w:rPr>
        <w:t>interface LoopBack0</w:t>
      </w:r>
    </w:p>
    <w:p w14:paraId="44C97C67" w14:textId="77777777" w:rsidR="00EB4168" w:rsidRPr="00EB4168" w:rsidRDefault="00EB4168" w:rsidP="00C356CA">
      <w:pPr>
        <w:pStyle w:val="2f2"/>
        <w:spacing w:before="312" w:after="312"/>
        <w:rPr>
          <w:lang w:eastAsia="en-US"/>
        </w:rPr>
      </w:pPr>
      <w:r w:rsidRPr="00EB4168">
        <w:rPr>
          <w:lang w:eastAsia="en-US"/>
        </w:rPr>
        <w:t xml:space="preserve"> ip address 10.0.3.3 255.255.255.255</w:t>
      </w:r>
    </w:p>
    <w:p w14:paraId="00B65663" w14:textId="77777777" w:rsidR="00EB4168" w:rsidRPr="00EB4168" w:rsidRDefault="00EB4168" w:rsidP="00C356CA">
      <w:pPr>
        <w:pStyle w:val="2f2"/>
        <w:spacing w:before="312" w:after="312"/>
        <w:rPr>
          <w:lang w:eastAsia="en-US"/>
        </w:rPr>
      </w:pPr>
      <w:r w:rsidRPr="00EB4168">
        <w:rPr>
          <w:lang w:eastAsia="en-US"/>
        </w:rPr>
        <w:t>#</w:t>
      </w:r>
    </w:p>
    <w:p w14:paraId="6E1CB4B5" w14:textId="77777777" w:rsidR="00EB4168" w:rsidRPr="00EB4168" w:rsidRDefault="00EB4168" w:rsidP="00C356CA">
      <w:pPr>
        <w:pStyle w:val="2f2"/>
        <w:spacing w:before="312" w:after="312"/>
        <w:rPr>
          <w:lang w:eastAsia="en-US"/>
        </w:rPr>
      </w:pPr>
      <w:r w:rsidRPr="00EB4168">
        <w:rPr>
          <w:lang w:eastAsia="en-US"/>
        </w:rPr>
        <w:t>interface Nve1</w:t>
      </w:r>
    </w:p>
    <w:p w14:paraId="5E4D6C0E" w14:textId="77777777" w:rsidR="00EB4168" w:rsidRPr="00EB4168" w:rsidRDefault="00EB4168" w:rsidP="00C356CA">
      <w:pPr>
        <w:pStyle w:val="2f2"/>
        <w:spacing w:before="312" w:after="312"/>
        <w:rPr>
          <w:lang w:eastAsia="en-US"/>
        </w:rPr>
      </w:pPr>
      <w:r w:rsidRPr="00EB4168">
        <w:rPr>
          <w:lang w:eastAsia="en-US"/>
        </w:rPr>
        <w:t xml:space="preserve"> source 10.0.3.3</w:t>
      </w:r>
    </w:p>
    <w:p w14:paraId="5B373478" w14:textId="77777777" w:rsidR="00EB4168" w:rsidRPr="00EB4168" w:rsidRDefault="00EB4168" w:rsidP="00C356CA">
      <w:pPr>
        <w:pStyle w:val="2f2"/>
        <w:spacing w:before="312" w:after="312"/>
        <w:rPr>
          <w:lang w:eastAsia="en-US"/>
        </w:rPr>
      </w:pPr>
      <w:r w:rsidRPr="00EB4168">
        <w:rPr>
          <w:lang w:eastAsia="en-US"/>
        </w:rPr>
        <w:t xml:space="preserve"> vni 1000 head-end peer-list protocol bgp</w:t>
      </w:r>
    </w:p>
    <w:p w14:paraId="6FE4C232" w14:textId="77777777" w:rsidR="00EB4168" w:rsidRPr="00EB4168" w:rsidRDefault="00EB4168" w:rsidP="00C356CA">
      <w:pPr>
        <w:pStyle w:val="2f2"/>
        <w:spacing w:before="312" w:after="312"/>
        <w:rPr>
          <w:lang w:eastAsia="en-US"/>
        </w:rPr>
      </w:pPr>
      <w:r w:rsidRPr="00EB4168">
        <w:rPr>
          <w:lang w:eastAsia="en-US"/>
        </w:rPr>
        <w:t xml:space="preserve"> vni 2000 head-end peer-list protocol bgp</w:t>
      </w:r>
    </w:p>
    <w:p w14:paraId="35FAF9DE" w14:textId="77777777" w:rsidR="00EB4168" w:rsidRPr="00EB4168" w:rsidRDefault="00EB4168" w:rsidP="00C356CA">
      <w:pPr>
        <w:pStyle w:val="2f2"/>
        <w:spacing w:before="312" w:after="312"/>
        <w:rPr>
          <w:lang w:eastAsia="en-US"/>
        </w:rPr>
      </w:pPr>
      <w:r w:rsidRPr="00EB4168">
        <w:rPr>
          <w:lang w:eastAsia="en-US"/>
        </w:rPr>
        <w:t>#</w:t>
      </w:r>
    </w:p>
    <w:p w14:paraId="78507D4E" w14:textId="77777777" w:rsidR="00EB4168" w:rsidRPr="00EB4168" w:rsidRDefault="00EB4168" w:rsidP="00C356CA">
      <w:pPr>
        <w:pStyle w:val="2f2"/>
        <w:spacing w:before="312" w:after="312"/>
        <w:rPr>
          <w:lang w:eastAsia="en-US"/>
        </w:rPr>
      </w:pPr>
      <w:r w:rsidRPr="00EB4168">
        <w:rPr>
          <w:lang w:eastAsia="en-US"/>
        </w:rPr>
        <w:t>interface NULL0</w:t>
      </w:r>
    </w:p>
    <w:p w14:paraId="42E41A5D" w14:textId="77777777" w:rsidR="00EB4168" w:rsidRPr="00EB4168" w:rsidRDefault="00EB4168" w:rsidP="00C356CA">
      <w:pPr>
        <w:pStyle w:val="2f2"/>
        <w:spacing w:before="312" w:after="312"/>
        <w:rPr>
          <w:lang w:eastAsia="en-US"/>
        </w:rPr>
      </w:pPr>
      <w:r w:rsidRPr="00EB4168">
        <w:rPr>
          <w:lang w:eastAsia="en-US"/>
        </w:rPr>
        <w:t>#</w:t>
      </w:r>
    </w:p>
    <w:p w14:paraId="43D43388" w14:textId="77777777" w:rsidR="00EB4168" w:rsidRPr="00EB4168" w:rsidRDefault="00EB4168" w:rsidP="00C356CA">
      <w:pPr>
        <w:pStyle w:val="2f2"/>
        <w:spacing w:before="312" w:after="312"/>
        <w:rPr>
          <w:lang w:eastAsia="en-US"/>
        </w:rPr>
      </w:pPr>
      <w:r w:rsidRPr="00EB4168">
        <w:rPr>
          <w:lang w:eastAsia="en-US"/>
        </w:rPr>
        <w:t>bgp 100</w:t>
      </w:r>
    </w:p>
    <w:p w14:paraId="3EC9C8C4" w14:textId="77777777" w:rsidR="00EB4168" w:rsidRPr="00EB4168" w:rsidRDefault="00EB4168" w:rsidP="00C356CA">
      <w:pPr>
        <w:pStyle w:val="2f2"/>
        <w:spacing w:before="312" w:after="312"/>
        <w:rPr>
          <w:lang w:eastAsia="en-US"/>
        </w:rPr>
      </w:pPr>
      <w:r w:rsidRPr="00EB4168">
        <w:rPr>
          <w:lang w:eastAsia="en-US"/>
        </w:rPr>
        <w:t xml:space="preserve"> router-id 10.0.3.3</w:t>
      </w:r>
    </w:p>
    <w:p w14:paraId="5E27D14E" w14:textId="77777777" w:rsidR="00EB4168" w:rsidRPr="00EB4168" w:rsidRDefault="00EB4168" w:rsidP="00C356CA">
      <w:pPr>
        <w:pStyle w:val="2f2"/>
        <w:spacing w:before="312" w:after="312"/>
        <w:rPr>
          <w:lang w:eastAsia="en-US"/>
        </w:rPr>
      </w:pPr>
      <w:r w:rsidRPr="00EB4168">
        <w:rPr>
          <w:lang w:eastAsia="en-US"/>
        </w:rPr>
        <w:t xml:space="preserve"> peer 10.0.1.1 as-number 100</w:t>
      </w:r>
    </w:p>
    <w:p w14:paraId="38958FD4" w14:textId="77777777" w:rsidR="00EB4168" w:rsidRPr="00EB4168" w:rsidRDefault="00EB4168" w:rsidP="00C356CA">
      <w:pPr>
        <w:pStyle w:val="2f2"/>
        <w:spacing w:before="312" w:after="312"/>
        <w:rPr>
          <w:lang w:eastAsia="en-US"/>
        </w:rPr>
      </w:pPr>
      <w:r w:rsidRPr="00EB4168">
        <w:rPr>
          <w:lang w:eastAsia="en-US"/>
        </w:rPr>
        <w:t xml:space="preserve"> peer 10.0.1.1 connect-interface LoopBack0</w:t>
      </w:r>
    </w:p>
    <w:p w14:paraId="5CBB8078" w14:textId="77777777" w:rsidR="00EB4168" w:rsidRPr="00EB4168" w:rsidRDefault="00EB4168" w:rsidP="00C356CA">
      <w:pPr>
        <w:pStyle w:val="2f2"/>
        <w:spacing w:before="312" w:after="312"/>
        <w:rPr>
          <w:lang w:eastAsia="en-US"/>
        </w:rPr>
      </w:pPr>
      <w:r w:rsidRPr="00EB4168">
        <w:rPr>
          <w:lang w:eastAsia="en-US"/>
        </w:rPr>
        <w:t xml:space="preserve"> #</w:t>
      </w:r>
    </w:p>
    <w:p w14:paraId="203C6E3C" w14:textId="77777777" w:rsidR="00EB4168" w:rsidRPr="00EB4168" w:rsidRDefault="00EB4168" w:rsidP="00C356CA">
      <w:pPr>
        <w:pStyle w:val="2f2"/>
        <w:spacing w:before="312" w:after="312"/>
        <w:rPr>
          <w:lang w:eastAsia="en-US"/>
        </w:rPr>
      </w:pPr>
      <w:r w:rsidRPr="00EB4168">
        <w:rPr>
          <w:lang w:eastAsia="en-US"/>
        </w:rPr>
        <w:t xml:space="preserve"> ipv4-family unicast</w:t>
      </w:r>
    </w:p>
    <w:p w14:paraId="495DCA30" w14:textId="77777777" w:rsidR="00EB4168" w:rsidRPr="00EB4168" w:rsidRDefault="00EB4168" w:rsidP="00C356CA">
      <w:pPr>
        <w:pStyle w:val="2f2"/>
        <w:spacing w:before="312" w:after="312"/>
        <w:rPr>
          <w:lang w:eastAsia="en-US"/>
        </w:rPr>
      </w:pPr>
      <w:r w:rsidRPr="00EB4168">
        <w:rPr>
          <w:lang w:eastAsia="en-US"/>
        </w:rPr>
        <w:t xml:space="preserve">  peer 10.0.1.1 enable</w:t>
      </w:r>
    </w:p>
    <w:p w14:paraId="2E227DD6" w14:textId="77777777" w:rsidR="00EB4168" w:rsidRPr="00EB4168" w:rsidRDefault="00EB4168" w:rsidP="00C356CA">
      <w:pPr>
        <w:pStyle w:val="2f2"/>
        <w:spacing w:before="312" w:after="312"/>
        <w:rPr>
          <w:lang w:eastAsia="en-US"/>
        </w:rPr>
      </w:pPr>
      <w:r w:rsidRPr="00EB4168">
        <w:rPr>
          <w:lang w:eastAsia="en-US"/>
        </w:rPr>
        <w:t xml:space="preserve"> #</w:t>
      </w:r>
    </w:p>
    <w:p w14:paraId="7C4251E1" w14:textId="77777777" w:rsidR="00EB4168" w:rsidRPr="00EB4168" w:rsidRDefault="00EB4168" w:rsidP="00C356CA">
      <w:pPr>
        <w:pStyle w:val="2f2"/>
        <w:spacing w:before="312" w:after="312"/>
        <w:rPr>
          <w:lang w:eastAsia="en-US"/>
        </w:rPr>
      </w:pPr>
      <w:r w:rsidRPr="00EB4168">
        <w:rPr>
          <w:lang w:eastAsia="en-US"/>
        </w:rPr>
        <w:t xml:space="preserve"> ipv4-family vpn-instance SW3_VPN_10_20</w:t>
      </w:r>
    </w:p>
    <w:p w14:paraId="174C2E76" w14:textId="77777777" w:rsidR="00EB4168" w:rsidRPr="00EB4168" w:rsidRDefault="00EB4168" w:rsidP="00C356CA">
      <w:pPr>
        <w:pStyle w:val="2f2"/>
        <w:spacing w:before="312" w:after="312"/>
        <w:rPr>
          <w:lang w:eastAsia="en-US"/>
        </w:rPr>
      </w:pPr>
      <w:r w:rsidRPr="00EB4168">
        <w:rPr>
          <w:lang w:eastAsia="en-US"/>
        </w:rPr>
        <w:t xml:space="preserve">  advertise l2vpn evpn</w:t>
      </w:r>
    </w:p>
    <w:p w14:paraId="609F12F2" w14:textId="77777777" w:rsidR="00EB4168" w:rsidRPr="00EB4168" w:rsidRDefault="00EB4168" w:rsidP="00C356CA">
      <w:pPr>
        <w:pStyle w:val="2f2"/>
        <w:spacing w:before="312" w:after="312"/>
        <w:rPr>
          <w:lang w:eastAsia="en-US"/>
        </w:rPr>
      </w:pPr>
      <w:r w:rsidRPr="00EB4168">
        <w:rPr>
          <w:lang w:eastAsia="en-US"/>
        </w:rPr>
        <w:t xml:space="preserve"> #</w:t>
      </w:r>
    </w:p>
    <w:p w14:paraId="51A6C2F4" w14:textId="77777777" w:rsidR="00EB4168" w:rsidRPr="00EB4168" w:rsidRDefault="00EB4168" w:rsidP="00C356CA">
      <w:pPr>
        <w:pStyle w:val="2f2"/>
        <w:spacing w:before="312" w:after="312"/>
        <w:rPr>
          <w:lang w:eastAsia="en-US"/>
        </w:rPr>
      </w:pPr>
      <w:r w:rsidRPr="00EB4168">
        <w:rPr>
          <w:lang w:eastAsia="en-US"/>
        </w:rPr>
        <w:t xml:space="preserve"> l2vpn-family evpn</w:t>
      </w:r>
    </w:p>
    <w:p w14:paraId="0591D9D8" w14:textId="77777777" w:rsidR="00EB4168" w:rsidRPr="00EB4168" w:rsidRDefault="00EB4168" w:rsidP="00C356CA">
      <w:pPr>
        <w:pStyle w:val="2f2"/>
        <w:spacing w:before="312" w:after="312"/>
        <w:rPr>
          <w:lang w:eastAsia="en-US"/>
        </w:rPr>
      </w:pPr>
      <w:r w:rsidRPr="00EB4168">
        <w:rPr>
          <w:lang w:eastAsia="en-US"/>
        </w:rPr>
        <w:t xml:space="preserve">  policy vpn-target</w:t>
      </w:r>
    </w:p>
    <w:p w14:paraId="475EE6B8" w14:textId="77777777" w:rsidR="00EB4168" w:rsidRPr="00EB4168" w:rsidRDefault="00EB4168" w:rsidP="00C356CA">
      <w:pPr>
        <w:pStyle w:val="2f2"/>
        <w:spacing w:before="312" w:after="312"/>
        <w:rPr>
          <w:lang w:eastAsia="en-US"/>
        </w:rPr>
      </w:pPr>
      <w:r w:rsidRPr="00EB4168">
        <w:rPr>
          <w:lang w:eastAsia="en-US"/>
        </w:rPr>
        <w:t xml:space="preserve">  peer 10.0.1.1 enable</w:t>
      </w:r>
    </w:p>
    <w:p w14:paraId="1EC603FA" w14:textId="77777777" w:rsidR="00EB4168" w:rsidRPr="00EB4168" w:rsidRDefault="00EB4168" w:rsidP="00C356CA">
      <w:pPr>
        <w:pStyle w:val="2f2"/>
        <w:spacing w:before="312" w:after="312"/>
        <w:rPr>
          <w:lang w:eastAsia="en-US"/>
        </w:rPr>
      </w:pPr>
      <w:r w:rsidRPr="00EB4168">
        <w:rPr>
          <w:lang w:eastAsia="en-US"/>
        </w:rPr>
        <w:t xml:space="preserve">  peer 10.0.1.1 advertise irb</w:t>
      </w:r>
    </w:p>
    <w:p w14:paraId="2D934D36" w14:textId="77777777" w:rsidR="00EB4168" w:rsidRPr="00EB4168" w:rsidRDefault="00EB4168" w:rsidP="00C356CA">
      <w:pPr>
        <w:pStyle w:val="2f2"/>
        <w:spacing w:before="312" w:after="312"/>
        <w:rPr>
          <w:lang w:eastAsia="en-US"/>
        </w:rPr>
      </w:pPr>
      <w:r w:rsidRPr="00EB4168">
        <w:rPr>
          <w:lang w:eastAsia="en-US"/>
        </w:rPr>
        <w:t>#</w:t>
      </w:r>
    </w:p>
    <w:p w14:paraId="0705DDB9" w14:textId="77777777" w:rsidR="00EB4168" w:rsidRPr="00EB4168" w:rsidRDefault="00EB4168" w:rsidP="00C356CA">
      <w:pPr>
        <w:pStyle w:val="2f2"/>
        <w:spacing w:before="312" w:after="312"/>
        <w:rPr>
          <w:lang w:eastAsia="en-US"/>
        </w:rPr>
      </w:pPr>
      <w:r w:rsidRPr="00EB4168">
        <w:rPr>
          <w:lang w:eastAsia="en-US"/>
        </w:rPr>
        <w:t>ospf 1 router-id 10.0.3.3</w:t>
      </w:r>
    </w:p>
    <w:p w14:paraId="0717B22A" w14:textId="77777777" w:rsidR="00EB4168" w:rsidRPr="00EB4168" w:rsidRDefault="00EB4168" w:rsidP="00C356CA">
      <w:pPr>
        <w:pStyle w:val="2f2"/>
        <w:spacing w:before="312" w:after="312"/>
        <w:rPr>
          <w:lang w:eastAsia="en-US"/>
        </w:rPr>
      </w:pPr>
      <w:r w:rsidRPr="00EB4168">
        <w:rPr>
          <w:lang w:eastAsia="en-US"/>
        </w:rPr>
        <w:t xml:space="preserve"> area 0.0.0.0</w:t>
      </w:r>
    </w:p>
    <w:p w14:paraId="331AB253" w14:textId="77777777" w:rsidR="00EB4168" w:rsidRPr="00EB4168" w:rsidRDefault="00EB4168" w:rsidP="00C356CA">
      <w:pPr>
        <w:pStyle w:val="2f2"/>
        <w:spacing w:before="312" w:after="312"/>
        <w:rPr>
          <w:lang w:eastAsia="en-US"/>
        </w:rPr>
      </w:pPr>
      <w:r w:rsidRPr="00EB4168">
        <w:rPr>
          <w:lang w:eastAsia="en-US"/>
        </w:rPr>
        <w:t xml:space="preserve">  network 10.0.3.3 0.0.0.0</w:t>
      </w:r>
    </w:p>
    <w:p w14:paraId="2237F56B" w14:textId="77777777" w:rsidR="00EB4168" w:rsidRPr="00EB4168" w:rsidRDefault="00EB4168" w:rsidP="00C356CA">
      <w:pPr>
        <w:pStyle w:val="2f2"/>
        <w:spacing w:before="312" w:after="312"/>
        <w:rPr>
          <w:lang w:eastAsia="en-US"/>
        </w:rPr>
      </w:pPr>
      <w:r w:rsidRPr="00EB4168">
        <w:rPr>
          <w:lang w:eastAsia="en-US"/>
        </w:rPr>
        <w:t xml:space="preserve">  network 10.0.23.0 0.0.0.255</w:t>
      </w:r>
    </w:p>
    <w:p w14:paraId="57CEC67D" w14:textId="77777777" w:rsidR="00EB4168" w:rsidRPr="00EB4168" w:rsidRDefault="00EB4168" w:rsidP="00C356CA">
      <w:pPr>
        <w:pStyle w:val="2f2"/>
        <w:spacing w:before="312" w:after="312"/>
        <w:rPr>
          <w:lang w:eastAsia="en-US"/>
        </w:rPr>
      </w:pPr>
      <w:r w:rsidRPr="00EB4168">
        <w:rPr>
          <w:lang w:eastAsia="en-US"/>
        </w:rPr>
        <w:t>#</w:t>
      </w:r>
    </w:p>
    <w:p w14:paraId="32A1813A" w14:textId="77777777" w:rsidR="00EB4168" w:rsidRPr="00EB4168" w:rsidRDefault="00EB4168" w:rsidP="00C356CA">
      <w:pPr>
        <w:pStyle w:val="2f2"/>
        <w:spacing w:before="312" w:after="312"/>
        <w:rPr>
          <w:lang w:eastAsia="en-US"/>
        </w:rPr>
      </w:pPr>
      <w:r w:rsidRPr="00EB4168">
        <w:rPr>
          <w:lang w:eastAsia="en-US"/>
        </w:rPr>
        <w:t>return</w:t>
      </w:r>
    </w:p>
    <w:p w14:paraId="78E76369" w14:textId="41702659" w:rsidR="00EB4168" w:rsidRDefault="007F60A7" w:rsidP="007F60A7">
      <w:pPr>
        <w:pStyle w:val="3"/>
        <w:rPr>
          <w:lang w:eastAsia="en-US"/>
        </w:rPr>
      </w:pPr>
      <w:bookmarkStart w:id="85" w:name="_Toc62638030"/>
      <w:r>
        <w:rPr>
          <w:rFonts w:hint="eastAsia"/>
        </w:rPr>
        <w:t>Q</w:t>
      </w:r>
      <w:r>
        <w:t>uiz</w:t>
      </w:r>
      <w:bookmarkEnd w:id="85"/>
    </w:p>
    <w:p w14:paraId="067BF6D5" w14:textId="4ACEF839" w:rsidR="007F60A7" w:rsidRDefault="007F60A7" w:rsidP="007F60A7">
      <w:pPr>
        <w:pStyle w:val="1e"/>
      </w:pPr>
      <w:r>
        <w:t>What is the advantage of distributed gateways compared with centralized gateways</w:t>
      </w:r>
      <w:r>
        <w:rPr>
          <w:rFonts w:hint="eastAsia"/>
        </w:rPr>
        <w:t>？</w:t>
      </w:r>
    </w:p>
    <w:p w14:paraId="322DDD12" w14:textId="77777777" w:rsidR="007F60A7" w:rsidRPr="00EB4168" w:rsidRDefault="007F60A7" w:rsidP="007F60A7">
      <w:pPr>
        <w:pStyle w:val="3"/>
        <w:rPr>
          <w:lang w:eastAsia="en-US"/>
        </w:rPr>
        <w:sectPr w:rsidR="007F60A7" w:rsidRPr="00EB4168" w:rsidSect="006760E1">
          <w:headerReference w:type="default" r:id="rId47"/>
          <w:pgSz w:w="11907" w:h="16840" w:code="9"/>
          <w:pgMar w:top="1701" w:right="1134" w:bottom="1701" w:left="1134" w:header="567" w:footer="567" w:gutter="0"/>
          <w:pgNumType w:start="1"/>
          <w:cols w:space="425"/>
          <w:docGrid w:type="lines" w:linePitch="312"/>
        </w:sectPr>
      </w:pPr>
    </w:p>
    <w:p w14:paraId="255197B6" w14:textId="46E1366D" w:rsidR="00976D2C" w:rsidRPr="00141150" w:rsidRDefault="00976D2C" w:rsidP="00BF25C8">
      <w:pPr>
        <w:pStyle w:val="1"/>
      </w:pPr>
      <w:bookmarkStart w:id="86" w:name="_Toc62638031"/>
      <w:r w:rsidRPr="00141150">
        <w:t>Campus Multi-Branch Interconnection Technology</w:t>
      </w:r>
      <w:bookmarkEnd w:id="86"/>
    </w:p>
    <w:p w14:paraId="4635E1A1" w14:textId="77777777" w:rsidR="00976D2C" w:rsidRPr="00976D2C" w:rsidRDefault="00976D2C" w:rsidP="00976D2C">
      <w:pPr>
        <w:pStyle w:val="2"/>
      </w:pPr>
      <w:bookmarkStart w:id="87" w:name="_Toc60066226"/>
      <w:bookmarkStart w:id="88" w:name="_Toc60607009"/>
      <w:bookmarkStart w:id="89" w:name="_Toc62638032"/>
      <w:r w:rsidRPr="00976D2C">
        <w:t>Introduction</w:t>
      </w:r>
      <w:bookmarkEnd w:id="87"/>
      <w:bookmarkEnd w:id="88"/>
      <w:bookmarkEnd w:id="89"/>
    </w:p>
    <w:p w14:paraId="1C1DC664" w14:textId="77777777" w:rsidR="00976D2C" w:rsidRPr="00976D2C" w:rsidRDefault="00976D2C" w:rsidP="00804F8D">
      <w:pPr>
        <w:pStyle w:val="3"/>
      </w:pPr>
      <w:bookmarkStart w:id="90" w:name="_Toc60066227"/>
      <w:bookmarkStart w:id="91" w:name="_Toc60607010"/>
      <w:bookmarkStart w:id="92" w:name="_Toc62638033"/>
      <w:r w:rsidRPr="00976D2C">
        <w:t>About This Lab</w:t>
      </w:r>
      <w:bookmarkEnd w:id="90"/>
      <w:bookmarkEnd w:id="91"/>
      <w:bookmarkEnd w:id="92"/>
    </w:p>
    <w:p w14:paraId="3D50A932" w14:textId="77777777" w:rsidR="00976D2C" w:rsidRPr="00976D2C" w:rsidRDefault="00976D2C" w:rsidP="0038023D">
      <w:pPr>
        <w:pStyle w:val="1e"/>
      </w:pPr>
      <w:r w:rsidRPr="00976D2C">
        <w:t>This lab guides you through how to configure IPsec VPN between two AR routers to implement communication between sites.</w:t>
      </w:r>
    </w:p>
    <w:p w14:paraId="5A77A5D9" w14:textId="50BC73C8" w:rsidR="00976D2C" w:rsidRPr="00976D2C" w:rsidRDefault="00976D2C" w:rsidP="00804F8D">
      <w:pPr>
        <w:pStyle w:val="3"/>
      </w:pPr>
      <w:bookmarkStart w:id="93" w:name="_Toc60066228"/>
      <w:bookmarkStart w:id="94" w:name="_Toc60607011"/>
      <w:bookmarkStart w:id="95" w:name="_Toc62638034"/>
      <w:r w:rsidRPr="00976D2C">
        <w:t>Objectives</w:t>
      </w:r>
      <w:bookmarkEnd w:id="93"/>
      <w:bookmarkEnd w:id="94"/>
      <w:bookmarkEnd w:id="95"/>
    </w:p>
    <w:p w14:paraId="3B2268FF" w14:textId="77777777" w:rsidR="00976D2C" w:rsidRPr="00976D2C" w:rsidRDefault="00976D2C" w:rsidP="0038023D">
      <w:pPr>
        <w:pStyle w:val="1e"/>
      </w:pPr>
      <w:r w:rsidRPr="00976D2C">
        <w:t>Upon completion of this lab, you will be able to:</w:t>
      </w:r>
    </w:p>
    <w:p w14:paraId="3222DF72" w14:textId="77777777" w:rsidR="00976D2C" w:rsidRPr="00976D2C" w:rsidRDefault="00976D2C" w:rsidP="00976D2C">
      <w:pPr>
        <w:pStyle w:val="4a"/>
      </w:pPr>
      <w:r w:rsidRPr="00976D2C">
        <w:t>Understand the basic principles of IPsec VPN.</w:t>
      </w:r>
    </w:p>
    <w:p w14:paraId="7EE2E5F6" w14:textId="77777777" w:rsidR="00976D2C" w:rsidRPr="00976D2C" w:rsidRDefault="00976D2C" w:rsidP="00976D2C">
      <w:pPr>
        <w:pStyle w:val="4a"/>
      </w:pPr>
      <w:r w:rsidRPr="00976D2C">
        <w:t>Configure IPsec VPN through the CLI.</w:t>
      </w:r>
    </w:p>
    <w:p w14:paraId="619D0E7E" w14:textId="77777777" w:rsidR="00976D2C" w:rsidRPr="00976D2C" w:rsidRDefault="00976D2C" w:rsidP="00804F8D">
      <w:pPr>
        <w:pStyle w:val="3"/>
      </w:pPr>
      <w:bookmarkStart w:id="96" w:name="_Toc60066229"/>
      <w:bookmarkStart w:id="97" w:name="_Toc60607012"/>
      <w:bookmarkStart w:id="98" w:name="_Toc62638035"/>
      <w:r w:rsidRPr="00976D2C">
        <w:t>Networking Topology</w:t>
      </w:r>
      <w:bookmarkEnd w:id="96"/>
      <w:bookmarkEnd w:id="97"/>
      <w:bookmarkEnd w:id="98"/>
    </w:p>
    <w:p w14:paraId="38941D5C" w14:textId="69C426FD" w:rsidR="00976D2C" w:rsidRDefault="00976D2C" w:rsidP="0038023D">
      <w:pPr>
        <w:pStyle w:val="1e"/>
      </w:pPr>
      <w:r w:rsidRPr="00976D2C">
        <w:rPr>
          <w:noProof/>
        </w:rPr>
        <w:drawing>
          <wp:inline distT="0" distB="0" distL="0" distR="0" wp14:anchorId="2518ADB3" wp14:editId="4C879E1B">
            <wp:extent cx="5454000" cy="1267336"/>
            <wp:effectExtent l="19050" t="19050" r="13970" b="2857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454000" cy="1267336"/>
                    </a:xfrm>
                    <a:prstGeom prst="rect">
                      <a:avLst/>
                    </a:prstGeom>
                    <a:ln w="12700">
                      <a:solidFill>
                        <a:schemeClr val="bg1">
                          <a:lumMod val="85000"/>
                        </a:schemeClr>
                      </a:solidFill>
                    </a:ln>
                  </pic:spPr>
                </pic:pic>
              </a:graphicData>
            </a:graphic>
          </wp:inline>
        </w:drawing>
      </w:r>
    </w:p>
    <w:p w14:paraId="70418C51" w14:textId="495C6261" w:rsidR="004F2447" w:rsidRPr="009276A7" w:rsidRDefault="004F2447" w:rsidP="009276A7">
      <w:pPr>
        <w:pStyle w:val="9"/>
      </w:pPr>
      <w:r w:rsidRPr="004F2447">
        <w:t>WAN interconnection topology</w:t>
      </w:r>
    </w:p>
    <w:p w14:paraId="25371808" w14:textId="77777777" w:rsidR="00976D2C" w:rsidRPr="00976D2C" w:rsidRDefault="00976D2C" w:rsidP="0038023D">
      <w:pPr>
        <w:pStyle w:val="1e"/>
      </w:pPr>
      <w:r w:rsidRPr="00976D2C">
        <w:t xml:space="preserve">AR1 and AR2 function as the egresses of the headquarters and a branch respectively, and SW1 connects to the Internet. </w:t>
      </w:r>
    </w:p>
    <w:p w14:paraId="4DA1BAEE" w14:textId="77777777" w:rsidR="00976D2C" w:rsidRPr="00976D2C" w:rsidRDefault="00976D2C" w:rsidP="0038023D">
      <w:pPr>
        <w:pStyle w:val="1e"/>
      </w:pPr>
      <w:r w:rsidRPr="00976D2C">
        <w:t xml:space="preserve">The IP addresses of AR1 and AR2 are shown in the figure. </w:t>
      </w:r>
    </w:p>
    <w:p w14:paraId="508D1600" w14:textId="77777777" w:rsidR="00976D2C" w:rsidRPr="00976D2C" w:rsidRDefault="00976D2C" w:rsidP="0038023D">
      <w:pPr>
        <w:pStyle w:val="1e"/>
      </w:pPr>
      <w:r w:rsidRPr="00976D2C">
        <w:t>AR1 and AR2 have their own network segments: 172.16.1.0/24 and 172.16.2.0/24. The two network segments are used for intranet terminals.</w:t>
      </w:r>
    </w:p>
    <w:p w14:paraId="4F91DA29" w14:textId="77777777" w:rsidR="00976D2C" w:rsidRPr="00976D2C" w:rsidRDefault="00976D2C" w:rsidP="0038023D">
      <w:pPr>
        <w:pStyle w:val="1e"/>
      </w:pPr>
      <w:r w:rsidRPr="00976D2C">
        <w:t>Establish an IPsec VPN between AR1 and AR2 based on IKE to implement communication between intranet network segments.</w:t>
      </w:r>
    </w:p>
    <w:p w14:paraId="296B40C5" w14:textId="4D7DBC6D" w:rsidR="00976D2C" w:rsidRPr="00976D2C" w:rsidRDefault="00976D2C" w:rsidP="00976D2C">
      <w:pPr>
        <w:pStyle w:val="2"/>
      </w:pPr>
      <w:bookmarkStart w:id="99" w:name="_Toc60066230"/>
      <w:bookmarkStart w:id="100" w:name="_Toc60607013"/>
      <w:bookmarkStart w:id="101" w:name="_Toc62638036"/>
      <w:r w:rsidRPr="00976D2C">
        <w:t>Lab Configuration</w:t>
      </w:r>
      <w:bookmarkEnd w:id="99"/>
      <w:bookmarkEnd w:id="100"/>
      <w:bookmarkEnd w:id="101"/>
    </w:p>
    <w:p w14:paraId="12A0924C" w14:textId="77777777" w:rsidR="00976D2C" w:rsidRPr="00976D2C" w:rsidRDefault="00976D2C" w:rsidP="00804F8D">
      <w:pPr>
        <w:pStyle w:val="3"/>
      </w:pPr>
      <w:bookmarkStart w:id="102" w:name="_Toc60066231"/>
      <w:bookmarkStart w:id="103" w:name="_Toc60607014"/>
      <w:bookmarkStart w:id="104" w:name="_Toc62638037"/>
      <w:r w:rsidRPr="00976D2C">
        <w:t>Configuration Roadmap</w:t>
      </w:r>
      <w:bookmarkEnd w:id="102"/>
      <w:bookmarkEnd w:id="103"/>
      <w:bookmarkEnd w:id="104"/>
    </w:p>
    <w:p w14:paraId="35192116" w14:textId="77777777" w:rsidR="00976D2C" w:rsidRPr="00976D2C" w:rsidRDefault="00976D2C" w:rsidP="00A53338">
      <w:pPr>
        <w:pStyle w:val="1e"/>
        <w:numPr>
          <w:ilvl w:val="0"/>
          <w:numId w:val="25"/>
        </w:numPr>
      </w:pPr>
      <w:r w:rsidRPr="00976D2C">
        <w:t>Complete connectivity configuration.</w:t>
      </w:r>
    </w:p>
    <w:p w14:paraId="20171AAB" w14:textId="77777777" w:rsidR="00976D2C" w:rsidRPr="00976D2C" w:rsidRDefault="00976D2C" w:rsidP="00A53338">
      <w:pPr>
        <w:pStyle w:val="1e"/>
        <w:numPr>
          <w:ilvl w:val="0"/>
          <w:numId w:val="25"/>
        </w:numPr>
      </w:pPr>
      <w:r w:rsidRPr="00976D2C">
        <w:t>Create IKE proposal 1 by setting the authentication mode to PSK, authentication algorithm to MD5, encryption algorithm to 3DES, and DH-Group to 1.</w:t>
      </w:r>
    </w:p>
    <w:p w14:paraId="3166C526" w14:textId="77777777" w:rsidR="00976D2C" w:rsidRPr="00976D2C" w:rsidRDefault="00976D2C" w:rsidP="00A53338">
      <w:pPr>
        <w:pStyle w:val="1e"/>
        <w:numPr>
          <w:ilvl w:val="0"/>
          <w:numId w:val="25"/>
        </w:numPr>
      </w:pPr>
      <w:r w:rsidRPr="00976D2C">
        <w:t>Create an IKE peer by setting the IKE version to 1, exchange-mode to main, and PSK to Huawei@123, as well as referencing IKE proposal 1.</w:t>
      </w:r>
    </w:p>
    <w:p w14:paraId="4EA61107" w14:textId="77777777" w:rsidR="00976D2C" w:rsidRPr="00976D2C" w:rsidRDefault="00976D2C" w:rsidP="00A53338">
      <w:pPr>
        <w:pStyle w:val="1e"/>
        <w:numPr>
          <w:ilvl w:val="0"/>
          <w:numId w:val="25"/>
        </w:numPr>
      </w:pPr>
      <w:r w:rsidRPr="00976D2C">
        <w:t>Create IPsec proposal 1 by setting the encapsulation mode to tunnel, encapsulation protocol to ESP, encryption algorithm to 3DES, and authentication algorithm to SHA1.</w:t>
      </w:r>
    </w:p>
    <w:p w14:paraId="53E82BA8" w14:textId="77777777" w:rsidR="00976D2C" w:rsidRPr="00976D2C" w:rsidRDefault="00976D2C" w:rsidP="00A53338">
      <w:pPr>
        <w:pStyle w:val="1e"/>
        <w:numPr>
          <w:ilvl w:val="0"/>
          <w:numId w:val="25"/>
        </w:numPr>
      </w:pPr>
      <w:r w:rsidRPr="00976D2C">
        <w:t>Create ACLs on AR1 and AR2 to match the traffic from the local network segment of intranet users to the remote network segment.</w:t>
      </w:r>
    </w:p>
    <w:p w14:paraId="0CDFBE60" w14:textId="77777777" w:rsidR="00976D2C" w:rsidRPr="00976D2C" w:rsidRDefault="00976D2C" w:rsidP="00A53338">
      <w:pPr>
        <w:pStyle w:val="1e"/>
        <w:numPr>
          <w:ilvl w:val="0"/>
          <w:numId w:val="25"/>
        </w:numPr>
      </w:pPr>
      <w:r w:rsidRPr="00976D2C">
        <w:t>Create an IPsec policy in ISAKMP mode, reference the created ACLs, IKE peer, and IPsec proposal, and apply the created IPsec policy to egress interfaces (AR1: GE0/0/0; AR2: GE0/0/8).</w:t>
      </w:r>
    </w:p>
    <w:p w14:paraId="7E972364" w14:textId="37F3126D" w:rsidR="00976D2C" w:rsidRPr="00976D2C" w:rsidRDefault="00976D2C" w:rsidP="00804F8D">
      <w:pPr>
        <w:pStyle w:val="3"/>
      </w:pPr>
      <w:bookmarkStart w:id="105" w:name="_Toc60066232"/>
      <w:bookmarkStart w:id="106" w:name="_Toc60607015"/>
      <w:bookmarkStart w:id="107" w:name="_Toc62638038"/>
      <w:r w:rsidRPr="00976D2C">
        <w:t>Configuration Procedure</w:t>
      </w:r>
      <w:bookmarkEnd w:id="105"/>
      <w:bookmarkEnd w:id="106"/>
      <w:bookmarkEnd w:id="107"/>
    </w:p>
    <w:p w14:paraId="0735AE37" w14:textId="77777777" w:rsidR="00976D2C" w:rsidRPr="00976D2C" w:rsidRDefault="00976D2C" w:rsidP="00D152A7">
      <w:pPr>
        <w:pStyle w:val="30"/>
        <w:numPr>
          <w:ilvl w:val="5"/>
          <w:numId w:val="79"/>
        </w:numPr>
      </w:pPr>
      <w:r w:rsidRPr="00976D2C">
        <w:t>Complete connectivity configuration.</w:t>
      </w:r>
    </w:p>
    <w:p w14:paraId="0CF3D0F4" w14:textId="49624F81" w:rsidR="00646082" w:rsidRDefault="00646082" w:rsidP="0038023D">
      <w:pPr>
        <w:pStyle w:val="1e"/>
      </w:pPr>
      <w:r w:rsidRPr="00646082">
        <w:rPr>
          <w:rFonts w:hint="eastAsia"/>
        </w:rPr>
        <w:t>Configure AR1 and AR2 to complete basic connectivity configuration.</w:t>
      </w:r>
    </w:p>
    <w:p w14:paraId="5B90D916" w14:textId="77777777" w:rsidR="00646082" w:rsidRDefault="00646082" w:rsidP="0038023D">
      <w:pPr>
        <w:pStyle w:val="1e"/>
      </w:pPr>
    </w:p>
    <w:p w14:paraId="297A8C6B" w14:textId="77777777" w:rsidR="00976D2C" w:rsidRPr="00976D2C" w:rsidRDefault="00976D2C" w:rsidP="0038023D">
      <w:pPr>
        <w:pStyle w:val="1e"/>
      </w:pPr>
      <w:r w:rsidRPr="00976D2C">
        <w:t># Name the devices.</w:t>
      </w:r>
    </w:p>
    <w:p w14:paraId="5D69BEDC" w14:textId="77777777" w:rsidR="00976D2C" w:rsidRPr="00976D2C" w:rsidRDefault="00976D2C" w:rsidP="0038023D">
      <w:pPr>
        <w:pStyle w:val="1e"/>
      </w:pPr>
      <w:r w:rsidRPr="00976D2C">
        <w:t>The configuration details are not provided.</w:t>
      </w:r>
    </w:p>
    <w:p w14:paraId="5EE4F6EF" w14:textId="77777777" w:rsidR="00646082" w:rsidRDefault="00646082" w:rsidP="0038023D">
      <w:pPr>
        <w:pStyle w:val="1e"/>
      </w:pPr>
    </w:p>
    <w:p w14:paraId="3CCBDD88" w14:textId="77777777" w:rsidR="00976D2C" w:rsidRPr="00976D2C" w:rsidRDefault="00976D2C" w:rsidP="0038023D">
      <w:pPr>
        <w:pStyle w:val="1e"/>
      </w:pPr>
      <w:r w:rsidRPr="00976D2C">
        <w:t># Configure IP addresses for interfaces on AR1.</w:t>
      </w:r>
    </w:p>
    <w:p w14:paraId="73FE7B8D" w14:textId="77777777" w:rsidR="00976D2C" w:rsidRPr="00976D2C" w:rsidRDefault="00976D2C" w:rsidP="00A23D28">
      <w:pPr>
        <w:pStyle w:val="2f2"/>
        <w:spacing w:before="312" w:after="312"/>
      </w:pPr>
      <w:r w:rsidRPr="00976D2C">
        <w:t>[AR1]interface LoopBack0</w:t>
      </w:r>
    </w:p>
    <w:p w14:paraId="04D6C590" w14:textId="77777777" w:rsidR="00976D2C" w:rsidRPr="00976D2C" w:rsidRDefault="00976D2C" w:rsidP="00A23D28">
      <w:pPr>
        <w:pStyle w:val="2f2"/>
        <w:spacing w:before="312" w:after="312"/>
      </w:pPr>
      <w:r w:rsidRPr="00976D2C">
        <w:t>[AR1-LoopBack0] ip address 172.16.1.1 255.255.255.0</w:t>
      </w:r>
    </w:p>
    <w:p w14:paraId="3E65EA2C" w14:textId="77777777" w:rsidR="00976D2C" w:rsidRPr="00976D2C" w:rsidRDefault="00976D2C" w:rsidP="00A23D28">
      <w:pPr>
        <w:pStyle w:val="2f2"/>
        <w:spacing w:before="312" w:after="312"/>
      </w:pPr>
      <w:r w:rsidRPr="00976D2C">
        <w:t>[AR1-LoopBack0] quit</w:t>
      </w:r>
    </w:p>
    <w:p w14:paraId="66D5710D" w14:textId="77777777" w:rsidR="00976D2C" w:rsidRPr="00976D2C" w:rsidRDefault="00976D2C" w:rsidP="00A23D28">
      <w:pPr>
        <w:pStyle w:val="2f2"/>
        <w:spacing w:before="312" w:after="312"/>
      </w:pPr>
    </w:p>
    <w:p w14:paraId="255EDC1C" w14:textId="77777777" w:rsidR="00976D2C" w:rsidRPr="00976D2C" w:rsidRDefault="00976D2C" w:rsidP="00A23D28">
      <w:pPr>
        <w:pStyle w:val="2f2"/>
        <w:spacing w:before="312" w:after="312"/>
      </w:pPr>
      <w:r w:rsidRPr="00976D2C">
        <w:t>[AR1]interface GigabitEthernet0/0/0</w:t>
      </w:r>
    </w:p>
    <w:p w14:paraId="432EF696" w14:textId="77777777" w:rsidR="00976D2C" w:rsidRPr="00976D2C" w:rsidRDefault="00976D2C" w:rsidP="00A23D28">
      <w:pPr>
        <w:pStyle w:val="2f2"/>
        <w:spacing w:before="312" w:after="312"/>
      </w:pPr>
      <w:r w:rsidRPr="00976D2C">
        <w:t>[AR1-GigabitEthernet0/0/0] ip address 67.0.0.1 255.255.255.0</w:t>
      </w:r>
    </w:p>
    <w:p w14:paraId="7BB6BF37" w14:textId="77777777" w:rsidR="00976D2C" w:rsidRPr="00976D2C" w:rsidRDefault="00976D2C" w:rsidP="00A23D28">
      <w:pPr>
        <w:pStyle w:val="2f2"/>
        <w:spacing w:before="312" w:after="312"/>
      </w:pPr>
      <w:r w:rsidRPr="00976D2C">
        <w:t>[AR1-GigabitEthernet0/0/0] quit</w:t>
      </w:r>
    </w:p>
    <w:p w14:paraId="2CD2A24F" w14:textId="77777777" w:rsidR="00976D2C" w:rsidRPr="00976D2C" w:rsidRDefault="00976D2C" w:rsidP="00976D2C">
      <w:pPr>
        <w:topLinePunct w:val="0"/>
        <w:adjustRightInd/>
        <w:spacing w:before="0" w:after="0"/>
        <w:ind w:left="1701"/>
        <w:rPr>
          <w:rFonts w:ascii="Huawei Sans" w:hAnsi="Huawei Sans" w:cs="Courier New"/>
          <w:snapToGrid w:val="0"/>
          <w:spacing w:val="-1"/>
          <w:sz w:val="16"/>
          <w:szCs w:val="16"/>
        </w:rPr>
      </w:pPr>
    </w:p>
    <w:p w14:paraId="27A977F5" w14:textId="77777777" w:rsidR="00976D2C" w:rsidRPr="00976D2C" w:rsidRDefault="00976D2C" w:rsidP="0038023D">
      <w:pPr>
        <w:pStyle w:val="1e"/>
      </w:pPr>
      <w:r w:rsidRPr="00976D2C">
        <w:t># Configure IP addresses for interfaces on AR2.</w:t>
      </w:r>
    </w:p>
    <w:p w14:paraId="2B6BC1E1" w14:textId="77777777" w:rsidR="00976D2C" w:rsidRPr="00976D2C" w:rsidRDefault="00976D2C" w:rsidP="00A23D28">
      <w:pPr>
        <w:pStyle w:val="2f2"/>
        <w:spacing w:before="312" w:after="312"/>
      </w:pPr>
      <w:r w:rsidRPr="00976D2C">
        <w:t>[AR2]interface LoopBack0</w:t>
      </w:r>
    </w:p>
    <w:p w14:paraId="5FF9A057" w14:textId="77777777" w:rsidR="00976D2C" w:rsidRPr="00976D2C" w:rsidRDefault="00976D2C" w:rsidP="00A23D28">
      <w:pPr>
        <w:pStyle w:val="2f2"/>
        <w:spacing w:before="312" w:after="312"/>
      </w:pPr>
      <w:r w:rsidRPr="00976D2C">
        <w:t>[AR2-LoopBack0] ip address 172.16.2.1 255.255.255.0</w:t>
      </w:r>
    </w:p>
    <w:p w14:paraId="06890E03" w14:textId="77777777" w:rsidR="00976D2C" w:rsidRPr="00976D2C" w:rsidRDefault="00976D2C" w:rsidP="00A23D28">
      <w:pPr>
        <w:pStyle w:val="2f2"/>
        <w:spacing w:before="312" w:after="312"/>
      </w:pPr>
      <w:r w:rsidRPr="00976D2C">
        <w:t>[AR2-LoopBack0] quit</w:t>
      </w:r>
    </w:p>
    <w:p w14:paraId="52EB4BDA" w14:textId="77777777" w:rsidR="00976D2C" w:rsidRPr="00976D2C" w:rsidRDefault="00976D2C" w:rsidP="00A23D28">
      <w:pPr>
        <w:pStyle w:val="2f2"/>
        <w:spacing w:before="312" w:after="312"/>
      </w:pPr>
    </w:p>
    <w:p w14:paraId="27C9BDF8" w14:textId="77777777" w:rsidR="00976D2C" w:rsidRPr="00976D2C" w:rsidRDefault="00976D2C" w:rsidP="00A23D28">
      <w:pPr>
        <w:pStyle w:val="2f2"/>
        <w:spacing w:before="312" w:after="312"/>
      </w:pPr>
      <w:r w:rsidRPr="00976D2C">
        <w:t>[AR2]interface GigabitEthernet0/0/8</w:t>
      </w:r>
    </w:p>
    <w:p w14:paraId="0189896C" w14:textId="77777777" w:rsidR="00976D2C" w:rsidRPr="00976D2C" w:rsidRDefault="00976D2C" w:rsidP="00A23D28">
      <w:pPr>
        <w:pStyle w:val="2f2"/>
        <w:spacing w:before="312" w:after="312"/>
      </w:pPr>
      <w:r w:rsidRPr="00976D2C">
        <w:t>[AR2-GigabitEthernet0/0/8] ip address 67.0.0.2 255.255.255.0</w:t>
      </w:r>
    </w:p>
    <w:p w14:paraId="14699BCD" w14:textId="77777777" w:rsidR="00976D2C" w:rsidRPr="00976D2C" w:rsidRDefault="00976D2C" w:rsidP="00A23D28">
      <w:pPr>
        <w:pStyle w:val="2f2"/>
        <w:spacing w:before="312" w:after="312"/>
      </w:pPr>
      <w:r w:rsidRPr="00976D2C">
        <w:t>[AR2-GigabitEthernet0/0/8] quit</w:t>
      </w:r>
    </w:p>
    <w:p w14:paraId="3C8D0110" w14:textId="74067EBA" w:rsidR="00646082" w:rsidRDefault="00646082" w:rsidP="00403290">
      <w:pPr>
        <w:pStyle w:val="1e"/>
      </w:pPr>
      <w:r w:rsidRPr="00646082">
        <w:rPr>
          <w:rFonts w:hint="eastAsia"/>
        </w:rPr>
        <w:t>Static IP addresses have been bound to AR1 and AR2 during</w:t>
      </w:r>
      <w:r>
        <w:t xml:space="preserve"> lab</w:t>
      </w:r>
      <w:r w:rsidRPr="00646082">
        <w:rPr>
          <w:rFonts w:hint="eastAsia"/>
        </w:rPr>
        <w:t xml:space="preserve"> environment preconfiguration. You can also use dynamic IP address obtaining.</w:t>
      </w:r>
    </w:p>
    <w:p w14:paraId="086E8F05" w14:textId="77777777" w:rsidR="00646082" w:rsidRPr="00976D2C" w:rsidRDefault="00646082" w:rsidP="00646082">
      <w:pPr>
        <w:pStyle w:val="1e"/>
      </w:pPr>
    </w:p>
    <w:p w14:paraId="0EA8DFA9" w14:textId="77777777" w:rsidR="00976D2C" w:rsidRPr="00976D2C" w:rsidRDefault="00976D2C" w:rsidP="0038023D">
      <w:pPr>
        <w:pStyle w:val="1e"/>
      </w:pPr>
      <w:r w:rsidRPr="00976D2C">
        <w:t># Configure default routes on AR1 and AR2.</w:t>
      </w:r>
    </w:p>
    <w:p w14:paraId="6506D4C2" w14:textId="77777777" w:rsidR="00646082" w:rsidRDefault="00646082" w:rsidP="00646082">
      <w:pPr>
        <w:pStyle w:val="2f2"/>
        <w:spacing w:before="312" w:after="312"/>
      </w:pPr>
      <w:r>
        <w:rPr>
          <w:rFonts w:hint="eastAsia"/>
        </w:rPr>
        <w:t>[AR1]ip route-static 172.16.2.0 24 67.0.0.2</w:t>
      </w:r>
    </w:p>
    <w:p w14:paraId="521D0FB6" w14:textId="77777777" w:rsidR="00646082" w:rsidRDefault="00646082" w:rsidP="00646082">
      <w:pPr>
        <w:pStyle w:val="2f2"/>
        <w:spacing w:before="312" w:after="312"/>
      </w:pPr>
    </w:p>
    <w:p w14:paraId="37EF5CCA" w14:textId="3FF08EE9" w:rsidR="00646082" w:rsidRPr="00976D2C" w:rsidRDefault="00646082" w:rsidP="00646082">
      <w:pPr>
        <w:pStyle w:val="2f2"/>
        <w:spacing w:before="312" w:after="312"/>
      </w:pPr>
      <w:r>
        <w:rPr>
          <w:rFonts w:hint="eastAsia"/>
        </w:rPr>
        <w:t>[AR2]ip route-static 172.16.1.0 24 67.0.0.1</w:t>
      </w:r>
    </w:p>
    <w:p w14:paraId="21948B5C" w14:textId="7285976F" w:rsidR="00646082" w:rsidRDefault="00646082" w:rsidP="00DA0E6B">
      <w:pPr>
        <w:pStyle w:val="1e"/>
      </w:pPr>
      <w:r w:rsidRPr="00646082">
        <w:rPr>
          <w:rFonts w:hint="eastAsia"/>
        </w:rPr>
        <w:t>Configure a route to the peer private network segment.</w:t>
      </w:r>
    </w:p>
    <w:p w14:paraId="0A0F6DCC" w14:textId="77777777" w:rsidR="00646082" w:rsidRPr="00976D2C" w:rsidRDefault="00646082" w:rsidP="00DA0E6B">
      <w:pPr>
        <w:pStyle w:val="1e"/>
      </w:pPr>
    </w:p>
    <w:p w14:paraId="3385838A" w14:textId="77777777" w:rsidR="00976D2C" w:rsidRPr="00976D2C" w:rsidRDefault="00976D2C" w:rsidP="00D152A7">
      <w:pPr>
        <w:pStyle w:val="30"/>
      </w:pPr>
      <w:r w:rsidRPr="00976D2C">
        <w:t>Configure an IKE proposal.</w:t>
      </w:r>
    </w:p>
    <w:p w14:paraId="241405A6" w14:textId="77777777" w:rsidR="00976D2C" w:rsidRPr="00976D2C" w:rsidRDefault="00976D2C" w:rsidP="0038023D">
      <w:pPr>
        <w:pStyle w:val="1e"/>
      </w:pPr>
      <w:r w:rsidRPr="00976D2C">
        <w:t>Create IKE proposal 1 on AR1 and AR2. The following table lists the parameters.</w:t>
      </w:r>
    </w:p>
    <w:p w14:paraId="2F2973D8" w14:textId="77777777" w:rsidR="00976D2C" w:rsidRPr="00976D2C" w:rsidRDefault="00976D2C" w:rsidP="000B7C6C">
      <w:pPr>
        <w:pStyle w:val="50"/>
      </w:pPr>
      <w:r w:rsidRPr="00976D2C">
        <w:t>IKE proposal parameters</w:t>
      </w:r>
    </w:p>
    <w:tbl>
      <w:tblPr>
        <w:tblStyle w:val="Table2"/>
        <w:tblW w:w="5670" w:type="dxa"/>
        <w:tblLook w:val="04A0" w:firstRow="1" w:lastRow="0" w:firstColumn="1" w:lastColumn="0" w:noHBand="0" w:noVBand="1"/>
      </w:tblPr>
      <w:tblGrid>
        <w:gridCol w:w="2835"/>
        <w:gridCol w:w="2835"/>
      </w:tblGrid>
      <w:tr w:rsidR="00976D2C" w:rsidRPr="00976D2C" w14:paraId="207B6C44" w14:textId="77777777" w:rsidTr="000B7C6C">
        <w:trPr>
          <w:cnfStyle w:val="100000000000" w:firstRow="1" w:lastRow="0" w:firstColumn="0" w:lastColumn="0" w:oddVBand="0" w:evenVBand="0" w:oddHBand="0" w:evenHBand="0" w:firstRowFirstColumn="0" w:firstRowLastColumn="0" w:lastRowFirstColumn="0" w:lastRowLastColumn="0"/>
          <w:cantSplit w:val="0"/>
          <w:tblHeader/>
        </w:trPr>
        <w:tc>
          <w:tcPr>
            <w:tcW w:w="2835" w:type="dxa"/>
            <w:tcBorders>
              <w:top w:val="single" w:sz="18" w:space="0" w:color="auto"/>
              <w:left w:val="single" w:sz="18" w:space="0" w:color="auto"/>
            </w:tcBorders>
          </w:tcPr>
          <w:p w14:paraId="644DE455" w14:textId="77777777" w:rsidR="00976D2C" w:rsidRPr="00976D2C" w:rsidRDefault="00976D2C" w:rsidP="00976D2C">
            <w:pPr>
              <w:ind w:left="0"/>
              <w:rPr>
                <w:b/>
                <w:sz w:val="21"/>
              </w:rPr>
            </w:pPr>
            <w:r w:rsidRPr="00976D2C">
              <w:rPr>
                <w:b/>
                <w:sz w:val="21"/>
              </w:rPr>
              <w:t>Parameter</w:t>
            </w:r>
          </w:p>
        </w:tc>
        <w:tc>
          <w:tcPr>
            <w:tcW w:w="2835" w:type="dxa"/>
            <w:tcBorders>
              <w:top w:val="single" w:sz="18" w:space="0" w:color="auto"/>
              <w:right w:val="single" w:sz="18" w:space="0" w:color="auto"/>
            </w:tcBorders>
          </w:tcPr>
          <w:p w14:paraId="1B3D79EE" w14:textId="77777777" w:rsidR="00976D2C" w:rsidRPr="00976D2C" w:rsidRDefault="00976D2C" w:rsidP="00976D2C">
            <w:pPr>
              <w:ind w:left="0"/>
              <w:rPr>
                <w:b/>
                <w:sz w:val="21"/>
              </w:rPr>
            </w:pPr>
            <w:r w:rsidRPr="00976D2C">
              <w:rPr>
                <w:b/>
                <w:sz w:val="21"/>
              </w:rPr>
              <w:t>Setting</w:t>
            </w:r>
          </w:p>
        </w:tc>
      </w:tr>
      <w:tr w:rsidR="00976D2C" w:rsidRPr="00976D2C" w14:paraId="47F33ED3" w14:textId="77777777" w:rsidTr="000B7C6C">
        <w:trPr>
          <w:cantSplit w:val="0"/>
        </w:trPr>
        <w:tc>
          <w:tcPr>
            <w:tcW w:w="2835" w:type="dxa"/>
            <w:tcBorders>
              <w:left w:val="single" w:sz="18" w:space="0" w:color="auto"/>
            </w:tcBorders>
          </w:tcPr>
          <w:p w14:paraId="39F52726" w14:textId="77777777" w:rsidR="00976D2C" w:rsidRPr="00976D2C" w:rsidRDefault="00976D2C" w:rsidP="00976D2C">
            <w:pPr>
              <w:ind w:left="0"/>
              <w:rPr>
                <w:rFonts w:cs="Times New Roman"/>
                <w:sz w:val="21"/>
              </w:rPr>
            </w:pPr>
            <w:r w:rsidRPr="00976D2C">
              <w:rPr>
                <w:rFonts w:cs="Times New Roman"/>
                <w:sz w:val="21"/>
              </w:rPr>
              <w:t>Authentication mode</w:t>
            </w:r>
          </w:p>
        </w:tc>
        <w:tc>
          <w:tcPr>
            <w:tcW w:w="2835" w:type="dxa"/>
            <w:tcBorders>
              <w:right w:val="single" w:sz="18" w:space="0" w:color="auto"/>
            </w:tcBorders>
          </w:tcPr>
          <w:p w14:paraId="0CEBAA5C" w14:textId="77777777" w:rsidR="00976D2C" w:rsidRPr="00976D2C" w:rsidRDefault="00976D2C" w:rsidP="00976D2C">
            <w:pPr>
              <w:ind w:left="0"/>
              <w:rPr>
                <w:rFonts w:cs="Times New Roman"/>
                <w:sz w:val="21"/>
              </w:rPr>
            </w:pPr>
            <w:r w:rsidRPr="00976D2C">
              <w:rPr>
                <w:rFonts w:cs="Times New Roman"/>
                <w:sz w:val="21"/>
              </w:rPr>
              <w:t>PSK</w:t>
            </w:r>
          </w:p>
        </w:tc>
      </w:tr>
      <w:tr w:rsidR="00976D2C" w:rsidRPr="00976D2C" w14:paraId="6356D5E3" w14:textId="77777777" w:rsidTr="000B7C6C">
        <w:trPr>
          <w:cantSplit w:val="0"/>
        </w:trPr>
        <w:tc>
          <w:tcPr>
            <w:tcW w:w="2835" w:type="dxa"/>
            <w:tcBorders>
              <w:left w:val="single" w:sz="18" w:space="0" w:color="auto"/>
            </w:tcBorders>
          </w:tcPr>
          <w:p w14:paraId="59BDEF5B" w14:textId="77777777" w:rsidR="00976D2C" w:rsidRPr="00976D2C" w:rsidRDefault="00976D2C" w:rsidP="00976D2C">
            <w:pPr>
              <w:ind w:left="0"/>
              <w:rPr>
                <w:rFonts w:cs="Times New Roman"/>
                <w:sz w:val="21"/>
              </w:rPr>
            </w:pPr>
            <w:r w:rsidRPr="00976D2C">
              <w:rPr>
                <w:rFonts w:cs="Times New Roman"/>
                <w:sz w:val="21"/>
              </w:rPr>
              <w:t>Authentication algorithm</w:t>
            </w:r>
          </w:p>
        </w:tc>
        <w:tc>
          <w:tcPr>
            <w:tcW w:w="2835" w:type="dxa"/>
            <w:tcBorders>
              <w:right w:val="single" w:sz="18" w:space="0" w:color="auto"/>
            </w:tcBorders>
          </w:tcPr>
          <w:p w14:paraId="66945391" w14:textId="77777777" w:rsidR="00976D2C" w:rsidRPr="00976D2C" w:rsidRDefault="00976D2C" w:rsidP="00976D2C">
            <w:pPr>
              <w:ind w:left="0"/>
              <w:rPr>
                <w:rFonts w:cs="Times New Roman"/>
                <w:sz w:val="21"/>
              </w:rPr>
            </w:pPr>
            <w:r w:rsidRPr="00976D2C">
              <w:rPr>
                <w:rFonts w:cs="Times New Roman"/>
                <w:sz w:val="21"/>
              </w:rPr>
              <w:t>MD5</w:t>
            </w:r>
          </w:p>
        </w:tc>
      </w:tr>
      <w:tr w:rsidR="00976D2C" w:rsidRPr="00976D2C" w14:paraId="50184C8D" w14:textId="77777777" w:rsidTr="000B7C6C">
        <w:trPr>
          <w:cantSplit w:val="0"/>
        </w:trPr>
        <w:tc>
          <w:tcPr>
            <w:tcW w:w="2835" w:type="dxa"/>
            <w:tcBorders>
              <w:left w:val="single" w:sz="18" w:space="0" w:color="auto"/>
            </w:tcBorders>
          </w:tcPr>
          <w:p w14:paraId="15585B1B" w14:textId="77777777" w:rsidR="00976D2C" w:rsidRPr="00976D2C" w:rsidRDefault="00976D2C" w:rsidP="00976D2C">
            <w:pPr>
              <w:ind w:left="0"/>
              <w:rPr>
                <w:rFonts w:cs="Times New Roman"/>
                <w:sz w:val="21"/>
              </w:rPr>
            </w:pPr>
            <w:r w:rsidRPr="00976D2C">
              <w:rPr>
                <w:rFonts w:cs="Times New Roman"/>
                <w:sz w:val="21"/>
              </w:rPr>
              <w:t>Encryption algorithm</w:t>
            </w:r>
          </w:p>
        </w:tc>
        <w:tc>
          <w:tcPr>
            <w:tcW w:w="2835" w:type="dxa"/>
            <w:tcBorders>
              <w:right w:val="single" w:sz="18" w:space="0" w:color="auto"/>
            </w:tcBorders>
          </w:tcPr>
          <w:p w14:paraId="79ABD506" w14:textId="77777777" w:rsidR="00976D2C" w:rsidRPr="00976D2C" w:rsidRDefault="00976D2C" w:rsidP="00976D2C">
            <w:pPr>
              <w:ind w:left="0"/>
              <w:rPr>
                <w:rFonts w:cs="Times New Roman"/>
                <w:sz w:val="21"/>
              </w:rPr>
            </w:pPr>
            <w:r w:rsidRPr="00976D2C">
              <w:rPr>
                <w:rFonts w:cs="Times New Roman"/>
                <w:sz w:val="21"/>
              </w:rPr>
              <w:t>3DES</w:t>
            </w:r>
          </w:p>
        </w:tc>
      </w:tr>
      <w:tr w:rsidR="00976D2C" w:rsidRPr="00976D2C" w14:paraId="2FC2CE82" w14:textId="77777777" w:rsidTr="000B7C6C">
        <w:trPr>
          <w:cantSplit w:val="0"/>
        </w:trPr>
        <w:tc>
          <w:tcPr>
            <w:tcW w:w="2835" w:type="dxa"/>
            <w:tcBorders>
              <w:left w:val="single" w:sz="18" w:space="0" w:color="auto"/>
              <w:bottom w:val="single" w:sz="18" w:space="0" w:color="auto"/>
            </w:tcBorders>
          </w:tcPr>
          <w:p w14:paraId="4F3DA359" w14:textId="77777777" w:rsidR="00976D2C" w:rsidRPr="00976D2C" w:rsidRDefault="00976D2C" w:rsidP="00976D2C">
            <w:pPr>
              <w:ind w:left="0"/>
              <w:rPr>
                <w:rFonts w:cs="Times New Roman"/>
                <w:sz w:val="21"/>
              </w:rPr>
            </w:pPr>
            <w:r w:rsidRPr="00976D2C">
              <w:rPr>
                <w:rFonts w:cs="Times New Roman"/>
                <w:sz w:val="21"/>
              </w:rPr>
              <w:t>DH-Group</w:t>
            </w:r>
          </w:p>
        </w:tc>
        <w:tc>
          <w:tcPr>
            <w:tcW w:w="2835" w:type="dxa"/>
            <w:tcBorders>
              <w:bottom w:val="single" w:sz="18" w:space="0" w:color="auto"/>
              <w:right w:val="single" w:sz="18" w:space="0" w:color="auto"/>
            </w:tcBorders>
          </w:tcPr>
          <w:p w14:paraId="0AB07D47" w14:textId="77777777" w:rsidR="00976D2C" w:rsidRPr="00976D2C" w:rsidRDefault="00976D2C" w:rsidP="00976D2C">
            <w:pPr>
              <w:ind w:left="0"/>
              <w:rPr>
                <w:rFonts w:cs="Times New Roman"/>
                <w:sz w:val="21"/>
              </w:rPr>
            </w:pPr>
            <w:r w:rsidRPr="00976D2C">
              <w:rPr>
                <w:rFonts w:cs="Times New Roman"/>
                <w:sz w:val="21"/>
              </w:rPr>
              <w:t>1</w:t>
            </w:r>
          </w:p>
        </w:tc>
      </w:tr>
    </w:tbl>
    <w:p w14:paraId="5F79102A" w14:textId="77777777" w:rsidR="00976D2C" w:rsidRPr="00976D2C" w:rsidRDefault="00976D2C" w:rsidP="0038023D">
      <w:pPr>
        <w:pStyle w:val="1e"/>
      </w:pPr>
      <w:r w:rsidRPr="00976D2C">
        <w:t># Configure IKE proposal 1 on AR1.</w:t>
      </w:r>
    </w:p>
    <w:p w14:paraId="426E0B47" w14:textId="77777777" w:rsidR="00976D2C" w:rsidRPr="00976D2C" w:rsidRDefault="00976D2C" w:rsidP="00A23D28">
      <w:pPr>
        <w:pStyle w:val="2f2"/>
        <w:spacing w:before="312" w:after="312"/>
      </w:pPr>
      <w:r w:rsidRPr="00976D2C">
        <w:t>[AR1]ike proposal 1</w:t>
      </w:r>
    </w:p>
    <w:p w14:paraId="12B36B7A" w14:textId="77777777" w:rsidR="00976D2C" w:rsidRPr="00976D2C" w:rsidRDefault="00976D2C" w:rsidP="00A23D28">
      <w:pPr>
        <w:pStyle w:val="2f2"/>
        <w:spacing w:before="312" w:after="312"/>
        <w:rPr>
          <w:rFonts w:cs="Huawei Sans"/>
        </w:rPr>
      </w:pPr>
      <w:r w:rsidRPr="00976D2C">
        <w:rPr>
          <w:rFonts w:cs="Huawei Sans"/>
        </w:rPr>
        <w:t>[AR1-ike-proposal-1] authentication-method pre-share</w:t>
      </w:r>
    </w:p>
    <w:p w14:paraId="082EE225" w14:textId="77777777" w:rsidR="00976D2C" w:rsidRPr="00976D2C" w:rsidRDefault="00976D2C" w:rsidP="00A23D28">
      <w:pPr>
        <w:pStyle w:val="2f2"/>
        <w:spacing w:before="312" w:after="312"/>
        <w:rPr>
          <w:rFonts w:cs="Huawei Sans"/>
        </w:rPr>
      </w:pPr>
      <w:r w:rsidRPr="00976D2C">
        <w:rPr>
          <w:rFonts w:cs="Huawei Sans"/>
        </w:rPr>
        <w:t>[AR1-ike-proposal-1] authentication-algorithm md5</w:t>
      </w:r>
    </w:p>
    <w:p w14:paraId="09A6491C" w14:textId="77777777" w:rsidR="00976D2C" w:rsidRPr="00976D2C" w:rsidRDefault="00976D2C" w:rsidP="00A23D28">
      <w:pPr>
        <w:pStyle w:val="2f2"/>
        <w:spacing w:before="312" w:after="312"/>
        <w:rPr>
          <w:rFonts w:cs="Huawei Sans"/>
        </w:rPr>
      </w:pPr>
      <w:r w:rsidRPr="00976D2C">
        <w:rPr>
          <w:rFonts w:cs="Huawei Sans"/>
        </w:rPr>
        <w:t>[AR1-ike-proposal-1] encryption-algorithm 3des-cbc</w:t>
      </w:r>
    </w:p>
    <w:p w14:paraId="4B4F7C55" w14:textId="77777777" w:rsidR="00976D2C" w:rsidRPr="00976D2C" w:rsidRDefault="00976D2C" w:rsidP="00A23D28">
      <w:pPr>
        <w:pStyle w:val="2f2"/>
        <w:spacing w:before="312" w:after="312"/>
        <w:rPr>
          <w:rFonts w:cs="Huawei Sans"/>
        </w:rPr>
      </w:pPr>
      <w:r w:rsidRPr="00976D2C">
        <w:rPr>
          <w:rFonts w:cs="Huawei Sans"/>
        </w:rPr>
        <w:t>[AR1-ike-proposal-1] dh group1</w:t>
      </w:r>
    </w:p>
    <w:p w14:paraId="43619575" w14:textId="77777777" w:rsidR="00976D2C" w:rsidRPr="00976D2C" w:rsidRDefault="00976D2C" w:rsidP="0038023D">
      <w:pPr>
        <w:pStyle w:val="1e"/>
      </w:pPr>
      <w:r w:rsidRPr="00976D2C">
        <w:t># Configure IKE proposal 2 on AR2.</w:t>
      </w:r>
    </w:p>
    <w:p w14:paraId="11AF7569" w14:textId="77777777" w:rsidR="00976D2C" w:rsidRPr="00976D2C" w:rsidRDefault="00976D2C" w:rsidP="00A23D28">
      <w:pPr>
        <w:pStyle w:val="2f2"/>
        <w:spacing w:before="312" w:after="312"/>
      </w:pPr>
      <w:r w:rsidRPr="00976D2C">
        <w:t>[AR2]ike proposal 1</w:t>
      </w:r>
    </w:p>
    <w:p w14:paraId="1337F0B3" w14:textId="77777777" w:rsidR="00976D2C" w:rsidRPr="00976D2C" w:rsidRDefault="00976D2C" w:rsidP="00A23D28">
      <w:pPr>
        <w:pStyle w:val="2f2"/>
        <w:spacing w:before="312" w:after="312"/>
      </w:pPr>
      <w:r w:rsidRPr="00976D2C">
        <w:t xml:space="preserve">[AR2-ike-proposal-1] authentication-method pre-share </w:t>
      </w:r>
    </w:p>
    <w:p w14:paraId="6419B54D" w14:textId="77777777" w:rsidR="00976D2C" w:rsidRPr="00976D2C" w:rsidRDefault="00976D2C" w:rsidP="00A23D28">
      <w:pPr>
        <w:pStyle w:val="2f2"/>
        <w:spacing w:before="312" w:after="312"/>
      </w:pPr>
      <w:r w:rsidRPr="00976D2C">
        <w:t xml:space="preserve">[AR2-ike-proposal-1] authentication-algorithm md5 </w:t>
      </w:r>
    </w:p>
    <w:p w14:paraId="494D469B" w14:textId="77777777" w:rsidR="00976D2C" w:rsidRPr="00976D2C" w:rsidRDefault="00976D2C" w:rsidP="00A23D28">
      <w:pPr>
        <w:pStyle w:val="2f2"/>
        <w:spacing w:before="312" w:after="312"/>
      </w:pPr>
      <w:r w:rsidRPr="00976D2C">
        <w:t xml:space="preserve">[AR2-ike-proposal-1] encryption-algorithm 3des-cbc </w:t>
      </w:r>
    </w:p>
    <w:p w14:paraId="349A76E9" w14:textId="77777777" w:rsidR="00976D2C" w:rsidRPr="00976D2C" w:rsidRDefault="00976D2C" w:rsidP="00A23D28">
      <w:pPr>
        <w:pStyle w:val="2f2"/>
        <w:spacing w:before="312" w:after="312"/>
      </w:pPr>
      <w:r w:rsidRPr="00976D2C">
        <w:t>[AR2-ike-proposal-1] dh group1</w:t>
      </w:r>
    </w:p>
    <w:p w14:paraId="24D090E1" w14:textId="77777777" w:rsidR="00976D2C" w:rsidRPr="00976D2C" w:rsidRDefault="00976D2C" w:rsidP="00D152A7">
      <w:pPr>
        <w:pStyle w:val="30"/>
      </w:pPr>
      <w:r w:rsidRPr="00976D2C">
        <w:t>Configure an IKE peer.</w:t>
      </w:r>
    </w:p>
    <w:p w14:paraId="7052BF1C" w14:textId="77777777" w:rsidR="00976D2C" w:rsidRPr="00976D2C" w:rsidRDefault="00976D2C" w:rsidP="0038023D">
      <w:pPr>
        <w:pStyle w:val="1e"/>
      </w:pPr>
      <w:r w:rsidRPr="00976D2C">
        <w:t>Create an IKE peer on AR1 and AR2. The following table lists the parameters.</w:t>
      </w:r>
    </w:p>
    <w:p w14:paraId="317A77EE" w14:textId="77777777" w:rsidR="00976D2C" w:rsidRPr="00976D2C" w:rsidRDefault="00976D2C" w:rsidP="0038441E">
      <w:pPr>
        <w:pStyle w:val="50"/>
      </w:pPr>
      <w:r w:rsidRPr="00976D2C">
        <w:t>IKE peer parameters</w:t>
      </w:r>
    </w:p>
    <w:tbl>
      <w:tblPr>
        <w:tblStyle w:val="Table2"/>
        <w:tblW w:w="6804" w:type="dxa"/>
        <w:tblLook w:val="04A0" w:firstRow="1" w:lastRow="0" w:firstColumn="1" w:lastColumn="0" w:noHBand="0" w:noVBand="1"/>
      </w:tblPr>
      <w:tblGrid>
        <w:gridCol w:w="2835"/>
        <w:gridCol w:w="3969"/>
      </w:tblGrid>
      <w:tr w:rsidR="00976D2C" w:rsidRPr="00976D2C" w14:paraId="7CCADA91" w14:textId="77777777" w:rsidTr="002A330B">
        <w:trPr>
          <w:cnfStyle w:val="100000000000" w:firstRow="1" w:lastRow="0" w:firstColumn="0" w:lastColumn="0" w:oddVBand="0" w:evenVBand="0" w:oddHBand="0" w:evenHBand="0" w:firstRowFirstColumn="0" w:firstRowLastColumn="0" w:lastRowFirstColumn="0" w:lastRowLastColumn="0"/>
          <w:cantSplit w:val="0"/>
        </w:trPr>
        <w:tc>
          <w:tcPr>
            <w:tcW w:w="2835" w:type="dxa"/>
            <w:tcBorders>
              <w:top w:val="single" w:sz="18" w:space="0" w:color="auto"/>
              <w:left w:val="single" w:sz="18" w:space="0" w:color="auto"/>
            </w:tcBorders>
          </w:tcPr>
          <w:p w14:paraId="4257A886" w14:textId="77777777" w:rsidR="00976D2C" w:rsidRPr="00976D2C" w:rsidRDefault="00976D2C" w:rsidP="00976D2C">
            <w:pPr>
              <w:ind w:left="0"/>
              <w:rPr>
                <w:b/>
                <w:sz w:val="21"/>
              </w:rPr>
            </w:pPr>
            <w:r w:rsidRPr="00976D2C">
              <w:rPr>
                <w:b/>
                <w:sz w:val="21"/>
              </w:rPr>
              <w:t>Parameter</w:t>
            </w:r>
          </w:p>
        </w:tc>
        <w:tc>
          <w:tcPr>
            <w:tcW w:w="3969" w:type="dxa"/>
            <w:tcBorders>
              <w:top w:val="single" w:sz="18" w:space="0" w:color="auto"/>
              <w:right w:val="single" w:sz="18" w:space="0" w:color="auto"/>
            </w:tcBorders>
          </w:tcPr>
          <w:p w14:paraId="37E8E5F6" w14:textId="77777777" w:rsidR="00976D2C" w:rsidRPr="00976D2C" w:rsidRDefault="00976D2C" w:rsidP="00A23D28">
            <w:pPr>
              <w:ind w:left="0"/>
              <w:jc w:val="center"/>
              <w:rPr>
                <w:b/>
                <w:sz w:val="21"/>
              </w:rPr>
            </w:pPr>
            <w:r w:rsidRPr="00976D2C">
              <w:rPr>
                <w:b/>
                <w:sz w:val="21"/>
              </w:rPr>
              <w:t>Setting</w:t>
            </w:r>
          </w:p>
        </w:tc>
      </w:tr>
      <w:tr w:rsidR="00976D2C" w:rsidRPr="00976D2C" w14:paraId="52FB27BB" w14:textId="77777777" w:rsidTr="002A330B">
        <w:trPr>
          <w:cantSplit w:val="0"/>
        </w:trPr>
        <w:tc>
          <w:tcPr>
            <w:tcW w:w="2835" w:type="dxa"/>
            <w:tcBorders>
              <w:left w:val="single" w:sz="18" w:space="0" w:color="auto"/>
            </w:tcBorders>
          </w:tcPr>
          <w:p w14:paraId="0D2FE277" w14:textId="77777777" w:rsidR="00976D2C" w:rsidRPr="00976D2C" w:rsidRDefault="00976D2C" w:rsidP="00976D2C">
            <w:pPr>
              <w:ind w:left="0"/>
              <w:rPr>
                <w:rFonts w:cs="Times New Roman"/>
                <w:sz w:val="21"/>
              </w:rPr>
            </w:pPr>
            <w:r w:rsidRPr="00976D2C">
              <w:rPr>
                <w:rFonts w:cs="Times New Roman"/>
                <w:sz w:val="21"/>
              </w:rPr>
              <w:t>IKE version</w:t>
            </w:r>
          </w:p>
        </w:tc>
        <w:tc>
          <w:tcPr>
            <w:tcW w:w="3969" w:type="dxa"/>
            <w:tcBorders>
              <w:right w:val="single" w:sz="18" w:space="0" w:color="auto"/>
            </w:tcBorders>
          </w:tcPr>
          <w:p w14:paraId="010FB764" w14:textId="77777777" w:rsidR="00976D2C" w:rsidRPr="00976D2C" w:rsidRDefault="00976D2C" w:rsidP="00A23D28">
            <w:pPr>
              <w:ind w:left="0"/>
              <w:jc w:val="center"/>
              <w:rPr>
                <w:rFonts w:cs="Times New Roman"/>
                <w:sz w:val="21"/>
              </w:rPr>
            </w:pPr>
            <w:r w:rsidRPr="00976D2C">
              <w:rPr>
                <w:rFonts w:cs="Times New Roman"/>
                <w:sz w:val="21"/>
              </w:rPr>
              <w:t>Version 1</w:t>
            </w:r>
          </w:p>
        </w:tc>
      </w:tr>
      <w:tr w:rsidR="00976D2C" w:rsidRPr="00976D2C" w14:paraId="18CEF587" w14:textId="77777777" w:rsidTr="002A330B">
        <w:trPr>
          <w:cantSplit w:val="0"/>
        </w:trPr>
        <w:tc>
          <w:tcPr>
            <w:tcW w:w="2835" w:type="dxa"/>
            <w:tcBorders>
              <w:left w:val="single" w:sz="18" w:space="0" w:color="auto"/>
            </w:tcBorders>
          </w:tcPr>
          <w:p w14:paraId="083017D1" w14:textId="77777777" w:rsidR="00976D2C" w:rsidRPr="00976D2C" w:rsidRDefault="00976D2C" w:rsidP="00976D2C">
            <w:pPr>
              <w:ind w:left="0"/>
              <w:rPr>
                <w:rFonts w:cs="Times New Roman"/>
                <w:sz w:val="21"/>
              </w:rPr>
            </w:pPr>
            <w:r w:rsidRPr="00976D2C">
              <w:rPr>
                <w:rFonts w:cs="Times New Roman"/>
                <w:sz w:val="21"/>
              </w:rPr>
              <w:t>Exchange-mode</w:t>
            </w:r>
          </w:p>
        </w:tc>
        <w:tc>
          <w:tcPr>
            <w:tcW w:w="3969" w:type="dxa"/>
            <w:tcBorders>
              <w:right w:val="single" w:sz="18" w:space="0" w:color="auto"/>
            </w:tcBorders>
          </w:tcPr>
          <w:p w14:paraId="380E5490" w14:textId="77777777" w:rsidR="00976D2C" w:rsidRPr="00976D2C" w:rsidRDefault="00976D2C" w:rsidP="00A23D28">
            <w:pPr>
              <w:ind w:left="0"/>
              <w:jc w:val="center"/>
              <w:rPr>
                <w:rFonts w:cs="Times New Roman"/>
                <w:sz w:val="21"/>
              </w:rPr>
            </w:pPr>
            <w:r w:rsidRPr="00976D2C">
              <w:rPr>
                <w:rFonts w:cs="Times New Roman"/>
                <w:sz w:val="21"/>
              </w:rPr>
              <w:t>Main</w:t>
            </w:r>
          </w:p>
        </w:tc>
      </w:tr>
      <w:tr w:rsidR="00976D2C" w:rsidRPr="00976D2C" w14:paraId="7DF5877C" w14:textId="77777777" w:rsidTr="002A330B">
        <w:trPr>
          <w:cantSplit w:val="0"/>
        </w:trPr>
        <w:tc>
          <w:tcPr>
            <w:tcW w:w="2835" w:type="dxa"/>
            <w:tcBorders>
              <w:left w:val="single" w:sz="18" w:space="0" w:color="auto"/>
            </w:tcBorders>
          </w:tcPr>
          <w:p w14:paraId="56ADEE05" w14:textId="77777777" w:rsidR="00976D2C" w:rsidRPr="00976D2C" w:rsidRDefault="00976D2C" w:rsidP="00976D2C">
            <w:pPr>
              <w:ind w:left="0"/>
              <w:rPr>
                <w:rFonts w:cs="Times New Roman"/>
                <w:sz w:val="21"/>
              </w:rPr>
            </w:pPr>
            <w:r w:rsidRPr="00976D2C">
              <w:rPr>
                <w:rFonts w:cs="Times New Roman"/>
                <w:sz w:val="21"/>
              </w:rPr>
              <w:t>PSK</w:t>
            </w:r>
          </w:p>
        </w:tc>
        <w:tc>
          <w:tcPr>
            <w:tcW w:w="3969" w:type="dxa"/>
            <w:tcBorders>
              <w:right w:val="single" w:sz="18" w:space="0" w:color="auto"/>
            </w:tcBorders>
          </w:tcPr>
          <w:p w14:paraId="69911593" w14:textId="77777777" w:rsidR="00976D2C" w:rsidRPr="00976D2C" w:rsidRDefault="00976D2C" w:rsidP="00A23D28">
            <w:pPr>
              <w:ind w:left="0"/>
              <w:jc w:val="center"/>
              <w:rPr>
                <w:rFonts w:cs="Times New Roman"/>
                <w:sz w:val="21"/>
              </w:rPr>
            </w:pPr>
            <w:r w:rsidRPr="00976D2C">
              <w:rPr>
                <w:rFonts w:cs="Times New Roman"/>
                <w:sz w:val="21"/>
              </w:rPr>
              <w:t>Huawei@123</w:t>
            </w:r>
          </w:p>
        </w:tc>
      </w:tr>
      <w:tr w:rsidR="00976D2C" w:rsidRPr="00976D2C" w14:paraId="41B12501" w14:textId="77777777" w:rsidTr="002A330B">
        <w:trPr>
          <w:cantSplit w:val="0"/>
        </w:trPr>
        <w:tc>
          <w:tcPr>
            <w:tcW w:w="2835" w:type="dxa"/>
            <w:tcBorders>
              <w:left w:val="single" w:sz="18" w:space="0" w:color="auto"/>
            </w:tcBorders>
          </w:tcPr>
          <w:p w14:paraId="4F5B8D24" w14:textId="77777777" w:rsidR="00976D2C" w:rsidRPr="00976D2C" w:rsidRDefault="00976D2C" w:rsidP="00976D2C">
            <w:pPr>
              <w:ind w:left="0"/>
              <w:rPr>
                <w:rFonts w:cs="Times New Roman"/>
                <w:sz w:val="21"/>
              </w:rPr>
            </w:pPr>
            <w:r w:rsidRPr="00976D2C">
              <w:rPr>
                <w:rFonts w:cs="Times New Roman"/>
                <w:sz w:val="21"/>
              </w:rPr>
              <w:t>IKE proposal to be invoked</w:t>
            </w:r>
          </w:p>
        </w:tc>
        <w:tc>
          <w:tcPr>
            <w:tcW w:w="3969" w:type="dxa"/>
            <w:tcBorders>
              <w:right w:val="single" w:sz="18" w:space="0" w:color="auto"/>
            </w:tcBorders>
          </w:tcPr>
          <w:p w14:paraId="064289E7" w14:textId="77777777" w:rsidR="00976D2C" w:rsidRPr="00976D2C" w:rsidRDefault="00976D2C" w:rsidP="00A23D28">
            <w:pPr>
              <w:ind w:left="0"/>
              <w:jc w:val="center"/>
              <w:rPr>
                <w:rFonts w:cs="Times New Roman"/>
                <w:sz w:val="21"/>
              </w:rPr>
            </w:pPr>
            <w:r w:rsidRPr="00976D2C">
              <w:rPr>
                <w:rFonts w:cs="Times New Roman"/>
                <w:sz w:val="21"/>
              </w:rPr>
              <w:t>1</w:t>
            </w:r>
          </w:p>
        </w:tc>
      </w:tr>
      <w:tr w:rsidR="00976D2C" w:rsidRPr="00976D2C" w14:paraId="2C81AB1D" w14:textId="77777777" w:rsidTr="002A330B">
        <w:trPr>
          <w:cantSplit w:val="0"/>
        </w:trPr>
        <w:tc>
          <w:tcPr>
            <w:tcW w:w="2835" w:type="dxa"/>
            <w:tcBorders>
              <w:left w:val="single" w:sz="18" w:space="0" w:color="auto"/>
              <w:bottom w:val="single" w:sz="18" w:space="0" w:color="auto"/>
            </w:tcBorders>
          </w:tcPr>
          <w:p w14:paraId="43E57925" w14:textId="77777777" w:rsidR="00976D2C" w:rsidRPr="00976D2C" w:rsidRDefault="00976D2C" w:rsidP="00976D2C">
            <w:pPr>
              <w:ind w:left="0"/>
              <w:rPr>
                <w:rFonts w:cs="Times New Roman"/>
                <w:sz w:val="21"/>
              </w:rPr>
            </w:pPr>
            <w:r w:rsidRPr="00976D2C">
              <w:rPr>
                <w:rFonts w:cs="Times New Roman"/>
                <w:sz w:val="21"/>
              </w:rPr>
              <w:t>Remote address</w:t>
            </w:r>
          </w:p>
        </w:tc>
        <w:tc>
          <w:tcPr>
            <w:tcW w:w="3969" w:type="dxa"/>
            <w:tcBorders>
              <w:bottom w:val="single" w:sz="18" w:space="0" w:color="auto"/>
              <w:right w:val="single" w:sz="18" w:space="0" w:color="auto"/>
            </w:tcBorders>
          </w:tcPr>
          <w:p w14:paraId="55655BDA" w14:textId="77777777" w:rsidR="00976D2C" w:rsidRPr="00976D2C" w:rsidRDefault="00976D2C" w:rsidP="00A23D28">
            <w:pPr>
              <w:ind w:left="0"/>
              <w:jc w:val="center"/>
              <w:rPr>
                <w:rFonts w:cs="Times New Roman"/>
                <w:sz w:val="21"/>
              </w:rPr>
            </w:pPr>
            <w:r w:rsidRPr="00976D2C">
              <w:rPr>
                <w:rFonts w:cs="Times New Roman"/>
                <w:sz w:val="21"/>
              </w:rPr>
              <w:t>IP address of the remote interface</w:t>
            </w:r>
          </w:p>
        </w:tc>
      </w:tr>
    </w:tbl>
    <w:p w14:paraId="058E471D" w14:textId="77777777" w:rsidR="00976D2C" w:rsidRPr="00210AFD" w:rsidRDefault="00976D2C" w:rsidP="00976D2C">
      <w:pPr>
        <w:spacing w:before="160" w:after="160"/>
        <w:ind w:left="1701"/>
        <w:rPr>
          <w:rFonts w:ascii="Huawei Sans" w:hAnsi="Huawei Sans" w:cs="Times New Roman"/>
          <w:sz w:val="21"/>
          <w:szCs w:val="20"/>
        </w:rPr>
      </w:pPr>
    </w:p>
    <w:p w14:paraId="3E4AD344" w14:textId="77777777" w:rsidR="00976D2C" w:rsidRPr="00976D2C" w:rsidRDefault="00976D2C" w:rsidP="0038023D">
      <w:pPr>
        <w:pStyle w:val="1e"/>
      </w:pPr>
      <w:r w:rsidRPr="00976D2C">
        <w:t># Configure an IKE peer on AR1.</w:t>
      </w:r>
    </w:p>
    <w:p w14:paraId="5797A63A" w14:textId="77777777" w:rsidR="00976D2C" w:rsidRPr="00976D2C" w:rsidRDefault="00976D2C" w:rsidP="00A23D28">
      <w:pPr>
        <w:pStyle w:val="2f2"/>
        <w:spacing w:before="312" w:after="312"/>
      </w:pPr>
      <w:r w:rsidRPr="00976D2C">
        <w:t>[AR1]ike peer 1</w:t>
      </w:r>
    </w:p>
    <w:p w14:paraId="6FD0E6B2" w14:textId="77777777" w:rsidR="00976D2C" w:rsidRPr="00976D2C" w:rsidRDefault="00976D2C" w:rsidP="00A23D28">
      <w:pPr>
        <w:pStyle w:val="2f2"/>
        <w:spacing w:before="312" w:after="312"/>
      </w:pPr>
      <w:r w:rsidRPr="00976D2C">
        <w:t>[AR1-ike-peer-1] version 1</w:t>
      </w:r>
    </w:p>
    <w:p w14:paraId="3C2F1C85" w14:textId="77777777" w:rsidR="00976D2C" w:rsidRPr="00976D2C" w:rsidRDefault="00976D2C" w:rsidP="00A23D28">
      <w:pPr>
        <w:pStyle w:val="2f2"/>
        <w:spacing w:before="312" w:after="312"/>
      </w:pPr>
      <w:r w:rsidRPr="00976D2C">
        <w:t>[AR1-ike-peer-1] exchange-mode main</w:t>
      </w:r>
    </w:p>
    <w:p w14:paraId="7665FCD8" w14:textId="77777777" w:rsidR="00976D2C" w:rsidRPr="00976D2C" w:rsidRDefault="00976D2C" w:rsidP="00A23D28">
      <w:pPr>
        <w:pStyle w:val="2f2"/>
        <w:spacing w:before="312" w:after="312"/>
      </w:pPr>
      <w:r w:rsidRPr="00976D2C">
        <w:t>[AR1-ike-peer-1] pre-shared-key cipher Huawei@123</w:t>
      </w:r>
    </w:p>
    <w:p w14:paraId="41A1E534" w14:textId="77777777" w:rsidR="00976D2C" w:rsidRPr="00976D2C" w:rsidRDefault="00976D2C" w:rsidP="00A23D28">
      <w:pPr>
        <w:pStyle w:val="2f2"/>
        <w:spacing w:before="312" w:after="312"/>
      </w:pPr>
      <w:r w:rsidRPr="00976D2C">
        <w:t>[AR1-ike-peer-1] ike-proposal 1</w:t>
      </w:r>
    </w:p>
    <w:p w14:paraId="7AE2C3BE" w14:textId="77777777" w:rsidR="00976D2C" w:rsidRPr="00976D2C" w:rsidRDefault="00976D2C" w:rsidP="00A23D28">
      <w:pPr>
        <w:pStyle w:val="2f2"/>
        <w:spacing w:before="312" w:after="312"/>
      </w:pPr>
      <w:r w:rsidRPr="00976D2C">
        <w:t>[AR1-ike-peer-1] remote-address 67.0.0.2</w:t>
      </w:r>
    </w:p>
    <w:p w14:paraId="687C57A4" w14:textId="77777777" w:rsidR="00976D2C" w:rsidRPr="00976D2C" w:rsidRDefault="00976D2C" w:rsidP="0038023D">
      <w:pPr>
        <w:pStyle w:val="1e"/>
      </w:pPr>
      <w:r w:rsidRPr="00976D2C">
        <w:t># Configure an IKE peer on AR2.</w:t>
      </w:r>
    </w:p>
    <w:p w14:paraId="053B2618" w14:textId="77777777" w:rsidR="00976D2C" w:rsidRPr="00976D2C" w:rsidRDefault="00976D2C" w:rsidP="00A23D28">
      <w:pPr>
        <w:pStyle w:val="2f2"/>
        <w:spacing w:before="312" w:after="312"/>
        <w:rPr>
          <w:lang w:eastAsia="en-US"/>
        </w:rPr>
      </w:pPr>
      <w:r w:rsidRPr="00976D2C">
        <w:rPr>
          <w:lang w:eastAsia="en-US"/>
        </w:rPr>
        <w:t>[AR2]ike peer 1</w:t>
      </w:r>
    </w:p>
    <w:p w14:paraId="49310F54" w14:textId="77777777" w:rsidR="00976D2C" w:rsidRPr="00976D2C" w:rsidRDefault="00976D2C" w:rsidP="00A23D28">
      <w:pPr>
        <w:pStyle w:val="2f2"/>
        <w:spacing w:before="312" w:after="312"/>
        <w:rPr>
          <w:lang w:eastAsia="en-US"/>
        </w:rPr>
      </w:pPr>
      <w:r w:rsidRPr="00976D2C">
        <w:rPr>
          <w:lang w:eastAsia="en-US"/>
        </w:rPr>
        <w:t>[AR2-ike-peer-1] version 1</w:t>
      </w:r>
    </w:p>
    <w:p w14:paraId="7A25F496" w14:textId="77777777" w:rsidR="00976D2C" w:rsidRPr="00976D2C" w:rsidRDefault="00976D2C" w:rsidP="00A23D28">
      <w:pPr>
        <w:pStyle w:val="2f2"/>
        <w:spacing w:before="312" w:after="312"/>
        <w:rPr>
          <w:lang w:eastAsia="en-US"/>
        </w:rPr>
      </w:pPr>
      <w:r w:rsidRPr="00976D2C">
        <w:rPr>
          <w:lang w:eastAsia="en-US"/>
        </w:rPr>
        <w:t>[AR2-ike-peer-1] exchange-mode main</w:t>
      </w:r>
    </w:p>
    <w:p w14:paraId="1D250DFD" w14:textId="77777777" w:rsidR="00976D2C" w:rsidRPr="00976D2C" w:rsidRDefault="00976D2C" w:rsidP="00A23D28">
      <w:pPr>
        <w:pStyle w:val="2f2"/>
        <w:spacing w:before="312" w:after="312"/>
        <w:rPr>
          <w:lang w:eastAsia="en-US"/>
        </w:rPr>
      </w:pPr>
      <w:r w:rsidRPr="00976D2C">
        <w:rPr>
          <w:lang w:eastAsia="en-US"/>
        </w:rPr>
        <w:t>[AR2-ike-peer-1] pre-shared-key cipher Huawei@123</w:t>
      </w:r>
    </w:p>
    <w:p w14:paraId="3196612D" w14:textId="77777777" w:rsidR="00976D2C" w:rsidRPr="00976D2C" w:rsidRDefault="00976D2C" w:rsidP="00A23D28">
      <w:pPr>
        <w:pStyle w:val="2f2"/>
        <w:spacing w:before="312" w:after="312"/>
        <w:rPr>
          <w:lang w:eastAsia="en-US"/>
        </w:rPr>
      </w:pPr>
      <w:r w:rsidRPr="00976D2C">
        <w:rPr>
          <w:lang w:eastAsia="en-US"/>
        </w:rPr>
        <w:t>[AR2-ike-peer-1] ike-proposal 1</w:t>
      </w:r>
    </w:p>
    <w:p w14:paraId="711AD303" w14:textId="77777777" w:rsidR="00976D2C" w:rsidRPr="00976D2C" w:rsidRDefault="00976D2C" w:rsidP="00A23D28">
      <w:pPr>
        <w:pStyle w:val="2f2"/>
        <w:spacing w:before="312" w:after="312"/>
        <w:rPr>
          <w:lang w:eastAsia="en-US"/>
        </w:rPr>
      </w:pPr>
      <w:r w:rsidRPr="00976D2C">
        <w:rPr>
          <w:lang w:eastAsia="en-US"/>
        </w:rPr>
        <w:t>[AR2-ike-peer-1] remote-address 67.0.0.1</w:t>
      </w:r>
    </w:p>
    <w:p w14:paraId="2D1E07DC" w14:textId="77777777" w:rsidR="00976D2C" w:rsidRPr="00976D2C" w:rsidRDefault="00976D2C" w:rsidP="00D152A7">
      <w:pPr>
        <w:pStyle w:val="30"/>
      </w:pPr>
      <w:r w:rsidRPr="00976D2C">
        <w:t>Configure an IPsec proposal and a security ACL.</w:t>
      </w:r>
    </w:p>
    <w:p w14:paraId="742060CE" w14:textId="77777777" w:rsidR="00976D2C" w:rsidRPr="00976D2C" w:rsidRDefault="00976D2C" w:rsidP="0038023D">
      <w:pPr>
        <w:pStyle w:val="1e"/>
      </w:pPr>
      <w:r w:rsidRPr="00976D2C">
        <w:t>Create a security ACL and IPsec proposal 1 on AR1 and AR2. The following table lists the parameters of the IPsec proposal.</w:t>
      </w:r>
    </w:p>
    <w:p w14:paraId="192EAF88" w14:textId="77777777" w:rsidR="00976D2C" w:rsidRPr="00976D2C" w:rsidRDefault="00976D2C" w:rsidP="002A330B">
      <w:pPr>
        <w:pStyle w:val="50"/>
      </w:pPr>
      <w:r w:rsidRPr="00976D2C">
        <w:t>IPsec proposal parameters</w:t>
      </w:r>
    </w:p>
    <w:tbl>
      <w:tblPr>
        <w:tblStyle w:val="Table2"/>
        <w:tblW w:w="6088" w:type="dxa"/>
        <w:jc w:val="center"/>
        <w:tblInd w:w="0" w:type="dxa"/>
        <w:tblLook w:val="04A0" w:firstRow="1" w:lastRow="0" w:firstColumn="1" w:lastColumn="0" w:noHBand="0" w:noVBand="1"/>
      </w:tblPr>
      <w:tblGrid>
        <w:gridCol w:w="3140"/>
        <w:gridCol w:w="2948"/>
      </w:tblGrid>
      <w:tr w:rsidR="00976D2C" w:rsidRPr="00976D2C" w14:paraId="1BDFECD3" w14:textId="77777777" w:rsidTr="002A330B">
        <w:trPr>
          <w:cnfStyle w:val="100000000000" w:firstRow="1" w:lastRow="0" w:firstColumn="0" w:lastColumn="0" w:oddVBand="0" w:evenVBand="0" w:oddHBand="0" w:evenHBand="0" w:firstRowFirstColumn="0" w:firstRowLastColumn="0" w:lastRowFirstColumn="0" w:lastRowLastColumn="0"/>
          <w:cantSplit w:val="0"/>
          <w:jc w:val="center"/>
        </w:trPr>
        <w:tc>
          <w:tcPr>
            <w:tcW w:w="3140" w:type="dxa"/>
            <w:tcBorders>
              <w:top w:val="single" w:sz="18" w:space="0" w:color="auto"/>
              <w:left w:val="single" w:sz="18" w:space="0" w:color="auto"/>
            </w:tcBorders>
          </w:tcPr>
          <w:p w14:paraId="2F10AF14" w14:textId="77777777" w:rsidR="00976D2C" w:rsidRPr="00976D2C" w:rsidRDefault="00976D2C" w:rsidP="00976D2C">
            <w:pPr>
              <w:ind w:left="0"/>
              <w:rPr>
                <w:b/>
                <w:sz w:val="21"/>
              </w:rPr>
            </w:pPr>
            <w:r w:rsidRPr="00976D2C">
              <w:rPr>
                <w:b/>
                <w:sz w:val="21"/>
              </w:rPr>
              <w:t>Parameter</w:t>
            </w:r>
          </w:p>
        </w:tc>
        <w:tc>
          <w:tcPr>
            <w:tcW w:w="2948" w:type="dxa"/>
            <w:tcBorders>
              <w:top w:val="single" w:sz="18" w:space="0" w:color="auto"/>
              <w:right w:val="single" w:sz="18" w:space="0" w:color="auto"/>
            </w:tcBorders>
          </w:tcPr>
          <w:p w14:paraId="2E194E5C" w14:textId="77777777" w:rsidR="00976D2C" w:rsidRPr="00976D2C" w:rsidRDefault="00976D2C" w:rsidP="00A23D28">
            <w:pPr>
              <w:ind w:left="0"/>
              <w:jc w:val="center"/>
              <w:rPr>
                <w:b/>
                <w:sz w:val="21"/>
              </w:rPr>
            </w:pPr>
            <w:r w:rsidRPr="00976D2C">
              <w:rPr>
                <w:b/>
                <w:sz w:val="21"/>
              </w:rPr>
              <w:t>Setting</w:t>
            </w:r>
          </w:p>
        </w:tc>
      </w:tr>
      <w:tr w:rsidR="00976D2C" w:rsidRPr="00976D2C" w14:paraId="4F067053" w14:textId="77777777" w:rsidTr="002A330B">
        <w:trPr>
          <w:cantSplit w:val="0"/>
          <w:jc w:val="center"/>
        </w:trPr>
        <w:tc>
          <w:tcPr>
            <w:tcW w:w="3140" w:type="dxa"/>
            <w:tcBorders>
              <w:left w:val="single" w:sz="18" w:space="0" w:color="auto"/>
            </w:tcBorders>
          </w:tcPr>
          <w:p w14:paraId="788D267A" w14:textId="77777777" w:rsidR="00976D2C" w:rsidRPr="00976D2C" w:rsidRDefault="00976D2C" w:rsidP="00976D2C">
            <w:pPr>
              <w:ind w:left="0"/>
              <w:rPr>
                <w:rFonts w:cs="Times New Roman"/>
                <w:sz w:val="21"/>
              </w:rPr>
            </w:pPr>
            <w:r w:rsidRPr="00976D2C">
              <w:rPr>
                <w:rFonts w:cs="Times New Roman"/>
                <w:sz w:val="21"/>
              </w:rPr>
              <w:t>Encapsulation mode</w:t>
            </w:r>
          </w:p>
        </w:tc>
        <w:tc>
          <w:tcPr>
            <w:tcW w:w="2948" w:type="dxa"/>
            <w:tcBorders>
              <w:right w:val="single" w:sz="18" w:space="0" w:color="auto"/>
            </w:tcBorders>
          </w:tcPr>
          <w:p w14:paraId="5A0A0FA1" w14:textId="77777777" w:rsidR="00976D2C" w:rsidRPr="00976D2C" w:rsidRDefault="00976D2C" w:rsidP="00A23D28">
            <w:pPr>
              <w:ind w:left="0"/>
              <w:jc w:val="center"/>
              <w:rPr>
                <w:rFonts w:cs="Times New Roman"/>
                <w:sz w:val="21"/>
              </w:rPr>
            </w:pPr>
            <w:r w:rsidRPr="00976D2C">
              <w:rPr>
                <w:rFonts w:cs="Times New Roman"/>
                <w:sz w:val="21"/>
              </w:rPr>
              <w:t>Tunnel</w:t>
            </w:r>
          </w:p>
        </w:tc>
      </w:tr>
      <w:tr w:rsidR="00976D2C" w:rsidRPr="00976D2C" w14:paraId="76DF8659" w14:textId="77777777" w:rsidTr="002A330B">
        <w:trPr>
          <w:cantSplit w:val="0"/>
          <w:jc w:val="center"/>
        </w:trPr>
        <w:tc>
          <w:tcPr>
            <w:tcW w:w="3140" w:type="dxa"/>
            <w:tcBorders>
              <w:left w:val="single" w:sz="18" w:space="0" w:color="auto"/>
            </w:tcBorders>
          </w:tcPr>
          <w:p w14:paraId="450FFC04" w14:textId="77777777" w:rsidR="00976D2C" w:rsidRPr="00976D2C" w:rsidRDefault="00976D2C" w:rsidP="00976D2C">
            <w:pPr>
              <w:ind w:left="0"/>
              <w:rPr>
                <w:rFonts w:cs="Times New Roman"/>
                <w:sz w:val="21"/>
              </w:rPr>
            </w:pPr>
            <w:r w:rsidRPr="00976D2C">
              <w:rPr>
                <w:rFonts w:cs="Times New Roman"/>
                <w:sz w:val="21"/>
              </w:rPr>
              <w:t>Encapsulation protocol</w:t>
            </w:r>
          </w:p>
        </w:tc>
        <w:tc>
          <w:tcPr>
            <w:tcW w:w="2948" w:type="dxa"/>
            <w:tcBorders>
              <w:right w:val="single" w:sz="18" w:space="0" w:color="auto"/>
            </w:tcBorders>
          </w:tcPr>
          <w:p w14:paraId="1143F375" w14:textId="77777777" w:rsidR="00976D2C" w:rsidRPr="00976D2C" w:rsidRDefault="00976D2C" w:rsidP="00A23D28">
            <w:pPr>
              <w:ind w:left="0"/>
              <w:jc w:val="center"/>
              <w:rPr>
                <w:rFonts w:cs="Times New Roman"/>
                <w:sz w:val="21"/>
              </w:rPr>
            </w:pPr>
            <w:r w:rsidRPr="00976D2C">
              <w:rPr>
                <w:rFonts w:cs="Times New Roman"/>
                <w:sz w:val="21"/>
              </w:rPr>
              <w:t>ESP</w:t>
            </w:r>
          </w:p>
        </w:tc>
      </w:tr>
      <w:tr w:rsidR="00976D2C" w:rsidRPr="00976D2C" w14:paraId="142CDB93" w14:textId="77777777" w:rsidTr="002A330B">
        <w:trPr>
          <w:cantSplit w:val="0"/>
          <w:jc w:val="center"/>
        </w:trPr>
        <w:tc>
          <w:tcPr>
            <w:tcW w:w="3140" w:type="dxa"/>
            <w:tcBorders>
              <w:left w:val="single" w:sz="18" w:space="0" w:color="auto"/>
            </w:tcBorders>
          </w:tcPr>
          <w:p w14:paraId="78320308" w14:textId="77777777" w:rsidR="00976D2C" w:rsidRPr="00976D2C" w:rsidRDefault="00976D2C" w:rsidP="00976D2C">
            <w:pPr>
              <w:ind w:left="0"/>
              <w:rPr>
                <w:rFonts w:cs="Times New Roman"/>
                <w:sz w:val="21"/>
              </w:rPr>
            </w:pPr>
            <w:r w:rsidRPr="00976D2C">
              <w:rPr>
                <w:rFonts w:cs="Times New Roman"/>
                <w:sz w:val="21"/>
              </w:rPr>
              <w:t>Encryption algorithm</w:t>
            </w:r>
          </w:p>
        </w:tc>
        <w:tc>
          <w:tcPr>
            <w:tcW w:w="2948" w:type="dxa"/>
            <w:tcBorders>
              <w:right w:val="single" w:sz="18" w:space="0" w:color="auto"/>
            </w:tcBorders>
          </w:tcPr>
          <w:p w14:paraId="31AB501B" w14:textId="77777777" w:rsidR="00976D2C" w:rsidRPr="00976D2C" w:rsidRDefault="00976D2C" w:rsidP="00A23D28">
            <w:pPr>
              <w:ind w:left="0"/>
              <w:jc w:val="center"/>
              <w:rPr>
                <w:rFonts w:cs="Times New Roman"/>
                <w:sz w:val="21"/>
              </w:rPr>
            </w:pPr>
            <w:r w:rsidRPr="00976D2C">
              <w:rPr>
                <w:rFonts w:cs="Times New Roman"/>
                <w:sz w:val="21"/>
              </w:rPr>
              <w:t>3DES</w:t>
            </w:r>
          </w:p>
        </w:tc>
      </w:tr>
      <w:tr w:rsidR="00976D2C" w:rsidRPr="00976D2C" w14:paraId="1F0CB148" w14:textId="77777777" w:rsidTr="002A330B">
        <w:trPr>
          <w:cantSplit w:val="0"/>
          <w:jc w:val="center"/>
        </w:trPr>
        <w:tc>
          <w:tcPr>
            <w:tcW w:w="3140" w:type="dxa"/>
            <w:tcBorders>
              <w:left w:val="single" w:sz="18" w:space="0" w:color="auto"/>
              <w:bottom w:val="single" w:sz="18" w:space="0" w:color="auto"/>
            </w:tcBorders>
          </w:tcPr>
          <w:p w14:paraId="17F05FFC" w14:textId="77777777" w:rsidR="00976D2C" w:rsidRPr="00976D2C" w:rsidRDefault="00976D2C" w:rsidP="00976D2C">
            <w:pPr>
              <w:ind w:left="0"/>
              <w:rPr>
                <w:rFonts w:cs="Times New Roman"/>
                <w:sz w:val="21"/>
              </w:rPr>
            </w:pPr>
            <w:r w:rsidRPr="00976D2C">
              <w:rPr>
                <w:rFonts w:cs="Times New Roman"/>
                <w:sz w:val="21"/>
              </w:rPr>
              <w:t>Authentication algorithm</w:t>
            </w:r>
          </w:p>
        </w:tc>
        <w:tc>
          <w:tcPr>
            <w:tcW w:w="2948" w:type="dxa"/>
            <w:tcBorders>
              <w:bottom w:val="single" w:sz="18" w:space="0" w:color="auto"/>
              <w:right w:val="single" w:sz="18" w:space="0" w:color="auto"/>
            </w:tcBorders>
          </w:tcPr>
          <w:p w14:paraId="7B9F0841" w14:textId="77777777" w:rsidR="00976D2C" w:rsidRPr="00976D2C" w:rsidRDefault="00976D2C" w:rsidP="00A23D28">
            <w:pPr>
              <w:ind w:left="0"/>
              <w:jc w:val="center"/>
              <w:rPr>
                <w:rFonts w:cs="Times New Roman"/>
                <w:sz w:val="21"/>
              </w:rPr>
            </w:pPr>
            <w:r w:rsidRPr="00976D2C">
              <w:rPr>
                <w:rFonts w:cs="Times New Roman"/>
                <w:sz w:val="21"/>
              </w:rPr>
              <w:t>SHA1</w:t>
            </w:r>
          </w:p>
        </w:tc>
      </w:tr>
    </w:tbl>
    <w:p w14:paraId="44F9E0D0" w14:textId="77777777" w:rsidR="00976D2C" w:rsidRPr="00976D2C" w:rsidRDefault="00976D2C" w:rsidP="0038023D">
      <w:pPr>
        <w:pStyle w:val="1e"/>
      </w:pPr>
      <w:r w:rsidRPr="00976D2C">
        <w:t># Configure IPsec proposal 1 on AR1.</w:t>
      </w:r>
    </w:p>
    <w:p w14:paraId="4132543E" w14:textId="77777777" w:rsidR="00976D2C" w:rsidRPr="00976D2C" w:rsidRDefault="00976D2C" w:rsidP="00A23D28">
      <w:pPr>
        <w:pStyle w:val="2f2"/>
        <w:spacing w:before="312" w:after="312"/>
      </w:pPr>
      <w:r w:rsidRPr="00976D2C">
        <w:t>[AR1]ipsec proposal 1</w:t>
      </w:r>
    </w:p>
    <w:p w14:paraId="42D6AFB5" w14:textId="77777777" w:rsidR="00976D2C" w:rsidRPr="00976D2C" w:rsidRDefault="00976D2C" w:rsidP="00A23D28">
      <w:pPr>
        <w:pStyle w:val="2f2"/>
        <w:spacing w:before="312" w:after="312"/>
      </w:pPr>
      <w:r w:rsidRPr="00976D2C">
        <w:t>[AR1-ipsec-proposal-1] encapsulation-mode tunnel</w:t>
      </w:r>
    </w:p>
    <w:p w14:paraId="411F7CC9" w14:textId="77777777" w:rsidR="00976D2C" w:rsidRPr="00976D2C" w:rsidRDefault="00976D2C" w:rsidP="00A23D28">
      <w:pPr>
        <w:pStyle w:val="2f2"/>
        <w:spacing w:before="312" w:after="312"/>
      </w:pPr>
      <w:r w:rsidRPr="00976D2C">
        <w:t>[AR1-ipsec-proposal-1] esp authentication-algorithm sha1</w:t>
      </w:r>
    </w:p>
    <w:p w14:paraId="7002F02D" w14:textId="77777777" w:rsidR="00976D2C" w:rsidRPr="00976D2C" w:rsidRDefault="00976D2C" w:rsidP="00A23D28">
      <w:pPr>
        <w:pStyle w:val="2f2"/>
        <w:spacing w:before="312" w:after="312"/>
      </w:pPr>
      <w:r w:rsidRPr="00976D2C">
        <w:t>[AR1-ipsec-proposal-1] esp encryption-algorithm 3des</w:t>
      </w:r>
    </w:p>
    <w:p w14:paraId="3BC4E14A" w14:textId="77777777" w:rsidR="00976D2C" w:rsidRPr="00976D2C" w:rsidRDefault="00976D2C" w:rsidP="00A23D28">
      <w:pPr>
        <w:pStyle w:val="2f2"/>
        <w:spacing w:before="312" w:after="312"/>
      </w:pPr>
      <w:r w:rsidRPr="00976D2C">
        <w:t>[AR1-ipsec-proposal-1] quit</w:t>
      </w:r>
    </w:p>
    <w:p w14:paraId="0B039FF0" w14:textId="77777777" w:rsidR="00976D2C" w:rsidRPr="00976D2C" w:rsidRDefault="00976D2C" w:rsidP="0038023D">
      <w:pPr>
        <w:pStyle w:val="1e"/>
      </w:pPr>
      <w:r w:rsidRPr="00976D2C">
        <w:t># Configure IPsec proposal 1 on AR2.</w:t>
      </w:r>
    </w:p>
    <w:p w14:paraId="251B7BAD" w14:textId="77777777" w:rsidR="00976D2C" w:rsidRPr="00976D2C" w:rsidRDefault="00976D2C" w:rsidP="00A23D28">
      <w:pPr>
        <w:pStyle w:val="2f2"/>
        <w:spacing w:before="312" w:after="312"/>
      </w:pPr>
      <w:r w:rsidRPr="00976D2C">
        <w:t>[AR2]ipsec proposal 1</w:t>
      </w:r>
    </w:p>
    <w:p w14:paraId="2A646C3F" w14:textId="77777777" w:rsidR="00976D2C" w:rsidRPr="00976D2C" w:rsidRDefault="00976D2C" w:rsidP="00A23D28">
      <w:pPr>
        <w:pStyle w:val="2f2"/>
        <w:spacing w:before="312" w:after="312"/>
      </w:pPr>
      <w:r w:rsidRPr="00976D2C">
        <w:t>[AR2-ipsec-proposal-1] encapsulation-mode tunnel</w:t>
      </w:r>
    </w:p>
    <w:p w14:paraId="699982E7" w14:textId="77777777" w:rsidR="00976D2C" w:rsidRPr="00976D2C" w:rsidRDefault="00976D2C" w:rsidP="00A23D28">
      <w:pPr>
        <w:pStyle w:val="2f2"/>
        <w:spacing w:before="312" w:after="312"/>
      </w:pPr>
      <w:r w:rsidRPr="00976D2C">
        <w:t>[AR2-ipsec-proposal-1] esp authentication-algorithm sha1</w:t>
      </w:r>
    </w:p>
    <w:p w14:paraId="413FC5D7" w14:textId="77777777" w:rsidR="00976D2C" w:rsidRPr="00976D2C" w:rsidRDefault="00976D2C" w:rsidP="00A23D28">
      <w:pPr>
        <w:pStyle w:val="2f2"/>
        <w:spacing w:before="312" w:after="312"/>
      </w:pPr>
      <w:r w:rsidRPr="00976D2C">
        <w:t>[AR2-ipsec-proposal-1] esp encryption-algorithm 3des</w:t>
      </w:r>
    </w:p>
    <w:p w14:paraId="46958E7D" w14:textId="77777777" w:rsidR="00976D2C" w:rsidRPr="00976D2C" w:rsidRDefault="00976D2C" w:rsidP="00A23D28">
      <w:pPr>
        <w:pStyle w:val="2f2"/>
        <w:spacing w:before="312" w:after="312"/>
      </w:pPr>
      <w:r w:rsidRPr="00976D2C">
        <w:t>[AR2-ipsec-proposal-1] quit</w:t>
      </w:r>
    </w:p>
    <w:p w14:paraId="728832E4" w14:textId="77777777" w:rsidR="00976D2C" w:rsidRPr="00976D2C" w:rsidRDefault="00976D2C" w:rsidP="0038023D">
      <w:pPr>
        <w:pStyle w:val="1e"/>
      </w:pPr>
      <w:r w:rsidRPr="00976D2C">
        <w:t>#Create a security ACL.</w:t>
      </w:r>
    </w:p>
    <w:p w14:paraId="6E153ABA" w14:textId="77777777" w:rsidR="00976D2C" w:rsidRPr="00976D2C" w:rsidRDefault="00976D2C" w:rsidP="00A23D28">
      <w:pPr>
        <w:pStyle w:val="2f2"/>
        <w:spacing w:before="312" w:after="312"/>
      </w:pPr>
      <w:r w:rsidRPr="00976D2C">
        <w:t>[AR1]acl number 3001</w:t>
      </w:r>
    </w:p>
    <w:p w14:paraId="3F7AF2F9" w14:textId="77777777" w:rsidR="00976D2C" w:rsidRPr="00976D2C" w:rsidRDefault="00976D2C" w:rsidP="00A23D28">
      <w:pPr>
        <w:pStyle w:val="2f2"/>
        <w:spacing w:before="312" w:after="312"/>
      </w:pPr>
      <w:r w:rsidRPr="00976D2C">
        <w:t>[AR1-acl-adv-3001] rule 1 permit ip source 172.16.1.0 0.0.0.255 destination 172.16.2.0 0.0.0.255</w:t>
      </w:r>
    </w:p>
    <w:p w14:paraId="6AC8089B" w14:textId="77777777" w:rsidR="00976D2C" w:rsidRPr="00976D2C" w:rsidRDefault="00976D2C" w:rsidP="00A23D28">
      <w:pPr>
        <w:pStyle w:val="2f2"/>
        <w:spacing w:before="312" w:after="312"/>
      </w:pPr>
      <w:r w:rsidRPr="00976D2C">
        <w:t>[AR2]acl number 3001</w:t>
      </w:r>
    </w:p>
    <w:p w14:paraId="16FF0D75" w14:textId="77777777" w:rsidR="00976D2C" w:rsidRPr="00976D2C" w:rsidRDefault="00976D2C" w:rsidP="00A23D28">
      <w:pPr>
        <w:pStyle w:val="2f2"/>
        <w:spacing w:before="312" w:after="312"/>
      </w:pPr>
      <w:r w:rsidRPr="00976D2C">
        <w:t>[AR2-acl-adv-3001]rule 1 permit ip source 172.16.2.0 0.0.0.255 destination 172.16.1.0 0.0.0.255</w:t>
      </w:r>
    </w:p>
    <w:p w14:paraId="51B411C0" w14:textId="77777777" w:rsidR="00976D2C" w:rsidRPr="00976D2C" w:rsidRDefault="00976D2C" w:rsidP="0038023D">
      <w:pPr>
        <w:pStyle w:val="1e"/>
      </w:pPr>
      <w:r w:rsidRPr="00976D2C">
        <w:t>The ACL matches traffic that has the following attributes: The source is the network segment where the local Loopback0 interface resides, and the destination is the network segment where the remote Loopback0 interface resides. This is used to simulate traffic exchanged between intranet users.</w:t>
      </w:r>
    </w:p>
    <w:p w14:paraId="0419E133" w14:textId="77777777" w:rsidR="00976D2C" w:rsidRPr="00976D2C" w:rsidRDefault="00976D2C" w:rsidP="00D152A7">
      <w:pPr>
        <w:pStyle w:val="30"/>
      </w:pPr>
      <w:r w:rsidRPr="00976D2C">
        <w:t>Create an IPsec policy and apply it to the egress interface for connecting to an external network.</w:t>
      </w:r>
    </w:p>
    <w:p w14:paraId="6FE10AF6" w14:textId="77777777" w:rsidR="00976D2C" w:rsidRPr="00976D2C" w:rsidRDefault="00976D2C" w:rsidP="0038023D">
      <w:pPr>
        <w:pStyle w:val="1e"/>
      </w:pPr>
      <w:r w:rsidRPr="00976D2C">
        <w:t>Create an IPsec policy in ISAKMP mode, reference the created security ACL, IKE peer 1 and IPsec proposal 1, and then apply the IPsec policy to the interface connected to the Internet.</w:t>
      </w:r>
    </w:p>
    <w:p w14:paraId="276E6A5E" w14:textId="77777777" w:rsidR="00976D2C" w:rsidRPr="00976D2C" w:rsidRDefault="00976D2C" w:rsidP="0038023D">
      <w:pPr>
        <w:pStyle w:val="1e"/>
      </w:pPr>
      <w:r w:rsidRPr="00976D2C">
        <w:t># Create an IPsec policy.</w:t>
      </w:r>
    </w:p>
    <w:p w14:paraId="51F35A4F" w14:textId="77777777" w:rsidR="00976D2C" w:rsidRPr="00976D2C" w:rsidRDefault="00976D2C" w:rsidP="00A23D28">
      <w:pPr>
        <w:pStyle w:val="2f2"/>
        <w:spacing w:before="312" w:after="312"/>
        <w:rPr>
          <w:lang w:eastAsia="en-US"/>
        </w:rPr>
      </w:pPr>
      <w:r w:rsidRPr="00976D2C">
        <w:rPr>
          <w:lang w:eastAsia="en-US"/>
        </w:rPr>
        <w:t>[AR1]ipsec policy 1 10 isakmp</w:t>
      </w:r>
    </w:p>
    <w:p w14:paraId="7FDC7172" w14:textId="77777777" w:rsidR="00976D2C" w:rsidRPr="00976D2C" w:rsidRDefault="00976D2C" w:rsidP="00A23D28">
      <w:pPr>
        <w:pStyle w:val="2f2"/>
        <w:spacing w:before="312" w:after="312"/>
        <w:rPr>
          <w:lang w:eastAsia="en-US"/>
        </w:rPr>
      </w:pPr>
      <w:r w:rsidRPr="00976D2C">
        <w:rPr>
          <w:lang w:eastAsia="en-US"/>
        </w:rPr>
        <w:t>[AR1-ipsec-policy-isakmp-1-10] security acl 3001</w:t>
      </w:r>
    </w:p>
    <w:p w14:paraId="46F92012" w14:textId="77777777" w:rsidR="00976D2C" w:rsidRPr="00976D2C" w:rsidRDefault="00976D2C" w:rsidP="00A23D28">
      <w:pPr>
        <w:pStyle w:val="2f2"/>
        <w:spacing w:before="312" w:after="312"/>
        <w:rPr>
          <w:lang w:eastAsia="en-US"/>
        </w:rPr>
      </w:pPr>
      <w:r w:rsidRPr="00976D2C">
        <w:rPr>
          <w:lang w:eastAsia="en-US"/>
        </w:rPr>
        <w:t>[AR1-ipsec-policy-isakmp-1-10] ike-peer 1</w:t>
      </w:r>
    </w:p>
    <w:p w14:paraId="5E501D8A" w14:textId="77777777" w:rsidR="00976D2C" w:rsidRPr="00976D2C" w:rsidRDefault="00976D2C" w:rsidP="00A23D28">
      <w:pPr>
        <w:pStyle w:val="2f2"/>
        <w:spacing w:before="312" w:after="312"/>
        <w:rPr>
          <w:lang w:eastAsia="en-US"/>
        </w:rPr>
      </w:pPr>
      <w:r w:rsidRPr="00976D2C">
        <w:rPr>
          <w:lang w:eastAsia="en-US"/>
        </w:rPr>
        <w:t>[AR1-ipsec-policy-isakmp-1-10] proposal 1</w:t>
      </w:r>
    </w:p>
    <w:p w14:paraId="428A3084" w14:textId="77777777" w:rsidR="00976D2C" w:rsidRPr="00976D2C" w:rsidRDefault="00976D2C" w:rsidP="00A23D28">
      <w:pPr>
        <w:pStyle w:val="2f2"/>
        <w:spacing w:before="312" w:after="312"/>
        <w:rPr>
          <w:lang w:eastAsia="en-US"/>
        </w:rPr>
      </w:pPr>
      <w:r w:rsidRPr="00976D2C">
        <w:rPr>
          <w:lang w:eastAsia="en-US"/>
        </w:rPr>
        <w:t>[AR1-ipsec-policy-isakmp-1-10] quit</w:t>
      </w:r>
    </w:p>
    <w:p w14:paraId="4A741BAF" w14:textId="77777777" w:rsidR="00976D2C" w:rsidRPr="00976D2C" w:rsidRDefault="00976D2C" w:rsidP="00A23D28">
      <w:pPr>
        <w:pStyle w:val="2f2"/>
        <w:spacing w:before="312" w:after="312"/>
        <w:rPr>
          <w:lang w:eastAsia="en-US"/>
        </w:rPr>
      </w:pPr>
      <w:r w:rsidRPr="00976D2C">
        <w:rPr>
          <w:lang w:eastAsia="en-US"/>
        </w:rPr>
        <w:t>[AR2]ipsec policy 1 10 isakmp</w:t>
      </w:r>
    </w:p>
    <w:p w14:paraId="6356D958" w14:textId="77777777" w:rsidR="00976D2C" w:rsidRPr="00976D2C" w:rsidRDefault="00976D2C" w:rsidP="00A23D28">
      <w:pPr>
        <w:pStyle w:val="2f2"/>
        <w:spacing w:before="312" w:after="312"/>
        <w:rPr>
          <w:lang w:eastAsia="en-US"/>
        </w:rPr>
      </w:pPr>
      <w:r w:rsidRPr="00976D2C">
        <w:rPr>
          <w:lang w:eastAsia="en-US"/>
        </w:rPr>
        <w:t>[AR2-ipsec-policy-isakmp-1-10] security acl 3001</w:t>
      </w:r>
    </w:p>
    <w:p w14:paraId="15DCFDD5" w14:textId="77777777" w:rsidR="00976D2C" w:rsidRPr="00976D2C" w:rsidRDefault="00976D2C" w:rsidP="00A23D28">
      <w:pPr>
        <w:pStyle w:val="2f2"/>
        <w:spacing w:before="312" w:after="312"/>
        <w:rPr>
          <w:lang w:eastAsia="en-US"/>
        </w:rPr>
      </w:pPr>
      <w:r w:rsidRPr="00976D2C">
        <w:rPr>
          <w:lang w:eastAsia="en-US"/>
        </w:rPr>
        <w:t>[AR2-ipsec-policy-isakmp-1-10] ike-peer 1</w:t>
      </w:r>
    </w:p>
    <w:p w14:paraId="5A028754" w14:textId="77777777" w:rsidR="00976D2C" w:rsidRPr="00976D2C" w:rsidRDefault="00976D2C" w:rsidP="00A23D28">
      <w:pPr>
        <w:pStyle w:val="2f2"/>
        <w:spacing w:before="312" w:after="312"/>
        <w:rPr>
          <w:lang w:eastAsia="en-US"/>
        </w:rPr>
      </w:pPr>
      <w:r w:rsidRPr="00976D2C">
        <w:rPr>
          <w:lang w:eastAsia="en-US"/>
        </w:rPr>
        <w:t>[AR2-ipsec-policy-isakmp-1-10] proposal 1</w:t>
      </w:r>
    </w:p>
    <w:p w14:paraId="2E0E8F23" w14:textId="77777777" w:rsidR="00976D2C" w:rsidRPr="00976D2C" w:rsidRDefault="00976D2C" w:rsidP="00A23D28">
      <w:pPr>
        <w:pStyle w:val="2f2"/>
        <w:spacing w:before="312" w:after="312"/>
        <w:rPr>
          <w:lang w:eastAsia="en-US"/>
        </w:rPr>
      </w:pPr>
      <w:r w:rsidRPr="00976D2C">
        <w:rPr>
          <w:lang w:eastAsia="en-US"/>
        </w:rPr>
        <w:t>[AR2-ipsec-policy-isakmp-1-10] quit</w:t>
      </w:r>
    </w:p>
    <w:p w14:paraId="7F960196" w14:textId="77777777" w:rsidR="00976D2C" w:rsidRPr="00976D2C" w:rsidRDefault="00976D2C" w:rsidP="00976D2C">
      <w:pPr>
        <w:wordWrap w:val="0"/>
        <w:spacing w:before="160" w:after="160"/>
        <w:ind w:left="1021"/>
        <w:jc w:val="both"/>
        <w:rPr>
          <w:rFonts w:ascii="Huawei Sans" w:hAnsi="Huawei Sans" w:cs="Times New Roman"/>
          <w:sz w:val="21"/>
          <w:szCs w:val="20"/>
        </w:rPr>
      </w:pPr>
      <w:r w:rsidRPr="00976D2C">
        <w:rPr>
          <w:rFonts w:ascii="Huawei Sans" w:hAnsi="Huawei Sans" w:cs="Times New Roman"/>
          <w:sz w:val="21"/>
          <w:szCs w:val="20"/>
        </w:rPr>
        <w:t># Apply the IPsec policy.</w:t>
      </w:r>
    </w:p>
    <w:p w14:paraId="38C7C975" w14:textId="77777777" w:rsidR="00976D2C" w:rsidRPr="00976D2C" w:rsidRDefault="00976D2C" w:rsidP="00A23D28">
      <w:pPr>
        <w:pStyle w:val="2f2"/>
        <w:spacing w:before="312" w:after="312"/>
        <w:rPr>
          <w:lang w:eastAsia="en-US"/>
        </w:rPr>
      </w:pPr>
      <w:r w:rsidRPr="00976D2C">
        <w:rPr>
          <w:lang w:eastAsia="en-US"/>
        </w:rPr>
        <w:t>[AR1]interface GigabitEthernet0/0/0</w:t>
      </w:r>
    </w:p>
    <w:p w14:paraId="638871FB" w14:textId="77777777" w:rsidR="00976D2C" w:rsidRPr="00976D2C" w:rsidRDefault="00976D2C" w:rsidP="00A23D28">
      <w:pPr>
        <w:pStyle w:val="2f2"/>
        <w:spacing w:before="312" w:after="312"/>
        <w:rPr>
          <w:lang w:eastAsia="en-US"/>
        </w:rPr>
      </w:pPr>
      <w:r w:rsidRPr="00976D2C">
        <w:rPr>
          <w:lang w:eastAsia="en-US"/>
        </w:rPr>
        <w:t>[AR1-GigabitEthernet0/0/0] ipsec policy 1</w:t>
      </w:r>
    </w:p>
    <w:p w14:paraId="04899A48" w14:textId="77777777" w:rsidR="00976D2C" w:rsidRPr="00976D2C" w:rsidRDefault="00976D2C" w:rsidP="00A23D28">
      <w:pPr>
        <w:pStyle w:val="2f2"/>
        <w:spacing w:before="312" w:after="312"/>
        <w:rPr>
          <w:lang w:eastAsia="en-US"/>
        </w:rPr>
      </w:pPr>
      <w:r w:rsidRPr="00976D2C">
        <w:rPr>
          <w:lang w:eastAsia="en-US"/>
        </w:rPr>
        <w:t>[AR1-GigabitEthernet0/0/0] quit</w:t>
      </w:r>
    </w:p>
    <w:p w14:paraId="2DF06571" w14:textId="77777777" w:rsidR="00976D2C" w:rsidRPr="00976D2C" w:rsidRDefault="00976D2C" w:rsidP="00A23D28">
      <w:pPr>
        <w:pStyle w:val="2f2"/>
        <w:spacing w:before="312" w:after="312"/>
        <w:rPr>
          <w:lang w:eastAsia="en-US"/>
        </w:rPr>
      </w:pPr>
      <w:r w:rsidRPr="00976D2C">
        <w:rPr>
          <w:lang w:eastAsia="en-US"/>
        </w:rPr>
        <w:t>[AR2]interface GigabitEthernet0/0/8</w:t>
      </w:r>
    </w:p>
    <w:p w14:paraId="7A707D1C" w14:textId="77777777" w:rsidR="00976D2C" w:rsidRPr="00976D2C" w:rsidRDefault="00976D2C" w:rsidP="00A23D28">
      <w:pPr>
        <w:pStyle w:val="2f2"/>
        <w:spacing w:before="312" w:after="312"/>
        <w:rPr>
          <w:lang w:eastAsia="en-US"/>
        </w:rPr>
      </w:pPr>
      <w:r w:rsidRPr="00976D2C">
        <w:rPr>
          <w:lang w:eastAsia="en-US"/>
        </w:rPr>
        <w:t>[AR2-GigabitEthernet0/0/8]ipsec policy 1</w:t>
      </w:r>
    </w:p>
    <w:p w14:paraId="487C8BF0" w14:textId="77777777" w:rsidR="00976D2C" w:rsidRPr="00976D2C" w:rsidRDefault="00976D2C" w:rsidP="00D152A7">
      <w:pPr>
        <w:pStyle w:val="30"/>
      </w:pPr>
      <w:r w:rsidRPr="00976D2C">
        <w:t>Verify the configuration.</w:t>
      </w:r>
    </w:p>
    <w:p w14:paraId="6D115E43" w14:textId="77777777" w:rsidR="00976D2C" w:rsidRPr="00976D2C" w:rsidRDefault="00976D2C" w:rsidP="0038023D">
      <w:pPr>
        <w:pStyle w:val="1e"/>
      </w:pPr>
      <w:r w:rsidRPr="00976D2C">
        <w:t>Ping AR2 from AR1 to generate traffic matching the security ACL and trigger IPsec negotiation. Then, check IPsec information.</w:t>
      </w:r>
    </w:p>
    <w:p w14:paraId="4E5A15A4" w14:textId="77777777" w:rsidR="00976D2C" w:rsidRPr="00976D2C" w:rsidRDefault="00976D2C" w:rsidP="0038023D">
      <w:pPr>
        <w:pStyle w:val="1e"/>
      </w:pPr>
      <w:r w:rsidRPr="00976D2C">
        <w:t># On AR1, trigger IPsec negotiation through traffic.</w:t>
      </w:r>
    </w:p>
    <w:p w14:paraId="70FD2498" w14:textId="77777777" w:rsidR="00976D2C" w:rsidRPr="00976D2C" w:rsidRDefault="00976D2C" w:rsidP="00A23D28">
      <w:pPr>
        <w:pStyle w:val="2f2"/>
        <w:spacing w:before="312" w:after="312"/>
        <w:rPr>
          <w:lang w:eastAsia="en-US"/>
        </w:rPr>
      </w:pPr>
      <w:r w:rsidRPr="00976D2C">
        <w:rPr>
          <w:lang w:eastAsia="en-US"/>
        </w:rPr>
        <w:t>[AR1]ping -a 172.16.1.1 172.16.2.1</w:t>
      </w:r>
    </w:p>
    <w:p w14:paraId="3A71CA43" w14:textId="77777777" w:rsidR="00976D2C" w:rsidRPr="00976D2C" w:rsidRDefault="00976D2C" w:rsidP="00A23D28">
      <w:pPr>
        <w:pStyle w:val="2f2"/>
        <w:spacing w:before="312" w:after="312"/>
        <w:rPr>
          <w:lang w:eastAsia="en-US"/>
        </w:rPr>
      </w:pPr>
      <w:r w:rsidRPr="00976D2C">
        <w:rPr>
          <w:lang w:eastAsia="en-US"/>
        </w:rPr>
        <w:t xml:space="preserve">  PING 172.16.2.1: 56  data bytes, press CTRL_C to break</w:t>
      </w:r>
    </w:p>
    <w:p w14:paraId="3A694DAC" w14:textId="77777777" w:rsidR="00976D2C" w:rsidRPr="00976D2C" w:rsidRDefault="00976D2C" w:rsidP="00A23D28">
      <w:pPr>
        <w:pStyle w:val="2f2"/>
        <w:spacing w:before="312" w:after="312"/>
        <w:rPr>
          <w:lang w:eastAsia="en-US"/>
        </w:rPr>
      </w:pPr>
      <w:r w:rsidRPr="00976D2C">
        <w:rPr>
          <w:lang w:eastAsia="en-US"/>
        </w:rPr>
        <w:t xml:space="preserve">    Request time out</w:t>
      </w:r>
    </w:p>
    <w:p w14:paraId="74D59773" w14:textId="77777777" w:rsidR="00976D2C" w:rsidRPr="00976D2C" w:rsidRDefault="00976D2C" w:rsidP="00A23D28">
      <w:pPr>
        <w:pStyle w:val="2f2"/>
        <w:spacing w:before="312" w:after="312"/>
        <w:rPr>
          <w:lang w:eastAsia="en-US"/>
        </w:rPr>
      </w:pPr>
      <w:r w:rsidRPr="00976D2C">
        <w:rPr>
          <w:lang w:eastAsia="en-US"/>
        </w:rPr>
        <w:t xml:space="preserve">    Reply from 172.16.2.1: bytes=56 Sequence=2 ttl=255 time=1 ms</w:t>
      </w:r>
    </w:p>
    <w:p w14:paraId="411FFA0F" w14:textId="77777777" w:rsidR="00976D2C" w:rsidRPr="00976D2C" w:rsidRDefault="00976D2C" w:rsidP="00A23D28">
      <w:pPr>
        <w:pStyle w:val="2f2"/>
        <w:spacing w:before="312" w:after="312"/>
        <w:rPr>
          <w:lang w:eastAsia="en-US"/>
        </w:rPr>
      </w:pPr>
      <w:r w:rsidRPr="00976D2C">
        <w:rPr>
          <w:lang w:eastAsia="en-US"/>
        </w:rPr>
        <w:t xml:space="preserve">    Reply from 172.16.2.1: bytes=56 Sequence=3 ttl=255 time=1 ms</w:t>
      </w:r>
    </w:p>
    <w:p w14:paraId="02C8DEDB" w14:textId="77777777" w:rsidR="00976D2C" w:rsidRPr="00976D2C" w:rsidRDefault="00976D2C" w:rsidP="00A23D28">
      <w:pPr>
        <w:pStyle w:val="2f2"/>
        <w:spacing w:before="312" w:after="312"/>
        <w:rPr>
          <w:lang w:eastAsia="en-US"/>
        </w:rPr>
      </w:pPr>
      <w:r w:rsidRPr="00976D2C">
        <w:rPr>
          <w:lang w:eastAsia="en-US"/>
        </w:rPr>
        <w:t xml:space="preserve">    Reply from 172.16.2.1: bytes=56 Sequence=4 ttl=255 time=1 ms</w:t>
      </w:r>
    </w:p>
    <w:p w14:paraId="6F1A1D05" w14:textId="77777777" w:rsidR="00976D2C" w:rsidRPr="00976D2C" w:rsidRDefault="00976D2C" w:rsidP="00A23D28">
      <w:pPr>
        <w:pStyle w:val="2f2"/>
        <w:spacing w:before="312" w:after="312"/>
        <w:rPr>
          <w:lang w:eastAsia="en-US"/>
        </w:rPr>
      </w:pPr>
      <w:r w:rsidRPr="00976D2C">
        <w:rPr>
          <w:lang w:eastAsia="en-US"/>
        </w:rPr>
        <w:t xml:space="preserve">    Reply from 172.16.2.1: bytes=56 Sequence=5 ttl=255 time=1 ms</w:t>
      </w:r>
    </w:p>
    <w:p w14:paraId="57D84220" w14:textId="77777777" w:rsidR="00976D2C" w:rsidRPr="00976D2C" w:rsidRDefault="00976D2C" w:rsidP="0038023D">
      <w:pPr>
        <w:pStyle w:val="1e"/>
      </w:pPr>
      <w:r w:rsidRPr="00976D2C">
        <w:t>Generally, the first and second packets may fail to be forwarded, because negotiation is not complete and there is no IKE SA or IPsec SA. This is a normal phenomenon.</w:t>
      </w:r>
    </w:p>
    <w:p w14:paraId="1E6DB964" w14:textId="77777777" w:rsidR="00976D2C" w:rsidRPr="00976D2C" w:rsidRDefault="00976D2C" w:rsidP="0038023D">
      <w:pPr>
        <w:pStyle w:val="1e"/>
      </w:pPr>
      <w:r w:rsidRPr="00976D2C">
        <w:t># On AR1, check IKE SA and IPsec SA information.</w:t>
      </w:r>
    </w:p>
    <w:p w14:paraId="726DFD27" w14:textId="77777777" w:rsidR="00976D2C" w:rsidRPr="00976D2C" w:rsidRDefault="00976D2C" w:rsidP="00A23D28">
      <w:pPr>
        <w:pStyle w:val="2f2"/>
        <w:spacing w:before="312" w:after="312"/>
        <w:rPr>
          <w:lang w:eastAsia="en-US"/>
        </w:rPr>
      </w:pPr>
      <w:r w:rsidRPr="00976D2C">
        <w:rPr>
          <w:lang w:eastAsia="en-US"/>
        </w:rPr>
        <w:tab/>
        <w:t>[AR1] display ike sa</w:t>
      </w:r>
    </w:p>
    <w:p w14:paraId="0095BA7B" w14:textId="77777777" w:rsidR="00976D2C" w:rsidRPr="00976D2C" w:rsidRDefault="00976D2C" w:rsidP="00A23D28">
      <w:pPr>
        <w:pStyle w:val="2f2"/>
        <w:spacing w:before="312" w:after="312"/>
        <w:rPr>
          <w:lang w:eastAsia="en-US"/>
        </w:rPr>
      </w:pPr>
      <w:r w:rsidRPr="00976D2C">
        <w:rPr>
          <w:lang w:eastAsia="en-US"/>
        </w:rPr>
        <w:t>IKE SA information :</w:t>
      </w:r>
    </w:p>
    <w:p w14:paraId="0B1FB729" w14:textId="77777777" w:rsidR="00976D2C" w:rsidRPr="00976D2C" w:rsidRDefault="00976D2C" w:rsidP="00A23D28">
      <w:pPr>
        <w:pStyle w:val="2f2"/>
        <w:spacing w:before="312" w:after="312"/>
        <w:rPr>
          <w:lang w:eastAsia="en-US"/>
        </w:rPr>
      </w:pPr>
      <w:r w:rsidRPr="00976D2C">
        <w:rPr>
          <w:lang w:eastAsia="en-US"/>
        </w:rPr>
        <w:t xml:space="preserve">   Conn-ID   Peer           VPN   Flag(s)   Phase  RemoteType  RemoteID</w:t>
      </w:r>
    </w:p>
    <w:p w14:paraId="5AC25565" w14:textId="77777777" w:rsidR="00976D2C" w:rsidRPr="00976D2C" w:rsidRDefault="00976D2C" w:rsidP="00A23D28">
      <w:pPr>
        <w:pStyle w:val="2f2"/>
        <w:spacing w:before="312" w:after="312"/>
        <w:rPr>
          <w:lang w:eastAsia="en-US"/>
        </w:rPr>
      </w:pPr>
      <w:r w:rsidRPr="00976D2C">
        <w:rPr>
          <w:lang w:eastAsia="en-US"/>
        </w:rPr>
        <w:t xml:space="preserve">  --------------------------------------------------------------------------------</w:t>
      </w:r>
    </w:p>
    <w:p w14:paraId="6C52DD31" w14:textId="77777777" w:rsidR="00976D2C" w:rsidRPr="00976D2C" w:rsidRDefault="00976D2C" w:rsidP="00A23D28">
      <w:pPr>
        <w:pStyle w:val="2f2"/>
        <w:spacing w:before="312" w:after="312"/>
        <w:rPr>
          <w:lang w:eastAsia="en-US"/>
        </w:rPr>
      </w:pPr>
      <w:r w:rsidRPr="00976D2C">
        <w:rPr>
          <w:lang w:eastAsia="en-US"/>
        </w:rPr>
        <w:t xml:space="preserve">   </w:t>
      </w:r>
      <w:r w:rsidRPr="00976D2C">
        <w:rPr>
          <w:lang w:eastAsia="en-US"/>
        </w:rPr>
        <w:tab/>
      </w:r>
      <w:r w:rsidRPr="00976D2C">
        <w:rPr>
          <w:lang w:eastAsia="en-US"/>
        </w:rPr>
        <w:tab/>
      </w:r>
      <w:r w:rsidRPr="00976D2C">
        <w:rPr>
          <w:lang w:eastAsia="en-US"/>
        </w:rPr>
        <w:tab/>
      </w:r>
      <w:r w:rsidRPr="00976D2C">
        <w:rPr>
          <w:lang w:eastAsia="en-US"/>
        </w:rPr>
        <w:tab/>
        <w:t xml:space="preserve">3        </w:t>
      </w:r>
      <w:r w:rsidRPr="00976D2C">
        <w:rPr>
          <w:lang w:eastAsia="en-US"/>
        </w:rPr>
        <w:tab/>
        <w:t xml:space="preserve">67.0.0.2:500       </w:t>
      </w:r>
      <w:r w:rsidRPr="00976D2C">
        <w:rPr>
          <w:lang w:eastAsia="en-US"/>
        </w:rPr>
        <w:tab/>
      </w:r>
      <w:r w:rsidRPr="00976D2C">
        <w:rPr>
          <w:lang w:eastAsia="en-US"/>
        </w:rPr>
        <w:tab/>
      </w:r>
      <w:r w:rsidRPr="00976D2C">
        <w:rPr>
          <w:lang w:eastAsia="en-US"/>
        </w:rPr>
        <w:tab/>
      </w:r>
      <w:r w:rsidRPr="00976D2C">
        <w:rPr>
          <w:lang w:eastAsia="en-US"/>
        </w:rPr>
        <w:tab/>
      </w:r>
      <w:r w:rsidRPr="00976D2C">
        <w:rPr>
          <w:lang w:eastAsia="en-US"/>
        </w:rPr>
        <w:tab/>
        <w:t xml:space="preserve">RD|ST     v1:2    </w:t>
      </w:r>
      <w:r w:rsidRPr="00976D2C">
        <w:rPr>
          <w:lang w:eastAsia="en-US"/>
        </w:rPr>
        <w:tab/>
      </w:r>
      <w:r w:rsidRPr="00976D2C">
        <w:rPr>
          <w:lang w:eastAsia="en-US"/>
        </w:rPr>
        <w:tab/>
        <w:t>IP          67.0.0.2</w:t>
      </w:r>
    </w:p>
    <w:p w14:paraId="41FC8CB3" w14:textId="77777777" w:rsidR="00976D2C" w:rsidRPr="00976D2C" w:rsidRDefault="00976D2C" w:rsidP="00A23D28">
      <w:pPr>
        <w:pStyle w:val="2f2"/>
        <w:spacing w:before="312" w:after="312"/>
        <w:rPr>
          <w:lang w:eastAsia="en-US"/>
        </w:rPr>
      </w:pPr>
      <w:r w:rsidRPr="00976D2C">
        <w:rPr>
          <w:lang w:eastAsia="en-US"/>
        </w:rPr>
        <w:t xml:space="preserve">   </w:t>
      </w:r>
      <w:r w:rsidRPr="00976D2C">
        <w:rPr>
          <w:lang w:eastAsia="en-US"/>
        </w:rPr>
        <w:tab/>
      </w:r>
      <w:r w:rsidRPr="00976D2C">
        <w:rPr>
          <w:lang w:eastAsia="en-US"/>
        </w:rPr>
        <w:tab/>
      </w:r>
      <w:r w:rsidRPr="00976D2C">
        <w:rPr>
          <w:lang w:eastAsia="en-US"/>
        </w:rPr>
        <w:tab/>
      </w:r>
      <w:r w:rsidRPr="00976D2C">
        <w:rPr>
          <w:lang w:eastAsia="en-US"/>
        </w:rPr>
        <w:tab/>
        <w:t xml:space="preserve">2        </w:t>
      </w:r>
      <w:r w:rsidRPr="00976D2C">
        <w:rPr>
          <w:lang w:eastAsia="en-US"/>
        </w:rPr>
        <w:tab/>
        <w:t xml:space="preserve">67.0.0.2:500       </w:t>
      </w:r>
      <w:r w:rsidRPr="00976D2C">
        <w:rPr>
          <w:lang w:eastAsia="en-US"/>
        </w:rPr>
        <w:tab/>
      </w:r>
      <w:r w:rsidRPr="00976D2C">
        <w:rPr>
          <w:lang w:eastAsia="en-US"/>
        </w:rPr>
        <w:tab/>
      </w:r>
      <w:r w:rsidRPr="00976D2C">
        <w:rPr>
          <w:lang w:eastAsia="en-US"/>
        </w:rPr>
        <w:tab/>
      </w:r>
      <w:r w:rsidRPr="00976D2C">
        <w:rPr>
          <w:lang w:eastAsia="en-US"/>
        </w:rPr>
        <w:tab/>
      </w:r>
      <w:r w:rsidRPr="00976D2C">
        <w:rPr>
          <w:lang w:eastAsia="en-US"/>
        </w:rPr>
        <w:tab/>
        <w:t xml:space="preserve">RD|ST     v1:1   </w:t>
      </w:r>
      <w:r w:rsidRPr="00976D2C">
        <w:rPr>
          <w:lang w:eastAsia="en-US"/>
        </w:rPr>
        <w:tab/>
        <w:t xml:space="preserve"> </w:t>
      </w:r>
      <w:r w:rsidRPr="00976D2C">
        <w:rPr>
          <w:lang w:eastAsia="en-US"/>
        </w:rPr>
        <w:tab/>
      </w:r>
      <w:r w:rsidRPr="00976D2C">
        <w:rPr>
          <w:lang w:eastAsia="en-US"/>
        </w:rPr>
        <w:tab/>
        <w:t xml:space="preserve">IP          </w:t>
      </w:r>
      <w:r w:rsidRPr="00976D2C">
        <w:rPr>
          <w:lang w:eastAsia="en-US"/>
        </w:rPr>
        <w:tab/>
        <w:t>67.0.0.2</w:t>
      </w:r>
    </w:p>
    <w:p w14:paraId="10AE7816" w14:textId="77777777" w:rsidR="00976D2C" w:rsidRPr="00976D2C" w:rsidRDefault="00976D2C" w:rsidP="00976D2C">
      <w:pPr>
        <w:spacing w:before="40" w:after="40"/>
        <w:ind w:left="1021"/>
        <w:rPr>
          <w:rFonts w:ascii="Huawei Sans" w:hAnsi="Huawei Sans" w:cs="Courier New"/>
          <w:sz w:val="18"/>
          <w:szCs w:val="18"/>
          <w:lang w:eastAsia="en-US"/>
        </w:rPr>
      </w:pPr>
      <w:r w:rsidRPr="00976D2C">
        <w:rPr>
          <w:rFonts w:ascii="Huawei Sans" w:hAnsi="Huawei Sans" w:cs="Courier New"/>
          <w:sz w:val="18"/>
          <w:szCs w:val="18"/>
          <w:lang w:eastAsia="en-US"/>
        </w:rPr>
        <w:t xml:space="preserve">                                               </w:t>
      </w:r>
    </w:p>
    <w:p w14:paraId="10419B4B" w14:textId="77777777" w:rsidR="00976D2C" w:rsidRPr="00976D2C" w:rsidRDefault="00976D2C" w:rsidP="00A23D28">
      <w:pPr>
        <w:pStyle w:val="2f2"/>
        <w:spacing w:before="312" w:after="312"/>
        <w:rPr>
          <w:lang w:eastAsia="en-US"/>
        </w:rPr>
      </w:pPr>
      <w:r w:rsidRPr="00976D2C">
        <w:rPr>
          <w:lang w:eastAsia="en-US"/>
        </w:rPr>
        <w:t xml:space="preserve">   Number of IKE SA : 2</w:t>
      </w:r>
    </w:p>
    <w:p w14:paraId="3FEF41AC" w14:textId="77777777" w:rsidR="00976D2C" w:rsidRPr="00976D2C" w:rsidRDefault="00976D2C" w:rsidP="00A23D28">
      <w:pPr>
        <w:pStyle w:val="2f2"/>
        <w:spacing w:before="312" w:after="312"/>
        <w:rPr>
          <w:lang w:eastAsia="en-US"/>
        </w:rPr>
      </w:pPr>
      <w:r w:rsidRPr="00976D2C">
        <w:rPr>
          <w:lang w:eastAsia="en-US"/>
        </w:rPr>
        <w:t xml:space="preserve">  --------------------------------------------------------------------------------</w:t>
      </w:r>
    </w:p>
    <w:p w14:paraId="58B72A84" w14:textId="77777777" w:rsidR="00976D2C" w:rsidRPr="00976D2C" w:rsidRDefault="00976D2C" w:rsidP="00A23D28">
      <w:pPr>
        <w:pStyle w:val="2f2"/>
        <w:spacing w:before="312" w:after="312"/>
        <w:rPr>
          <w:lang w:eastAsia="en-US"/>
        </w:rPr>
      </w:pPr>
      <w:r w:rsidRPr="00976D2C">
        <w:rPr>
          <w:lang w:eastAsia="en-US"/>
        </w:rPr>
        <w:t xml:space="preserve">  RD--READY   ST--STAYALIVE   RL--REPLACED   FD--FADING   TO--TIMEOUT</w:t>
      </w:r>
    </w:p>
    <w:p w14:paraId="05E6EB4A" w14:textId="77777777" w:rsidR="00976D2C" w:rsidRPr="00976D2C" w:rsidRDefault="00976D2C" w:rsidP="00A23D28">
      <w:pPr>
        <w:pStyle w:val="2f2"/>
        <w:spacing w:before="312" w:after="312"/>
        <w:rPr>
          <w:lang w:eastAsia="en-US"/>
        </w:rPr>
      </w:pPr>
      <w:r w:rsidRPr="00976D2C">
        <w:rPr>
          <w:lang w:eastAsia="en-US"/>
        </w:rPr>
        <w:t xml:space="preserve">  HRT--HEARTBEAT   LKG--LAST KNOWN GOOD SEQ NO.   BCK--BACKED UP</w:t>
      </w:r>
    </w:p>
    <w:p w14:paraId="06DD277D" w14:textId="77777777" w:rsidR="00976D2C" w:rsidRPr="00976D2C" w:rsidRDefault="00976D2C" w:rsidP="00A23D28">
      <w:pPr>
        <w:pStyle w:val="2f2"/>
        <w:spacing w:before="312" w:after="312"/>
        <w:rPr>
          <w:lang w:eastAsia="en-US"/>
        </w:rPr>
      </w:pPr>
      <w:r w:rsidRPr="00976D2C">
        <w:rPr>
          <w:lang w:eastAsia="en-US"/>
        </w:rPr>
        <w:t xml:space="preserve">  M--ACTIVE   S--STANDBY   A--ALONE  NEG--NEGOTIATING   </w:t>
      </w:r>
    </w:p>
    <w:p w14:paraId="6D40A353" w14:textId="77777777" w:rsidR="00976D2C" w:rsidRPr="00976D2C" w:rsidRDefault="00976D2C" w:rsidP="0038023D">
      <w:pPr>
        <w:pStyle w:val="1e"/>
      </w:pPr>
      <w:r w:rsidRPr="00976D2C">
        <w:t>The command output shows that both phase-1 and phase-2 IKE SAs exist.</w:t>
      </w:r>
    </w:p>
    <w:p w14:paraId="63C69AD7" w14:textId="77777777" w:rsidR="00976D2C" w:rsidRPr="00976D2C" w:rsidRDefault="00976D2C" w:rsidP="0038023D">
      <w:pPr>
        <w:pStyle w:val="1e"/>
      </w:pPr>
      <w:r w:rsidRPr="00976D2C">
        <w:t># On AR1, check IPsec SA information.</w:t>
      </w:r>
    </w:p>
    <w:p w14:paraId="552F1554" w14:textId="77777777" w:rsidR="00976D2C" w:rsidRPr="00976D2C" w:rsidRDefault="00976D2C" w:rsidP="00A23D28">
      <w:pPr>
        <w:pStyle w:val="2f2"/>
        <w:spacing w:before="312" w:after="312"/>
      </w:pPr>
      <w:r w:rsidRPr="00976D2C">
        <w:t>&lt;AR1&gt;display</w:t>
      </w:r>
      <w:r w:rsidRPr="00976D2C">
        <w:tab/>
        <w:t>ipsec sa</w:t>
      </w:r>
    </w:p>
    <w:p w14:paraId="0A520E96" w14:textId="77777777" w:rsidR="00976D2C" w:rsidRPr="00976D2C" w:rsidRDefault="00976D2C" w:rsidP="00A23D28">
      <w:pPr>
        <w:pStyle w:val="2f2"/>
        <w:spacing w:before="312" w:after="312"/>
      </w:pPr>
    </w:p>
    <w:p w14:paraId="09064685" w14:textId="77777777" w:rsidR="00976D2C" w:rsidRPr="00976D2C" w:rsidRDefault="00976D2C" w:rsidP="00A23D28">
      <w:pPr>
        <w:pStyle w:val="2f2"/>
        <w:spacing w:before="312" w:after="312"/>
      </w:pPr>
      <w:r w:rsidRPr="00976D2C">
        <w:t>===============================</w:t>
      </w:r>
    </w:p>
    <w:p w14:paraId="50CC0E5E" w14:textId="77777777" w:rsidR="00976D2C" w:rsidRPr="00976D2C" w:rsidRDefault="00976D2C" w:rsidP="00A23D28">
      <w:pPr>
        <w:pStyle w:val="2f2"/>
        <w:spacing w:before="312" w:after="312"/>
      </w:pPr>
      <w:r w:rsidRPr="00976D2C">
        <w:t>Interface:</w:t>
      </w:r>
      <w:r w:rsidRPr="00976D2C">
        <w:tab/>
        <w:t>GigabitEthernet0/0/0</w:t>
      </w:r>
    </w:p>
    <w:p w14:paraId="3F5012E0" w14:textId="77777777" w:rsidR="00976D2C" w:rsidRPr="00976D2C" w:rsidRDefault="00976D2C" w:rsidP="00A23D28">
      <w:pPr>
        <w:pStyle w:val="2f2"/>
        <w:spacing w:before="312" w:after="312"/>
      </w:pPr>
      <w:r w:rsidRPr="00976D2C">
        <w:tab/>
        <w:t>Path</w:t>
      </w:r>
      <w:r w:rsidRPr="00976D2C">
        <w:tab/>
        <w:t>MTU:</w:t>
      </w:r>
      <w:r w:rsidRPr="00976D2C">
        <w:tab/>
        <w:t>0</w:t>
      </w:r>
    </w:p>
    <w:p w14:paraId="7DF0F656" w14:textId="77777777" w:rsidR="00976D2C" w:rsidRPr="00976D2C" w:rsidRDefault="00976D2C" w:rsidP="00A23D28">
      <w:pPr>
        <w:pStyle w:val="2f2"/>
        <w:spacing w:before="312" w:after="312"/>
      </w:pPr>
      <w:r w:rsidRPr="00976D2C">
        <w:t>===============================</w:t>
      </w:r>
    </w:p>
    <w:p w14:paraId="20272EB7" w14:textId="77777777" w:rsidR="00976D2C" w:rsidRPr="00976D2C" w:rsidRDefault="00976D2C" w:rsidP="00A23D28">
      <w:pPr>
        <w:pStyle w:val="2f2"/>
        <w:spacing w:before="312" w:after="312"/>
      </w:pPr>
    </w:p>
    <w:p w14:paraId="1A37E47F" w14:textId="77777777" w:rsidR="00976D2C" w:rsidRPr="00976D2C" w:rsidRDefault="00976D2C" w:rsidP="00A23D28">
      <w:pPr>
        <w:pStyle w:val="2f2"/>
        <w:spacing w:before="312" w:after="312"/>
      </w:pPr>
      <w:r w:rsidRPr="00976D2C">
        <w:tab/>
      </w:r>
      <w:r w:rsidRPr="00976D2C">
        <w:tab/>
        <w:t>-----------------------------</w:t>
      </w:r>
    </w:p>
    <w:p w14:paraId="6D459096" w14:textId="77777777" w:rsidR="00976D2C" w:rsidRPr="00976D2C" w:rsidRDefault="00976D2C" w:rsidP="00A23D28">
      <w:pPr>
        <w:pStyle w:val="2f2"/>
        <w:spacing w:before="312" w:after="312"/>
      </w:pPr>
      <w:r w:rsidRPr="00976D2C">
        <w:tab/>
      </w:r>
      <w:r w:rsidRPr="00976D2C">
        <w:tab/>
        <w:t>IPSec</w:t>
      </w:r>
      <w:r w:rsidRPr="00976D2C">
        <w:tab/>
        <w:t>policy</w:t>
      </w:r>
      <w:r w:rsidRPr="00976D2C">
        <w:tab/>
        <w:t>name</w:t>
      </w:r>
      <w:r w:rsidRPr="00976D2C">
        <w:tab/>
      </w:r>
      <w:r w:rsidRPr="00976D2C">
        <w:tab/>
        <w:t>:</w:t>
      </w:r>
      <w:r w:rsidRPr="00976D2C">
        <w:tab/>
        <w:t>"1"</w:t>
      </w:r>
    </w:p>
    <w:p w14:paraId="20C8AA07" w14:textId="77777777" w:rsidR="00976D2C" w:rsidRPr="00976D2C" w:rsidRDefault="00976D2C" w:rsidP="00A23D28">
      <w:pPr>
        <w:pStyle w:val="2f2"/>
        <w:spacing w:before="312" w:after="312"/>
      </w:pPr>
      <w:r w:rsidRPr="00976D2C">
        <w:tab/>
      </w:r>
      <w:r w:rsidRPr="00976D2C">
        <w:tab/>
        <w:t>Sequence</w:t>
      </w:r>
      <w:r w:rsidRPr="00976D2C">
        <w:tab/>
        <w:t>number</w:t>
      </w:r>
      <w:r w:rsidRPr="00976D2C">
        <w:tab/>
      </w:r>
      <w:r w:rsidRPr="00976D2C">
        <w:tab/>
        <w:t>:</w:t>
      </w:r>
      <w:r w:rsidRPr="00976D2C">
        <w:tab/>
        <w:t>10</w:t>
      </w:r>
    </w:p>
    <w:p w14:paraId="4D2F98CC" w14:textId="77777777" w:rsidR="00976D2C" w:rsidRPr="00976D2C" w:rsidRDefault="00976D2C" w:rsidP="00A23D28">
      <w:pPr>
        <w:pStyle w:val="2f2"/>
        <w:spacing w:before="312" w:after="312"/>
      </w:pPr>
      <w:r w:rsidRPr="00976D2C">
        <w:tab/>
      </w:r>
      <w:r w:rsidRPr="00976D2C">
        <w:tab/>
        <w:t>Acl</w:t>
      </w:r>
      <w:r w:rsidRPr="00976D2C">
        <w:tab/>
        <w:t>Group</w:t>
      </w:r>
      <w:r w:rsidRPr="00976D2C">
        <w:tab/>
      </w:r>
      <w:r w:rsidRPr="00976D2C">
        <w:tab/>
      </w:r>
      <w:r w:rsidRPr="00976D2C">
        <w:tab/>
      </w:r>
      <w:r w:rsidRPr="00976D2C">
        <w:tab/>
      </w:r>
      <w:r w:rsidRPr="00976D2C">
        <w:tab/>
      </w:r>
      <w:r w:rsidRPr="00976D2C">
        <w:tab/>
      </w:r>
      <w:r w:rsidRPr="00976D2C">
        <w:tab/>
      </w:r>
      <w:r w:rsidRPr="00976D2C">
        <w:tab/>
      </w:r>
      <w:r w:rsidRPr="00976D2C">
        <w:tab/>
      </w:r>
      <w:r w:rsidRPr="00976D2C">
        <w:tab/>
        <w:t>:</w:t>
      </w:r>
      <w:r w:rsidRPr="00976D2C">
        <w:tab/>
        <w:t>3001</w:t>
      </w:r>
    </w:p>
    <w:p w14:paraId="3605A42D" w14:textId="77777777" w:rsidR="00976D2C" w:rsidRPr="00976D2C" w:rsidRDefault="00976D2C" w:rsidP="00A23D28">
      <w:pPr>
        <w:pStyle w:val="2f2"/>
        <w:spacing w:before="312" w:after="312"/>
      </w:pPr>
      <w:r w:rsidRPr="00976D2C">
        <w:tab/>
      </w:r>
      <w:r w:rsidRPr="00976D2C">
        <w:tab/>
        <w:t>Acl</w:t>
      </w:r>
      <w:r w:rsidRPr="00976D2C">
        <w:tab/>
        <w:t>rule</w:t>
      </w:r>
      <w:r w:rsidRPr="00976D2C">
        <w:tab/>
      </w:r>
      <w:r w:rsidRPr="00976D2C">
        <w:tab/>
      </w:r>
      <w:r w:rsidRPr="00976D2C">
        <w:tab/>
      </w:r>
      <w:r w:rsidRPr="00976D2C">
        <w:tab/>
      </w:r>
      <w:r w:rsidRPr="00976D2C">
        <w:tab/>
      </w:r>
      <w:r w:rsidRPr="00976D2C">
        <w:tab/>
      </w:r>
      <w:r w:rsidRPr="00976D2C">
        <w:tab/>
      </w:r>
      <w:r w:rsidRPr="00976D2C">
        <w:tab/>
      </w:r>
      <w:r w:rsidRPr="00976D2C">
        <w:tab/>
      </w:r>
      <w:r w:rsidRPr="00976D2C">
        <w:tab/>
      </w:r>
      <w:r w:rsidRPr="00976D2C">
        <w:tab/>
      </w:r>
      <w:r w:rsidRPr="00976D2C">
        <w:tab/>
        <w:t>:</w:t>
      </w:r>
      <w:r w:rsidRPr="00976D2C">
        <w:tab/>
        <w:t>1</w:t>
      </w:r>
    </w:p>
    <w:p w14:paraId="11781290" w14:textId="77777777" w:rsidR="00976D2C" w:rsidRPr="00976D2C" w:rsidRDefault="00976D2C" w:rsidP="00A23D28">
      <w:pPr>
        <w:pStyle w:val="2f2"/>
        <w:spacing w:before="312" w:after="312"/>
      </w:pPr>
      <w:r w:rsidRPr="00976D2C">
        <w:tab/>
      </w:r>
      <w:r w:rsidRPr="00976D2C">
        <w:tab/>
        <w:t>Mode</w:t>
      </w:r>
      <w:r w:rsidRPr="00976D2C">
        <w:tab/>
      </w:r>
      <w:r w:rsidRPr="00976D2C">
        <w:tab/>
      </w:r>
      <w:r w:rsidRPr="00976D2C">
        <w:tab/>
      </w:r>
      <w:r w:rsidRPr="00976D2C">
        <w:tab/>
      </w:r>
      <w:r w:rsidRPr="00976D2C">
        <w:tab/>
      </w:r>
      <w:r w:rsidRPr="00976D2C">
        <w:tab/>
      </w:r>
      <w:r w:rsidRPr="00976D2C">
        <w:tab/>
      </w:r>
      <w:r w:rsidRPr="00976D2C">
        <w:tab/>
      </w:r>
      <w:r w:rsidRPr="00976D2C">
        <w:tab/>
      </w:r>
      <w:r w:rsidRPr="00976D2C">
        <w:tab/>
      </w:r>
      <w:r w:rsidRPr="00976D2C">
        <w:tab/>
      </w:r>
      <w:r w:rsidRPr="00976D2C">
        <w:tab/>
      </w:r>
      <w:r w:rsidRPr="00976D2C">
        <w:tab/>
        <w:t>:</w:t>
      </w:r>
      <w:r w:rsidRPr="00976D2C">
        <w:tab/>
        <w:t>ISAKMP</w:t>
      </w:r>
    </w:p>
    <w:p w14:paraId="466CEB57" w14:textId="77777777" w:rsidR="00976D2C" w:rsidRPr="00976D2C" w:rsidRDefault="00976D2C" w:rsidP="00A23D28">
      <w:pPr>
        <w:pStyle w:val="2f2"/>
        <w:spacing w:before="312" w:after="312"/>
      </w:pPr>
      <w:r w:rsidRPr="00976D2C">
        <w:tab/>
      </w:r>
      <w:r w:rsidRPr="00976D2C">
        <w:tab/>
        <w:t>-----------------------------</w:t>
      </w:r>
    </w:p>
    <w:p w14:paraId="5B8D37F4" w14:textId="77777777" w:rsidR="00976D2C" w:rsidRPr="00976D2C" w:rsidRDefault="00976D2C" w:rsidP="00A23D28">
      <w:pPr>
        <w:pStyle w:val="2f2"/>
        <w:spacing w:before="312" w:after="312"/>
      </w:pPr>
      <w:r w:rsidRPr="00976D2C">
        <w:tab/>
      </w:r>
      <w:r w:rsidRPr="00976D2C">
        <w:tab/>
      </w:r>
      <w:r w:rsidRPr="00976D2C">
        <w:tab/>
      </w:r>
      <w:r w:rsidRPr="00976D2C">
        <w:tab/>
        <w:t>Connection</w:t>
      </w:r>
      <w:r w:rsidRPr="00976D2C">
        <w:tab/>
        <w:t>ID</w:t>
      </w:r>
      <w:r w:rsidRPr="00976D2C">
        <w:tab/>
      </w:r>
      <w:r w:rsidRPr="00976D2C">
        <w:tab/>
      </w:r>
      <w:r w:rsidRPr="00976D2C">
        <w:tab/>
      </w:r>
      <w:r w:rsidRPr="00976D2C">
        <w:tab/>
      </w:r>
      <w:r w:rsidRPr="00976D2C">
        <w:tab/>
      </w:r>
      <w:r w:rsidRPr="00976D2C">
        <w:tab/>
      </w:r>
      <w:r w:rsidRPr="00976D2C">
        <w:tab/>
      </w:r>
      <w:r w:rsidRPr="00976D2C">
        <w:tab/>
        <w:t>:</w:t>
      </w:r>
      <w:r w:rsidRPr="00976D2C">
        <w:tab/>
        <w:t>3</w:t>
      </w:r>
    </w:p>
    <w:p w14:paraId="53A87331" w14:textId="77777777" w:rsidR="00976D2C" w:rsidRPr="00976D2C" w:rsidRDefault="00976D2C" w:rsidP="00A23D28">
      <w:pPr>
        <w:pStyle w:val="2f2"/>
        <w:spacing w:before="312" w:after="312"/>
      </w:pPr>
      <w:r w:rsidRPr="00976D2C">
        <w:tab/>
      </w:r>
      <w:r w:rsidRPr="00976D2C">
        <w:tab/>
      </w:r>
      <w:r w:rsidRPr="00976D2C">
        <w:tab/>
      </w:r>
      <w:r w:rsidRPr="00976D2C">
        <w:tab/>
        <w:t>Encapsulation</w:t>
      </w:r>
      <w:r w:rsidRPr="00976D2C">
        <w:tab/>
        <w:t>mode</w:t>
      </w:r>
      <w:r w:rsidRPr="00976D2C">
        <w:tab/>
      </w:r>
      <w:r w:rsidRPr="00976D2C">
        <w:tab/>
      </w:r>
      <w:r w:rsidRPr="00976D2C">
        <w:tab/>
        <w:t>:</w:t>
      </w:r>
      <w:r w:rsidRPr="00976D2C">
        <w:tab/>
        <w:t>Tunnel</w:t>
      </w:r>
    </w:p>
    <w:p w14:paraId="0057F9B1" w14:textId="77777777" w:rsidR="00976D2C" w:rsidRPr="00976D2C" w:rsidRDefault="00976D2C" w:rsidP="00A23D28">
      <w:pPr>
        <w:pStyle w:val="2f2"/>
        <w:spacing w:before="312" w:after="312"/>
      </w:pPr>
      <w:r w:rsidRPr="00976D2C">
        <w:tab/>
      </w:r>
      <w:r w:rsidRPr="00976D2C">
        <w:tab/>
      </w:r>
      <w:r w:rsidRPr="00976D2C">
        <w:tab/>
      </w:r>
      <w:r w:rsidRPr="00976D2C">
        <w:tab/>
        <w:t>Tunnel</w:t>
      </w:r>
      <w:r w:rsidRPr="00976D2C">
        <w:tab/>
        <w:t>local</w:t>
      </w:r>
      <w:r w:rsidRPr="00976D2C">
        <w:tab/>
      </w:r>
      <w:r w:rsidRPr="00976D2C">
        <w:tab/>
      </w:r>
      <w:r w:rsidRPr="00976D2C">
        <w:tab/>
      </w:r>
      <w:r w:rsidRPr="00976D2C">
        <w:tab/>
      </w:r>
      <w:r w:rsidRPr="00976D2C">
        <w:tab/>
      </w:r>
      <w:r w:rsidRPr="00976D2C">
        <w:tab/>
      </w:r>
      <w:r w:rsidRPr="00976D2C">
        <w:tab/>
      </w:r>
      <w:r w:rsidRPr="00976D2C">
        <w:tab/>
      </w:r>
      <w:r w:rsidRPr="00976D2C">
        <w:tab/>
      </w:r>
      <w:r w:rsidRPr="00976D2C">
        <w:tab/>
        <w:t>:</w:t>
      </w:r>
      <w:r w:rsidRPr="00976D2C">
        <w:tab/>
        <w:t>67.0.0.1</w:t>
      </w:r>
    </w:p>
    <w:p w14:paraId="4A12BB70" w14:textId="77777777" w:rsidR="00976D2C" w:rsidRPr="00976D2C" w:rsidRDefault="00976D2C" w:rsidP="00A23D28">
      <w:pPr>
        <w:pStyle w:val="2f2"/>
        <w:spacing w:before="312" w:after="312"/>
      </w:pPr>
      <w:r w:rsidRPr="00976D2C">
        <w:tab/>
      </w:r>
      <w:r w:rsidRPr="00976D2C">
        <w:tab/>
      </w:r>
      <w:r w:rsidRPr="00976D2C">
        <w:tab/>
      </w:r>
      <w:r w:rsidRPr="00976D2C">
        <w:tab/>
        <w:t>Tunnel</w:t>
      </w:r>
      <w:r w:rsidRPr="00976D2C">
        <w:tab/>
        <w:t>remote</w:t>
      </w:r>
      <w:r w:rsidRPr="00976D2C">
        <w:tab/>
      </w:r>
      <w:r w:rsidRPr="00976D2C">
        <w:tab/>
      </w:r>
      <w:r w:rsidRPr="00976D2C">
        <w:tab/>
      </w:r>
      <w:r w:rsidRPr="00976D2C">
        <w:tab/>
      </w:r>
      <w:r w:rsidRPr="00976D2C">
        <w:tab/>
      </w:r>
      <w:r w:rsidRPr="00976D2C">
        <w:tab/>
      </w:r>
      <w:r w:rsidRPr="00976D2C">
        <w:tab/>
      </w:r>
      <w:r w:rsidRPr="00976D2C">
        <w:tab/>
        <w:t>:</w:t>
      </w:r>
      <w:r w:rsidRPr="00976D2C">
        <w:tab/>
        <w:t>67.0.0.2</w:t>
      </w:r>
    </w:p>
    <w:p w14:paraId="4BADA41C" w14:textId="19C40299" w:rsidR="00976D2C" w:rsidRPr="002A330B" w:rsidRDefault="00976D2C" w:rsidP="00A23D28">
      <w:pPr>
        <w:pStyle w:val="2f2"/>
        <w:spacing w:before="312" w:after="312"/>
        <w:rPr>
          <w:color w:val="C7000B"/>
        </w:rPr>
      </w:pPr>
      <w:r w:rsidRPr="002A330B">
        <w:rPr>
          <w:color w:val="C7000B"/>
        </w:rPr>
        <w:tab/>
      </w:r>
      <w:r w:rsidRPr="002A330B">
        <w:rPr>
          <w:color w:val="C7000B"/>
        </w:rPr>
        <w:tab/>
      </w:r>
      <w:r w:rsidRPr="002A330B">
        <w:rPr>
          <w:color w:val="C7000B"/>
        </w:rPr>
        <w:tab/>
      </w:r>
      <w:r w:rsidRPr="002A330B">
        <w:rPr>
          <w:color w:val="C7000B"/>
        </w:rPr>
        <w:tab/>
        <w:t>Flow</w:t>
      </w:r>
      <w:r w:rsidRPr="002A330B">
        <w:rPr>
          <w:color w:val="C7000B"/>
        </w:rPr>
        <w:tab/>
      </w:r>
      <w:r w:rsidR="00DA0E6B" w:rsidRPr="002A330B">
        <w:rPr>
          <w:color w:val="C7000B"/>
        </w:rPr>
        <w:t xml:space="preserve"> </w:t>
      </w:r>
      <w:r w:rsidRPr="002A330B">
        <w:rPr>
          <w:color w:val="C7000B"/>
        </w:rPr>
        <w:t>source</w:t>
      </w:r>
      <w:r w:rsidRPr="002A330B">
        <w:rPr>
          <w:color w:val="C7000B"/>
        </w:rPr>
        <w:tab/>
      </w:r>
      <w:r w:rsidRPr="002A330B">
        <w:rPr>
          <w:color w:val="C7000B"/>
        </w:rPr>
        <w:tab/>
      </w:r>
      <w:r w:rsidRPr="002A330B">
        <w:rPr>
          <w:color w:val="C7000B"/>
        </w:rPr>
        <w:tab/>
      </w:r>
      <w:r w:rsidRPr="002A330B">
        <w:rPr>
          <w:color w:val="C7000B"/>
        </w:rPr>
        <w:tab/>
      </w:r>
      <w:r w:rsidRPr="002A330B">
        <w:rPr>
          <w:color w:val="C7000B"/>
        </w:rPr>
        <w:tab/>
      </w:r>
      <w:r w:rsidRPr="002A330B">
        <w:rPr>
          <w:color w:val="C7000B"/>
        </w:rPr>
        <w:tab/>
      </w:r>
      <w:r w:rsidRPr="002A330B">
        <w:rPr>
          <w:color w:val="C7000B"/>
        </w:rPr>
        <w:tab/>
      </w:r>
      <w:r w:rsidRPr="002A330B">
        <w:rPr>
          <w:color w:val="C7000B"/>
        </w:rPr>
        <w:tab/>
      </w:r>
      <w:r w:rsidRPr="002A330B">
        <w:rPr>
          <w:color w:val="C7000B"/>
        </w:rPr>
        <w:tab/>
      </w:r>
      <w:r w:rsidRPr="002A330B">
        <w:rPr>
          <w:color w:val="C7000B"/>
        </w:rPr>
        <w:tab/>
      </w:r>
      <w:r w:rsidRPr="002A330B">
        <w:rPr>
          <w:color w:val="C7000B"/>
        </w:rPr>
        <w:tab/>
        <w:t>:</w:t>
      </w:r>
      <w:r w:rsidRPr="002A330B">
        <w:rPr>
          <w:color w:val="C7000B"/>
        </w:rPr>
        <w:tab/>
        <w:t>172.16.1.1/255.255.255.255</w:t>
      </w:r>
      <w:r w:rsidRPr="002A330B">
        <w:rPr>
          <w:color w:val="C7000B"/>
        </w:rPr>
        <w:tab/>
        <w:t>0/0</w:t>
      </w:r>
    </w:p>
    <w:p w14:paraId="5F7DA807" w14:textId="0FA47570" w:rsidR="00976D2C" w:rsidRPr="002A330B" w:rsidRDefault="00976D2C" w:rsidP="00A23D28">
      <w:pPr>
        <w:pStyle w:val="2f2"/>
        <w:spacing w:before="312" w:after="312"/>
        <w:rPr>
          <w:color w:val="C7000B"/>
        </w:rPr>
      </w:pPr>
      <w:r w:rsidRPr="002A330B">
        <w:rPr>
          <w:color w:val="C7000B"/>
        </w:rPr>
        <w:tab/>
      </w:r>
      <w:r w:rsidRPr="002A330B">
        <w:rPr>
          <w:color w:val="C7000B"/>
        </w:rPr>
        <w:tab/>
      </w:r>
      <w:r w:rsidRPr="002A330B">
        <w:rPr>
          <w:color w:val="C7000B"/>
        </w:rPr>
        <w:tab/>
      </w:r>
      <w:r w:rsidRPr="002A330B">
        <w:rPr>
          <w:color w:val="C7000B"/>
        </w:rPr>
        <w:tab/>
        <w:t>Flow</w:t>
      </w:r>
      <w:r w:rsidRPr="002A330B">
        <w:rPr>
          <w:color w:val="C7000B"/>
        </w:rPr>
        <w:tab/>
      </w:r>
      <w:r w:rsidR="00DA0E6B" w:rsidRPr="002A330B">
        <w:rPr>
          <w:color w:val="C7000B"/>
        </w:rPr>
        <w:t xml:space="preserve"> </w:t>
      </w:r>
      <w:r w:rsidRPr="002A330B">
        <w:rPr>
          <w:color w:val="C7000B"/>
        </w:rPr>
        <w:t>destination</w:t>
      </w:r>
      <w:r w:rsidRPr="002A330B">
        <w:rPr>
          <w:color w:val="C7000B"/>
        </w:rPr>
        <w:tab/>
      </w:r>
      <w:r w:rsidRPr="002A330B">
        <w:rPr>
          <w:color w:val="C7000B"/>
        </w:rPr>
        <w:tab/>
      </w:r>
      <w:r w:rsidRPr="002A330B">
        <w:rPr>
          <w:color w:val="C7000B"/>
        </w:rPr>
        <w:tab/>
      </w:r>
      <w:r w:rsidRPr="002A330B">
        <w:rPr>
          <w:color w:val="C7000B"/>
        </w:rPr>
        <w:tab/>
      </w:r>
      <w:r w:rsidRPr="002A330B">
        <w:rPr>
          <w:color w:val="C7000B"/>
        </w:rPr>
        <w:tab/>
      </w:r>
      <w:r w:rsidRPr="002A330B">
        <w:rPr>
          <w:color w:val="C7000B"/>
        </w:rPr>
        <w:tab/>
        <w:t>:</w:t>
      </w:r>
      <w:r w:rsidRPr="002A330B">
        <w:rPr>
          <w:color w:val="C7000B"/>
        </w:rPr>
        <w:tab/>
        <w:t>172.16.2.1/255.255.255.255</w:t>
      </w:r>
      <w:r w:rsidRPr="002A330B">
        <w:rPr>
          <w:color w:val="C7000B"/>
        </w:rPr>
        <w:tab/>
        <w:t>0/0</w:t>
      </w:r>
    </w:p>
    <w:p w14:paraId="72A3F6EC" w14:textId="77777777" w:rsidR="00976D2C" w:rsidRPr="00976D2C" w:rsidRDefault="00976D2C" w:rsidP="00A23D28">
      <w:pPr>
        <w:pStyle w:val="2f2"/>
        <w:spacing w:before="312" w:after="312"/>
      </w:pPr>
      <w:r w:rsidRPr="00976D2C">
        <w:tab/>
      </w:r>
      <w:r w:rsidRPr="00976D2C">
        <w:tab/>
      </w:r>
      <w:r w:rsidRPr="00976D2C">
        <w:tab/>
      </w:r>
      <w:r w:rsidRPr="00976D2C">
        <w:tab/>
        <w:t>Qos</w:t>
      </w:r>
      <w:r w:rsidRPr="00976D2C">
        <w:tab/>
        <w:t>pre-classify</w:t>
      </w:r>
      <w:r w:rsidRPr="00976D2C">
        <w:tab/>
      </w:r>
      <w:r w:rsidRPr="00976D2C">
        <w:tab/>
      </w:r>
      <w:r w:rsidRPr="00976D2C">
        <w:tab/>
      </w:r>
      <w:r w:rsidRPr="00976D2C">
        <w:tab/>
      </w:r>
      <w:r w:rsidRPr="00976D2C">
        <w:tab/>
      </w:r>
      <w:r w:rsidRPr="00976D2C">
        <w:tab/>
      </w:r>
      <w:r w:rsidRPr="00976D2C">
        <w:tab/>
        <w:t>:</w:t>
      </w:r>
      <w:r w:rsidRPr="00976D2C">
        <w:tab/>
        <w:t>Disable</w:t>
      </w:r>
    </w:p>
    <w:p w14:paraId="1744A888" w14:textId="77777777" w:rsidR="00976D2C" w:rsidRPr="00976D2C" w:rsidRDefault="00976D2C" w:rsidP="00A23D28">
      <w:pPr>
        <w:pStyle w:val="2f2"/>
        <w:spacing w:before="312" w:after="312"/>
      </w:pPr>
    </w:p>
    <w:p w14:paraId="4002395B" w14:textId="77777777" w:rsidR="00976D2C" w:rsidRPr="00976D2C" w:rsidRDefault="00976D2C" w:rsidP="00A23D28">
      <w:pPr>
        <w:pStyle w:val="2f2"/>
        <w:spacing w:before="312" w:after="312"/>
      </w:pPr>
      <w:r w:rsidRPr="00976D2C">
        <w:tab/>
      </w:r>
      <w:r w:rsidRPr="00976D2C">
        <w:tab/>
      </w:r>
      <w:r w:rsidRPr="00976D2C">
        <w:tab/>
      </w:r>
      <w:r w:rsidRPr="00976D2C">
        <w:tab/>
        <w:t>[Outbound</w:t>
      </w:r>
      <w:r w:rsidRPr="00976D2C">
        <w:tab/>
        <w:t>ESP</w:t>
      </w:r>
      <w:r w:rsidRPr="00976D2C">
        <w:tab/>
        <w:t>SAs]</w:t>
      </w:r>
      <w:r w:rsidRPr="00976D2C">
        <w:tab/>
      </w:r>
    </w:p>
    <w:p w14:paraId="305F2AA1" w14:textId="77777777" w:rsidR="00976D2C" w:rsidRPr="00976D2C" w:rsidRDefault="00976D2C" w:rsidP="00A23D28">
      <w:pPr>
        <w:pStyle w:val="2f2"/>
        <w:spacing w:before="312" w:after="312"/>
      </w:pPr>
      <w:r w:rsidRPr="00976D2C">
        <w:tab/>
      </w:r>
      <w:r w:rsidRPr="00976D2C">
        <w:tab/>
      </w:r>
      <w:r w:rsidRPr="00976D2C">
        <w:tab/>
      </w:r>
      <w:r w:rsidRPr="00976D2C">
        <w:tab/>
      </w:r>
      <w:r w:rsidRPr="00976D2C">
        <w:tab/>
      </w:r>
      <w:r w:rsidRPr="00976D2C">
        <w:tab/>
        <w:t>SPI:</w:t>
      </w:r>
      <w:r w:rsidRPr="00976D2C">
        <w:tab/>
        <w:t>3373058988</w:t>
      </w:r>
      <w:r w:rsidRPr="00976D2C">
        <w:tab/>
        <w:t>(0xc90ccbac)</w:t>
      </w:r>
    </w:p>
    <w:p w14:paraId="4DF342C5" w14:textId="77777777" w:rsidR="00976D2C" w:rsidRPr="00976D2C" w:rsidRDefault="00976D2C" w:rsidP="00A23D28">
      <w:pPr>
        <w:pStyle w:val="2f2"/>
        <w:spacing w:before="312" w:after="312"/>
      </w:pPr>
      <w:r w:rsidRPr="00976D2C">
        <w:tab/>
      </w:r>
      <w:r w:rsidRPr="00976D2C">
        <w:tab/>
      </w:r>
      <w:r w:rsidRPr="00976D2C">
        <w:tab/>
      </w:r>
      <w:r w:rsidRPr="00976D2C">
        <w:tab/>
      </w:r>
      <w:r w:rsidRPr="00976D2C">
        <w:tab/>
      </w:r>
      <w:r w:rsidRPr="00976D2C">
        <w:tab/>
        <w:t>Proposal:</w:t>
      </w:r>
      <w:r w:rsidRPr="00976D2C">
        <w:tab/>
        <w:t>ESP-ENCRYPT-3DES-192</w:t>
      </w:r>
      <w:r w:rsidRPr="00976D2C">
        <w:tab/>
        <w:t>ESP-AUTH-SHA1</w:t>
      </w:r>
    </w:p>
    <w:p w14:paraId="08556912" w14:textId="77777777" w:rsidR="00976D2C" w:rsidRPr="00976D2C" w:rsidRDefault="00976D2C" w:rsidP="00A23D28">
      <w:pPr>
        <w:pStyle w:val="2f2"/>
        <w:spacing w:before="312" w:after="312"/>
      </w:pPr>
      <w:r w:rsidRPr="00976D2C">
        <w:tab/>
      </w:r>
      <w:r w:rsidRPr="00976D2C">
        <w:tab/>
      </w:r>
      <w:r w:rsidRPr="00976D2C">
        <w:tab/>
      </w:r>
      <w:r w:rsidRPr="00976D2C">
        <w:tab/>
      </w:r>
      <w:r w:rsidRPr="00976D2C">
        <w:tab/>
      </w:r>
      <w:r w:rsidRPr="00976D2C">
        <w:tab/>
        <w:t>SA</w:t>
      </w:r>
      <w:r w:rsidRPr="00976D2C">
        <w:tab/>
        <w:t>remaining</w:t>
      </w:r>
      <w:r w:rsidRPr="00976D2C">
        <w:tab/>
        <w:t>key</w:t>
      </w:r>
      <w:r w:rsidRPr="00976D2C">
        <w:tab/>
        <w:t>duration</w:t>
      </w:r>
      <w:r w:rsidRPr="00976D2C">
        <w:tab/>
        <w:t>(bytes/sec):</w:t>
      </w:r>
      <w:r w:rsidRPr="00976D2C">
        <w:tab/>
        <w:t>0/1560</w:t>
      </w:r>
    </w:p>
    <w:p w14:paraId="4FAC816C" w14:textId="77777777" w:rsidR="00976D2C" w:rsidRPr="00976D2C" w:rsidRDefault="00976D2C" w:rsidP="00A23D28">
      <w:pPr>
        <w:pStyle w:val="2f2"/>
        <w:spacing w:before="312" w:after="312"/>
      </w:pPr>
      <w:r w:rsidRPr="00976D2C">
        <w:tab/>
      </w:r>
      <w:r w:rsidRPr="00976D2C">
        <w:tab/>
      </w:r>
      <w:r w:rsidRPr="00976D2C">
        <w:tab/>
      </w:r>
      <w:r w:rsidRPr="00976D2C">
        <w:tab/>
      </w:r>
      <w:r w:rsidRPr="00976D2C">
        <w:tab/>
      </w:r>
      <w:r w:rsidRPr="00976D2C">
        <w:tab/>
        <w:t>Max</w:t>
      </w:r>
      <w:r w:rsidRPr="00976D2C">
        <w:tab/>
        <w:t>sent</w:t>
      </w:r>
      <w:r w:rsidRPr="00976D2C">
        <w:tab/>
        <w:t>sequence-number:</w:t>
      </w:r>
      <w:r w:rsidRPr="00976D2C">
        <w:tab/>
        <w:t>0</w:t>
      </w:r>
    </w:p>
    <w:p w14:paraId="27EDFAAE" w14:textId="77777777" w:rsidR="00976D2C" w:rsidRPr="00976D2C" w:rsidRDefault="00976D2C" w:rsidP="00A23D28">
      <w:pPr>
        <w:pStyle w:val="2f2"/>
        <w:spacing w:before="312" w:after="312"/>
      </w:pPr>
      <w:r w:rsidRPr="00976D2C">
        <w:tab/>
      </w:r>
      <w:r w:rsidRPr="00976D2C">
        <w:tab/>
      </w:r>
      <w:r w:rsidRPr="00976D2C">
        <w:tab/>
      </w:r>
      <w:r w:rsidRPr="00976D2C">
        <w:tab/>
      </w:r>
      <w:r w:rsidRPr="00976D2C">
        <w:tab/>
      </w:r>
      <w:r w:rsidRPr="00976D2C">
        <w:tab/>
        <w:t>UDP</w:t>
      </w:r>
      <w:r w:rsidRPr="00976D2C">
        <w:tab/>
        <w:t>encapsulation</w:t>
      </w:r>
      <w:r w:rsidRPr="00976D2C">
        <w:tab/>
        <w:t>used</w:t>
      </w:r>
      <w:r w:rsidRPr="00976D2C">
        <w:tab/>
        <w:t>for</w:t>
      </w:r>
      <w:r w:rsidRPr="00976D2C">
        <w:tab/>
        <w:t>NAT</w:t>
      </w:r>
      <w:r w:rsidRPr="00976D2C">
        <w:tab/>
        <w:t>traversal:</w:t>
      </w:r>
      <w:r w:rsidRPr="00976D2C">
        <w:tab/>
        <w:t>N</w:t>
      </w:r>
    </w:p>
    <w:p w14:paraId="6FB6B502" w14:textId="77777777" w:rsidR="00976D2C" w:rsidRPr="00976D2C" w:rsidRDefault="00976D2C" w:rsidP="00A23D28">
      <w:pPr>
        <w:pStyle w:val="2f2"/>
        <w:spacing w:before="312" w:after="312"/>
      </w:pPr>
    </w:p>
    <w:p w14:paraId="4F4AF8B9" w14:textId="77777777" w:rsidR="00976D2C" w:rsidRPr="00976D2C" w:rsidRDefault="00976D2C" w:rsidP="00A23D28">
      <w:pPr>
        <w:pStyle w:val="2f2"/>
        <w:spacing w:before="312" w:after="312"/>
      </w:pPr>
      <w:r w:rsidRPr="00976D2C">
        <w:tab/>
      </w:r>
      <w:r w:rsidRPr="00976D2C">
        <w:tab/>
      </w:r>
      <w:r w:rsidRPr="00976D2C">
        <w:tab/>
      </w:r>
      <w:r w:rsidRPr="00976D2C">
        <w:tab/>
        <w:t>[Inbound</w:t>
      </w:r>
      <w:r w:rsidRPr="00976D2C">
        <w:tab/>
        <w:t>ESP</w:t>
      </w:r>
      <w:r w:rsidRPr="00976D2C">
        <w:tab/>
        <w:t>SAs]</w:t>
      </w:r>
      <w:r w:rsidRPr="00976D2C">
        <w:tab/>
      </w:r>
    </w:p>
    <w:p w14:paraId="0A34B9BC" w14:textId="77777777" w:rsidR="00976D2C" w:rsidRPr="00976D2C" w:rsidRDefault="00976D2C" w:rsidP="00A23D28">
      <w:pPr>
        <w:pStyle w:val="2f2"/>
        <w:spacing w:before="312" w:after="312"/>
      </w:pPr>
      <w:r w:rsidRPr="00976D2C">
        <w:tab/>
      </w:r>
      <w:r w:rsidRPr="00976D2C">
        <w:tab/>
      </w:r>
      <w:r w:rsidRPr="00976D2C">
        <w:tab/>
      </w:r>
      <w:r w:rsidRPr="00976D2C">
        <w:tab/>
      </w:r>
      <w:r w:rsidRPr="00976D2C">
        <w:tab/>
      </w:r>
      <w:r w:rsidRPr="00976D2C">
        <w:tab/>
        <w:t>SPI:</w:t>
      </w:r>
      <w:r w:rsidRPr="00976D2C">
        <w:tab/>
        <w:t>1399745699</w:t>
      </w:r>
      <w:r w:rsidRPr="00976D2C">
        <w:tab/>
        <w:t>(0x536e6ca3)</w:t>
      </w:r>
    </w:p>
    <w:p w14:paraId="23C623AF" w14:textId="77777777" w:rsidR="00976D2C" w:rsidRPr="00976D2C" w:rsidRDefault="00976D2C" w:rsidP="00A23D28">
      <w:pPr>
        <w:pStyle w:val="2f2"/>
        <w:spacing w:before="312" w:after="312"/>
      </w:pPr>
      <w:r w:rsidRPr="00976D2C">
        <w:tab/>
      </w:r>
      <w:r w:rsidRPr="00976D2C">
        <w:tab/>
      </w:r>
      <w:r w:rsidRPr="00976D2C">
        <w:tab/>
      </w:r>
      <w:r w:rsidRPr="00976D2C">
        <w:tab/>
      </w:r>
      <w:r w:rsidRPr="00976D2C">
        <w:tab/>
      </w:r>
      <w:r w:rsidRPr="00976D2C">
        <w:tab/>
        <w:t>Proposal:</w:t>
      </w:r>
      <w:r w:rsidRPr="00976D2C">
        <w:tab/>
        <w:t>ESP-ENCRYPT-3DES-192</w:t>
      </w:r>
      <w:r w:rsidRPr="00976D2C">
        <w:tab/>
        <w:t>ESP-AUTH-SHA1</w:t>
      </w:r>
    </w:p>
    <w:p w14:paraId="0353C7DF" w14:textId="77777777" w:rsidR="00976D2C" w:rsidRPr="00976D2C" w:rsidRDefault="00976D2C" w:rsidP="00A23D28">
      <w:pPr>
        <w:pStyle w:val="2f2"/>
        <w:spacing w:before="312" w:after="312"/>
      </w:pPr>
      <w:r w:rsidRPr="00976D2C">
        <w:tab/>
      </w:r>
      <w:r w:rsidRPr="00976D2C">
        <w:tab/>
      </w:r>
      <w:r w:rsidRPr="00976D2C">
        <w:tab/>
      </w:r>
      <w:r w:rsidRPr="00976D2C">
        <w:tab/>
      </w:r>
      <w:r w:rsidRPr="00976D2C">
        <w:tab/>
      </w:r>
      <w:r w:rsidRPr="00976D2C">
        <w:tab/>
        <w:t>SA</w:t>
      </w:r>
      <w:r w:rsidRPr="00976D2C">
        <w:tab/>
        <w:t>remaining</w:t>
      </w:r>
      <w:r w:rsidRPr="00976D2C">
        <w:tab/>
        <w:t>key</w:t>
      </w:r>
      <w:r w:rsidRPr="00976D2C">
        <w:tab/>
        <w:t>duration</w:t>
      </w:r>
      <w:r w:rsidRPr="00976D2C">
        <w:tab/>
        <w:t>(bytes/sec):</w:t>
      </w:r>
      <w:r w:rsidRPr="00976D2C">
        <w:tab/>
        <w:t>0/1560</w:t>
      </w:r>
    </w:p>
    <w:p w14:paraId="40275A94" w14:textId="77777777" w:rsidR="00976D2C" w:rsidRPr="00976D2C" w:rsidRDefault="00976D2C" w:rsidP="00A23D28">
      <w:pPr>
        <w:pStyle w:val="2f2"/>
        <w:spacing w:before="312" w:after="312"/>
      </w:pPr>
      <w:r w:rsidRPr="00976D2C">
        <w:tab/>
      </w:r>
      <w:r w:rsidRPr="00976D2C">
        <w:tab/>
      </w:r>
      <w:r w:rsidRPr="00976D2C">
        <w:tab/>
      </w:r>
      <w:r w:rsidRPr="00976D2C">
        <w:tab/>
      </w:r>
      <w:r w:rsidRPr="00976D2C">
        <w:tab/>
      </w:r>
      <w:r w:rsidRPr="00976D2C">
        <w:tab/>
        <w:t>Max</w:t>
      </w:r>
      <w:r w:rsidRPr="00976D2C">
        <w:tab/>
        <w:t>received</w:t>
      </w:r>
      <w:r w:rsidRPr="00976D2C">
        <w:tab/>
        <w:t>sequence-number:</w:t>
      </w:r>
      <w:r w:rsidRPr="00976D2C">
        <w:tab/>
        <w:t>0</w:t>
      </w:r>
    </w:p>
    <w:p w14:paraId="40CAABD2" w14:textId="77777777" w:rsidR="00976D2C" w:rsidRPr="00976D2C" w:rsidRDefault="00976D2C" w:rsidP="00A23D28">
      <w:pPr>
        <w:pStyle w:val="2f2"/>
        <w:spacing w:before="312" w:after="312"/>
      </w:pPr>
      <w:r w:rsidRPr="00976D2C">
        <w:tab/>
      </w:r>
      <w:r w:rsidRPr="00976D2C">
        <w:tab/>
      </w:r>
      <w:r w:rsidRPr="00976D2C">
        <w:tab/>
      </w:r>
      <w:r w:rsidRPr="00976D2C">
        <w:tab/>
      </w:r>
      <w:r w:rsidRPr="00976D2C">
        <w:tab/>
      </w:r>
      <w:r w:rsidRPr="00976D2C">
        <w:tab/>
        <w:t>Anti-replay</w:t>
      </w:r>
      <w:r w:rsidRPr="00976D2C">
        <w:tab/>
        <w:t>window</w:t>
      </w:r>
      <w:r w:rsidRPr="00976D2C">
        <w:tab/>
        <w:t>size:</w:t>
      </w:r>
      <w:r w:rsidRPr="00976D2C">
        <w:tab/>
      </w:r>
    </w:p>
    <w:p w14:paraId="3A2E6FC8" w14:textId="77777777" w:rsidR="00976D2C" w:rsidRPr="00976D2C" w:rsidRDefault="00976D2C" w:rsidP="00A23D28">
      <w:pPr>
        <w:pStyle w:val="2f2"/>
        <w:spacing w:before="312" w:after="312"/>
      </w:pPr>
      <w:r w:rsidRPr="00976D2C">
        <w:tab/>
      </w:r>
      <w:r w:rsidRPr="00976D2C">
        <w:tab/>
      </w:r>
      <w:r w:rsidRPr="00976D2C">
        <w:tab/>
      </w:r>
      <w:r w:rsidRPr="00976D2C">
        <w:tab/>
      </w:r>
      <w:r w:rsidRPr="00976D2C">
        <w:tab/>
      </w:r>
      <w:r w:rsidRPr="00976D2C">
        <w:tab/>
        <w:t>UDP</w:t>
      </w:r>
      <w:r w:rsidRPr="00976D2C">
        <w:tab/>
        <w:t>encapsulation</w:t>
      </w:r>
      <w:r w:rsidRPr="00976D2C">
        <w:tab/>
        <w:t>used</w:t>
      </w:r>
      <w:r w:rsidRPr="00976D2C">
        <w:tab/>
        <w:t>for</w:t>
      </w:r>
      <w:r w:rsidRPr="00976D2C">
        <w:tab/>
        <w:t>NAT</w:t>
      </w:r>
      <w:r w:rsidRPr="00976D2C">
        <w:tab/>
        <w:t>traversal:</w:t>
      </w:r>
      <w:r w:rsidRPr="00976D2C">
        <w:tab/>
        <w:t>N</w:t>
      </w:r>
    </w:p>
    <w:p w14:paraId="228312FD" w14:textId="77777777" w:rsidR="00976D2C" w:rsidRPr="00976D2C" w:rsidRDefault="00976D2C" w:rsidP="0038023D">
      <w:pPr>
        <w:pStyle w:val="1e"/>
      </w:pPr>
      <w:r w:rsidRPr="00976D2C">
        <w:t xml:space="preserve">The command output shows that the IPsec SA has been established. The outbound SPI is 3373058988 and the inbound SPI is 1399745699. </w:t>
      </w:r>
    </w:p>
    <w:p w14:paraId="197C4AC1" w14:textId="77777777" w:rsidR="00976D2C" w:rsidRPr="00976D2C" w:rsidRDefault="00976D2C" w:rsidP="0038023D">
      <w:pPr>
        <w:pStyle w:val="1e"/>
      </w:pPr>
      <w:r w:rsidRPr="00976D2C">
        <w:t xml:space="preserve">When AR1 transmits data to AR2 through the IPsec VPN, the ESP packet carries the outbound SPI (that is, 3373058988). When AR2 transmits data to AR1 through the IPsec VPN, the ESP packet carries the inbound SPI (that is, 1399745699). </w:t>
      </w:r>
    </w:p>
    <w:p w14:paraId="504C9598" w14:textId="77777777" w:rsidR="00976D2C" w:rsidRPr="00976D2C" w:rsidRDefault="00976D2C" w:rsidP="0038023D">
      <w:pPr>
        <w:pStyle w:val="1e"/>
      </w:pPr>
      <w:r w:rsidRPr="00976D2C">
        <w:t>Based on the SPI in a packet, IPsec can determine the SA to which the packet belongs and decapsulate the packet accordingly.</w:t>
      </w:r>
    </w:p>
    <w:p w14:paraId="2513CD00" w14:textId="77777777" w:rsidR="00976D2C" w:rsidRPr="00976D2C" w:rsidRDefault="00976D2C" w:rsidP="0038023D">
      <w:pPr>
        <w:pStyle w:val="1e"/>
      </w:pPr>
      <w:r w:rsidRPr="00976D2C">
        <w:t>----</w:t>
      </w:r>
      <w:r w:rsidRPr="00A23D28">
        <w:rPr>
          <w:b/>
        </w:rPr>
        <w:t>End</w:t>
      </w:r>
    </w:p>
    <w:p w14:paraId="03AC383E" w14:textId="35084807" w:rsidR="00976D2C" w:rsidRPr="00976D2C" w:rsidRDefault="00976D2C" w:rsidP="00A23D28">
      <w:pPr>
        <w:pStyle w:val="2"/>
      </w:pPr>
      <w:bookmarkStart w:id="108" w:name="_Toc60066233"/>
      <w:bookmarkStart w:id="109" w:name="_Toc60607016"/>
      <w:bookmarkStart w:id="110" w:name="_Toc62638039"/>
      <w:r w:rsidRPr="00976D2C">
        <w:t>Configuration Reference</w:t>
      </w:r>
      <w:bookmarkEnd w:id="108"/>
      <w:bookmarkEnd w:id="109"/>
      <w:bookmarkEnd w:id="110"/>
    </w:p>
    <w:p w14:paraId="00F661B1" w14:textId="77777777" w:rsidR="00976D2C" w:rsidRPr="00976D2C" w:rsidRDefault="00976D2C" w:rsidP="00804F8D">
      <w:pPr>
        <w:pStyle w:val="3"/>
      </w:pPr>
      <w:bookmarkStart w:id="111" w:name="_Toc60066234"/>
      <w:bookmarkStart w:id="112" w:name="_Toc60607017"/>
      <w:bookmarkStart w:id="113" w:name="_Toc62638040"/>
      <w:r w:rsidRPr="00976D2C">
        <w:t>Configurations of AR1</w:t>
      </w:r>
      <w:bookmarkEnd w:id="111"/>
      <w:bookmarkEnd w:id="112"/>
      <w:bookmarkEnd w:id="113"/>
    </w:p>
    <w:p w14:paraId="070E7B80" w14:textId="77777777" w:rsidR="00976D2C" w:rsidRPr="00976D2C" w:rsidRDefault="00976D2C" w:rsidP="00A23D28">
      <w:pPr>
        <w:pStyle w:val="2f2"/>
        <w:spacing w:before="312" w:after="312"/>
      </w:pPr>
      <w:r w:rsidRPr="00976D2C">
        <w:t>#</w:t>
      </w:r>
    </w:p>
    <w:p w14:paraId="51A499D1" w14:textId="77777777" w:rsidR="00976D2C" w:rsidRPr="00976D2C" w:rsidRDefault="00976D2C" w:rsidP="00A23D28">
      <w:pPr>
        <w:pStyle w:val="2f2"/>
        <w:spacing w:before="312" w:after="312"/>
      </w:pPr>
      <w:r w:rsidRPr="00976D2C">
        <w:t>sysname AR1</w:t>
      </w:r>
    </w:p>
    <w:p w14:paraId="32ADD4BC" w14:textId="77777777" w:rsidR="00976D2C" w:rsidRPr="00976D2C" w:rsidRDefault="00976D2C" w:rsidP="00A23D28">
      <w:pPr>
        <w:pStyle w:val="2f2"/>
        <w:spacing w:before="312" w:after="312"/>
      </w:pPr>
      <w:r w:rsidRPr="00976D2C">
        <w:t>#</w:t>
      </w:r>
    </w:p>
    <w:p w14:paraId="51C6FE5F" w14:textId="77777777" w:rsidR="00976D2C" w:rsidRPr="00976D2C" w:rsidRDefault="00976D2C" w:rsidP="00A23D28">
      <w:pPr>
        <w:pStyle w:val="2f2"/>
        <w:spacing w:before="312" w:after="312"/>
      </w:pPr>
      <w:r w:rsidRPr="00976D2C">
        <w:t>acl number 3001</w:t>
      </w:r>
    </w:p>
    <w:p w14:paraId="5A1966B1" w14:textId="77777777" w:rsidR="00976D2C" w:rsidRPr="00976D2C" w:rsidRDefault="00976D2C" w:rsidP="00A23D28">
      <w:pPr>
        <w:pStyle w:val="2f2"/>
        <w:spacing w:before="312" w:after="312"/>
      </w:pPr>
      <w:r w:rsidRPr="00976D2C">
        <w:t xml:space="preserve"> rule 1 permit ip source 172.16.1.0 0.0.0.255 destination 172.16.2.0 0.0.0.255</w:t>
      </w:r>
    </w:p>
    <w:p w14:paraId="1B856886" w14:textId="77777777" w:rsidR="00976D2C" w:rsidRPr="00976D2C" w:rsidRDefault="00976D2C" w:rsidP="00A23D28">
      <w:pPr>
        <w:pStyle w:val="2f2"/>
        <w:spacing w:before="312" w:after="312"/>
      </w:pPr>
      <w:r w:rsidRPr="00976D2C">
        <w:t>#</w:t>
      </w:r>
    </w:p>
    <w:p w14:paraId="68079673" w14:textId="77777777" w:rsidR="00976D2C" w:rsidRPr="00976D2C" w:rsidRDefault="00976D2C" w:rsidP="00A23D28">
      <w:pPr>
        <w:pStyle w:val="2f2"/>
        <w:spacing w:before="312" w:after="312"/>
      </w:pPr>
      <w:r w:rsidRPr="00976D2C">
        <w:t>ipsec proposal 1</w:t>
      </w:r>
    </w:p>
    <w:p w14:paraId="06239558" w14:textId="77777777" w:rsidR="00976D2C" w:rsidRPr="00976D2C" w:rsidRDefault="00976D2C" w:rsidP="00A23D28">
      <w:pPr>
        <w:pStyle w:val="2f2"/>
        <w:spacing w:before="312" w:after="312"/>
      </w:pPr>
      <w:r w:rsidRPr="00976D2C">
        <w:t xml:space="preserve"> esp authentication-algorithm sha1</w:t>
      </w:r>
    </w:p>
    <w:p w14:paraId="1E250319" w14:textId="77777777" w:rsidR="00976D2C" w:rsidRPr="00976D2C" w:rsidRDefault="00976D2C" w:rsidP="00A23D28">
      <w:pPr>
        <w:pStyle w:val="2f2"/>
        <w:spacing w:before="312" w:after="312"/>
      </w:pPr>
      <w:r w:rsidRPr="00976D2C">
        <w:t xml:space="preserve"> esp encryption-algorithm 3des</w:t>
      </w:r>
    </w:p>
    <w:p w14:paraId="0CF49D6B" w14:textId="77777777" w:rsidR="00976D2C" w:rsidRPr="00976D2C" w:rsidRDefault="00976D2C" w:rsidP="00A23D28">
      <w:pPr>
        <w:pStyle w:val="2f2"/>
        <w:spacing w:before="312" w:after="312"/>
      </w:pPr>
      <w:r w:rsidRPr="00976D2C">
        <w:t>#</w:t>
      </w:r>
    </w:p>
    <w:p w14:paraId="1F47C25A" w14:textId="77777777" w:rsidR="00976D2C" w:rsidRPr="00976D2C" w:rsidRDefault="00976D2C" w:rsidP="00A23D28">
      <w:pPr>
        <w:pStyle w:val="2f2"/>
        <w:spacing w:before="312" w:after="312"/>
      </w:pPr>
      <w:r w:rsidRPr="00976D2C">
        <w:t>ike proposal 1</w:t>
      </w:r>
    </w:p>
    <w:p w14:paraId="1EF7BE2E" w14:textId="77777777" w:rsidR="00976D2C" w:rsidRPr="00976D2C" w:rsidRDefault="00976D2C" w:rsidP="00A23D28">
      <w:pPr>
        <w:pStyle w:val="2f2"/>
        <w:spacing w:before="312" w:after="312"/>
      </w:pPr>
      <w:r w:rsidRPr="00976D2C">
        <w:t xml:space="preserve"> encryption-algorithm 3des-cbc</w:t>
      </w:r>
    </w:p>
    <w:p w14:paraId="2147A921" w14:textId="77777777" w:rsidR="00976D2C" w:rsidRPr="00976D2C" w:rsidRDefault="00976D2C" w:rsidP="00A23D28">
      <w:pPr>
        <w:pStyle w:val="2f2"/>
        <w:spacing w:before="312" w:after="312"/>
      </w:pPr>
      <w:r w:rsidRPr="00976D2C">
        <w:t xml:space="preserve"> authentication-algorithm md5</w:t>
      </w:r>
    </w:p>
    <w:p w14:paraId="5530163A" w14:textId="77777777" w:rsidR="00976D2C" w:rsidRPr="00976D2C" w:rsidRDefault="00976D2C" w:rsidP="00A23D28">
      <w:pPr>
        <w:pStyle w:val="2f2"/>
        <w:spacing w:before="312" w:after="312"/>
      </w:pPr>
      <w:r w:rsidRPr="00976D2C">
        <w:t>#</w:t>
      </w:r>
    </w:p>
    <w:p w14:paraId="30D19499" w14:textId="77777777" w:rsidR="00976D2C" w:rsidRPr="00976D2C" w:rsidRDefault="00976D2C" w:rsidP="00A23D28">
      <w:pPr>
        <w:pStyle w:val="2f2"/>
        <w:spacing w:before="312" w:after="312"/>
      </w:pPr>
      <w:r w:rsidRPr="00976D2C">
        <w:t xml:space="preserve">ike peer 1 </w:t>
      </w:r>
    </w:p>
    <w:p w14:paraId="733E9024" w14:textId="77777777" w:rsidR="00976D2C" w:rsidRPr="00976D2C" w:rsidRDefault="00976D2C" w:rsidP="00A23D28">
      <w:pPr>
        <w:pStyle w:val="2f2"/>
        <w:spacing w:before="312" w:after="312"/>
      </w:pPr>
      <w:r w:rsidRPr="00976D2C">
        <w:t xml:space="preserve"> pre-shared-key cipher 1f$A=6KZy$7S230wKjSG~.2#</w:t>
      </w:r>
    </w:p>
    <w:p w14:paraId="422C97C2" w14:textId="77777777" w:rsidR="00976D2C" w:rsidRPr="00976D2C" w:rsidRDefault="00976D2C" w:rsidP="00A23D28">
      <w:pPr>
        <w:pStyle w:val="2f2"/>
        <w:spacing w:before="312" w:after="312"/>
      </w:pPr>
      <w:r w:rsidRPr="00976D2C">
        <w:t xml:space="preserve"> ike-proposal 1</w:t>
      </w:r>
    </w:p>
    <w:p w14:paraId="43C6CFDC" w14:textId="77777777" w:rsidR="00976D2C" w:rsidRPr="00976D2C" w:rsidRDefault="00976D2C" w:rsidP="00A23D28">
      <w:pPr>
        <w:pStyle w:val="2f2"/>
        <w:spacing w:before="312" w:after="312"/>
      </w:pPr>
      <w:r w:rsidRPr="00976D2C">
        <w:t xml:space="preserve"> remote-address 67.0.0.2</w:t>
      </w:r>
    </w:p>
    <w:p w14:paraId="3D20F15B" w14:textId="77777777" w:rsidR="00976D2C" w:rsidRPr="00976D2C" w:rsidRDefault="00976D2C" w:rsidP="00A23D28">
      <w:pPr>
        <w:pStyle w:val="2f2"/>
        <w:spacing w:before="312" w:after="312"/>
      </w:pPr>
      <w:r w:rsidRPr="00976D2C">
        <w:t>#</w:t>
      </w:r>
    </w:p>
    <w:p w14:paraId="33D80002" w14:textId="77777777" w:rsidR="00976D2C" w:rsidRPr="00976D2C" w:rsidRDefault="00976D2C" w:rsidP="00A23D28">
      <w:pPr>
        <w:pStyle w:val="2f2"/>
        <w:spacing w:before="312" w:after="312"/>
      </w:pPr>
      <w:r w:rsidRPr="00976D2C">
        <w:t>ipsec policy 1 10 isakmp</w:t>
      </w:r>
    </w:p>
    <w:p w14:paraId="00851F4D" w14:textId="77777777" w:rsidR="00976D2C" w:rsidRPr="00976D2C" w:rsidRDefault="00976D2C" w:rsidP="00A23D28">
      <w:pPr>
        <w:pStyle w:val="2f2"/>
        <w:spacing w:before="312" w:after="312"/>
      </w:pPr>
      <w:r w:rsidRPr="00976D2C">
        <w:t xml:space="preserve"> security acl 3001</w:t>
      </w:r>
    </w:p>
    <w:p w14:paraId="0E0E86E5" w14:textId="77777777" w:rsidR="00976D2C" w:rsidRPr="00976D2C" w:rsidRDefault="00976D2C" w:rsidP="00A23D28">
      <w:pPr>
        <w:pStyle w:val="2f2"/>
        <w:spacing w:before="312" w:after="312"/>
      </w:pPr>
      <w:r w:rsidRPr="00976D2C">
        <w:t xml:space="preserve"> ike-peer 1</w:t>
      </w:r>
    </w:p>
    <w:p w14:paraId="5E59C254" w14:textId="77777777" w:rsidR="00976D2C" w:rsidRPr="00976D2C" w:rsidRDefault="00976D2C" w:rsidP="00A23D28">
      <w:pPr>
        <w:pStyle w:val="2f2"/>
        <w:spacing w:before="312" w:after="312"/>
      </w:pPr>
      <w:r w:rsidRPr="00976D2C">
        <w:t xml:space="preserve"> proposal 1</w:t>
      </w:r>
    </w:p>
    <w:p w14:paraId="3480EC44" w14:textId="77777777" w:rsidR="00976D2C" w:rsidRPr="00976D2C" w:rsidRDefault="00976D2C" w:rsidP="00A23D28">
      <w:pPr>
        <w:pStyle w:val="2f2"/>
        <w:spacing w:before="312" w:after="312"/>
      </w:pPr>
      <w:r w:rsidRPr="00976D2C">
        <w:t>#</w:t>
      </w:r>
    </w:p>
    <w:p w14:paraId="50F4C378" w14:textId="77777777" w:rsidR="00976D2C" w:rsidRPr="00976D2C" w:rsidRDefault="00976D2C" w:rsidP="00A23D28">
      <w:pPr>
        <w:pStyle w:val="2f2"/>
        <w:spacing w:before="312" w:after="312"/>
      </w:pPr>
      <w:r w:rsidRPr="00976D2C">
        <w:t>interface GigabitEthernet0/0/0</w:t>
      </w:r>
    </w:p>
    <w:p w14:paraId="58FBB978" w14:textId="77777777" w:rsidR="00976D2C" w:rsidRPr="00976D2C" w:rsidRDefault="00976D2C" w:rsidP="00A23D28">
      <w:pPr>
        <w:pStyle w:val="2f2"/>
        <w:spacing w:before="312" w:after="312"/>
      </w:pPr>
      <w:r w:rsidRPr="00976D2C">
        <w:t xml:space="preserve"> ip address 67.0.0.1 255.255.255.0</w:t>
      </w:r>
    </w:p>
    <w:p w14:paraId="4C07197E" w14:textId="77777777" w:rsidR="00976D2C" w:rsidRPr="00976D2C" w:rsidRDefault="00976D2C" w:rsidP="00A23D28">
      <w:pPr>
        <w:pStyle w:val="2f2"/>
        <w:spacing w:before="312" w:after="312"/>
      </w:pPr>
      <w:r w:rsidRPr="00976D2C">
        <w:t xml:space="preserve"> ipsec policy 1</w:t>
      </w:r>
    </w:p>
    <w:p w14:paraId="4769DC00" w14:textId="77777777" w:rsidR="00976D2C" w:rsidRPr="00976D2C" w:rsidRDefault="00976D2C" w:rsidP="00A23D28">
      <w:pPr>
        <w:pStyle w:val="2f2"/>
        <w:spacing w:before="312" w:after="312"/>
      </w:pPr>
      <w:r w:rsidRPr="00976D2C">
        <w:t>#</w:t>
      </w:r>
    </w:p>
    <w:p w14:paraId="4329D50D" w14:textId="77777777" w:rsidR="00976D2C" w:rsidRPr="00976D2C" w:rsidRDefault="00976D2C" w:rsidP="00A23D28">
      <w:pPr>
        <w:pStyle w:val="2f2"/>
        <w:spacing w:before="312" w:after="312"/>
      </w:pPr>
      <w:r w:rsidRPr="00976D2C">
        <w:t>interface LoopBack0</w:t>
      </w:r>
    </w:p>
    <w:p w14:paraId="36DF2086" w14:textId="77777777" w:rsidR="00976D2C" w:rsidRPr="00976D2C" w:rsidRDefault="00976D2C" w:rsidP="00A23D28">
      <w:pPr>
        <w:pStyle w:val="2f2"/>
        <w:spacing w:before="312" w:after="312"/>
      </w:pPr>
      <w:r w:rsidRPr="00976D2C">
        <w:t xml:space="preserve"> ip address 172.16.1.1 255.255.255.255</w:t>
      </w:r>
    </w:p>
    <w:p w14:paraId="28EF957D" w14:textId="77777777" w:rsidR="00976D2C" w:rsidRPr="00976D2C" w:rsidRDefault="00976D2C" w:rsidP="00A23D28">
      <w:pPr>
        <w:pStyle w:val="2f2"/>
        <w:spacing w:before="312" w:after="312"/>
      </w:pPr>
      <w:r w:rsidRPr="00976D2C">
        <w:t>#</w:t>
      </w:r>
    </w:p>
    <w:p w14:paraId="0A46A9F7" w14:textId="77777777" w:rsidR="00976D2C" w:rsidRPr="00976D2C" w:rsidRDefault="00976D2C" w:rsidP="00A23D28">
      <w:pPr>
        <w:pStyle w:val="2f2"/>
        <w:spacing w:before="312" w:after="312"/>
      </w:pPr>
      <w:r w:rsidRPr="00976D2C">
        <w:t>ip route-static 172.16.2.0 24 67.0.0.2</w:t>
      </w:r>
    </w:p>
    <w:p w14:paraId="53F31C21" w14:textId="77777777" w:rsidR="00976D2C" w:rsidRPr="00976D2C" w:rsidRDefault="00976D2C" w:rsidP="00A23D28">
      <w:pPr>
        <w:pStyle w:val="2f2"/>
        <w:spacing w:before="312" w:after="312"/>
      </w:pPr>
      <w:r w:rsidRPr="00976D2C">
        <w:t>#</w:t>
      </w:r>
    </w:p>
    <w:p w14:paraId="61CD6998" w14:textId="77777777" w:rsidR="00976D2C" w:rsidRPr="00976D2C" w:rsidRDefault="00976D2C" w:rsidP="00A23D28">
      <w:pPr>
        <w:pStyle w:val="2f2"/>
        <w:spacing w:before="312" w:after="312"/>
      </w:pPr>
      <w:r w:rsidRPr="00976D2C">
        <w:t>return</w:t>
      </w:r>
    </w:p>
    <w:p w14:paraId="2058E06F" w14:textId="52336C63" w:rsidR="00976D2C" w:rsidRPr="00976D2C" w:rsidRDefault="00976D2C" w:rsidP="00804F8D">
      <w:pPr>
        <w:pStyle w:val="3"/>
      </w:pPr>
      <w:bookmarkStart w:id="114" w:name="_Toc60066236"/>
      <w:bookmarkStart w:id="115" w:name="_Toc60607019"/>
      <w:bookmarkStart w:id="116" w:name="_Toc62638041"/>
      <w:r w:rsidRPr="00976D2C">
        <w:t>Configuration of AR2</w:t>
      </w:r>
      <w:bookmarkEnd w:id="114"/>
      <w:bookmarkEnd w:id="115"/>
      <w:bookmarkEnd w:id="116"/>
    </w:p>
    <w:p w14:paraId="0CA6D19A" w14:textId="77777777" w:rsidR="00976D2C" w:rsidRPr="00976D2C" w:rsidRDefault="00976D2C" w:rsidP="00A23D28">
      <w:pPr>
        <w:pStyle w:val="2f2"/>
        <w:spacing w:before="312" w:after="312"/>
        <w:rPr>
          <w:lang w:eastAsia="en-US"/>
        </w:rPr>
      </w:pPr>
      <w:r w:rsidRPr="00976D2C">
        <w:rPr>
          <w:lang w:eastAsia="en-US"/>
        </w:rPr>
        <w:t>sysname AR2</w:t>
      </w:r>
    </w:p>
    <w:p w14:paraId="76C3BB29" w14:textId="77777777" w:rsidR="00976D2C" w:rsidRPr="00976D2C" w:rsidRDefault="00976D2C" w:rsidP="00A23D28">
      <w:pPr>
        <w:pStyle w:val="2f2"/>
        <w:spacing w:before="312" w:after="312"/>
        <w:rPr>
          <w:lang w:eastAsia="en-US"/>
        </w:rPr>
      </w:pPr>
      <w:r w:rsidRPr="00976D2C">
        <w:rPr>
          <w:lang w:eastAsia="en-US"/>
        </w:rPr>
        <w:t>#</w:t>
      </w:r>
    </w:p>
    <w:p w14:paraId="4DF01944" w14:textId="77777777" w:rsidR="00976D2C" w:rsidRPr="00976D2C" w:rsidRDefault="00976D2C" w:rsidP="00A23D28">
      <w:pPr>
        <w:pStyle w:val="2f2"/>
        <w:spacing w:before="312" w:after="312"/>
        <w:rPr>
          <w:lang w:eastAsia="en-US"/>
        </w:rPr>
      </w:pPr>
      <w:r w:rsidRPr="00976D2C">
        <w:rPr>
          <w:lang w:eastAsia="en-US"/>
        </w:rPr>
        <w:t>acl number 3001</w:t>
      </w:r>
    </w:p>
    <w:p w14:paraId="0F062BD5" w14:textId="77777777" w:rsidR="00976D2C" w:rsidRPr="00976D2C" w:rsidRDefault="00976D2C" w:rsidP="00A23D28">
      <w:pPr>
        <w:pStyle w:val="2f2"/>
        <w:spacing w:before="312" w:after="312"/>
        <w:rPr>
          <w:lang w:eastAsia="en-US"/>
        </w:rPr>
      </w:pPr>
      <w:r w:rsidRPr="00976D2C">
        <w:rPr>
          <w:lang w:eastAsia="en-US"/>
        </w:rPr>
        <w:t xml:space="preserve"> rule 1 permit ip source 172.16.2.0 0.0.0.255 destination 172.16.1.0 0.0.0.255</w:t>
      </w:r>
    </w:p>
    <w:p w14:paraId="7ACC53F5" w14:textId="77777777" w:rsidR="00976D2C" w:rsidRPr="00976D2C" w:rsidRDefault="00976D2C" w:rsidP="00A23D28">
      <w:pPr>
        <w:pStyle w:val="2f2"/>
        <w:spacing w:before="312" w:after="312"/>
        <w:rPr>
          <w:lang w:eastAsia="en-US"/>
        </w:rPr>
      </w:pPr>
      <w:r w:rsidRPr="00976D2C">
        <w:rPr>
          <w:lang w:eastAsia="en-US"/>
        </w:rPr>
        <w:t>#</w:t>
      </w:r>
    </w:p>
    <w:p w14:paraId="0BBDC615" w14:textId="77777777" w:rsidR="00976D2C" w:rsidRPr="00976D2C" w:rsidRDefault="00976D2C" w:rsidP="00A23D28">
      <w:pPr>
        <w:pStyle w:val="2f2"/>
        <w:spacing w:before="312" w:after="312"/>
        <w:rPr>
          <w:lang w:eastAsia="en-US"/>
        </w:rPr>
      </w:pPr>
      <w:r w:rsidRPr="00976D2C">
        <w:rPr>
          <w:lang w:eastAsia="en-US"/>
        </w:rPr>
        <w:t>ipsec proposal 1</w:t>
      </w:r>
    </w:p>
    <w:p w14:paraId="0A64D2A6" w14:textId="77777777" w:rsidR="00976D2C" w:rsidRPr="00976D2C" w:rsidRDefault="00976D2C" w:rsidP="00A23D28">
      <w:pPr>
        <w:pStyle w:val="2f2"/>
        <w:spacing w:before="312" w:after="312"/>
        <w:rPr>
          <w:lang w:eastAsia="en-US"/>
        </w:rPr>
      </w:pPr>
      <w:r w:rsidRPr="00976D2C">
        <w:rPr>
          <w:lang w:eastAsia="en-US"/>
        </w:rPr>
        <w:t xml:space="preserve"> esp authentication-algorithm sha1</w:t>
      </w:r>
    </w:p>
    <w:p w14:paraId="58F1D490" w14:textId="77777777" w:rsidR="00976D2C" w:rsidRPr="00976D2C" w:rsidRDefault="00976D2C" w:rsidP="00A23D28">
      <w:pPr>
        <w:pStyle w:val="2f2"/>
        <w:spacing w:before="312" w:after="312"/>
        <w:rPr>
          <w:lang w:eastAsia="en-US"/>
        </w:rPr>
      </w:pPr>
      <w:r w:rsidRPr="00976D2C">
        <w:rPr>
          <w:lang w:eastAsia="en-US"/>
        </w:rPr>
        <w:t xml:space="preserve"> esp encryption-algorithm 3des</w:t>
      </w:r>
    </w:p>
    <w:p w14:paraId="5074833C" w14:textId="77777777" w:rsidR="00976D2C" w:rsidRPr="00976D2C" w:rsidRDefault="00976D2C" w:rsidP="00A23D28">
      <w:pPr>
        <w:pStyle w:val="2f2"/>
        <w:spacing w:before="312" w:after="312"/>
        <w:rPr>
          <w:lang w:eastAsia="en-US"/>
        </w:rPr>
      </w:pPr>
      <w:r w:rsidRPr="00976D2C">
        <w:rPr>
          <w:lang w:eastAsia="en-US"/>
        </w:rPr>
        <w:t>#</w:t>
      </w:r>
    </w:p>
    <w:p w14:paraId="20DB765B" w14:textId="77777777" w:rsidR="00976D2C" w:rsidRPr="00976D2C" w:rsidRDefault="00976D2C" w:rsidP="00A23D28">
      <w:pPr>
        <w:pStyle w:val="2f2"/>
        <w:spacing w:before="312" w:after="312"/>
        <w:rPr>
          <w:lang w:eastAsia="en-US"/>
        </w:rPr>
      </w:pPr>
      <w:r w:rsidRPr="00976D2C">
        <w:rPr>
          <w:lang w:eastAsia="en-US"/>
        </w:rPr>
        <w:t>ike proposal 1</w:t>
      </w:r>
    </w:p>
    <w:p w14:paraId="1E584792" w14:textId="77777777" w:rsidR="00976D2C" w:rsidRPr="00976D2C" w:rsidRDefault="00976D2C" w:rsidP="00A23D28">
      <w:pPr>
        <w:pStyle w:val="2f2"/>
        <w:spacing w:before="312" w:after="312"/>
        <w:rPr>
          <w:lang w:eastAsia="en-US"/>
        </w:rPr>
      </w:pPr>
      <w:r w:rsidRPr="00976D2C">
        <w:rPr>
          <w:lang w:eastAsia="en-US"/>
        </w:rPr>
        <w:t xml:space="preserve"> encryption-algorithm 3des-cbc</w:t>
      </w:r>
    </w:p>
    <w:p w14:paraId="3BBE5C98" w14:textId="77777777" w:rsidR="00976D2C" w:rsidRPr="00976D2C" w:rsidRDefault="00976D2C" w:rsidP="00A23D28">
      <w:pPr>
        <w:pStyle w:val="2f2"/>
        <w:spacing w:before="312" w:after="312"/>
        <w:rPr>
          <w:lang w:eastAsia="en-US"/>
        </w:rPr>
      </w:pPr>
      <w:r w:rsidRPr="00976D2C">
        <w:rPr>
          <w:lang w:eastAsia="en-US"/>
        </w:rPr>
        <w:t xml:space="preserve"> authentication-algorithm md5</w:t>
      </w:r>
    </w:p>
    <w:p w14:paraId="10F301AC" w14:textId="77777777" w:rsidR="00976D2C" w:rsidRPr="00976D2C" w:rsidRDefault="00976D2C" w:rsidP="00A23D28">
      <w:pPr>
        <w:pStyle w:val="2f2"/>
        <w:spacing w:before="312" w:after="312"/>
        <w:rPr>
          <w:lang w:eastAsia="en-US"/>
        </w:rPr>
      </w:pPr>
      <w:r w:rsidRPr="00976D2C">
        <w:rPr>
          <w:lang w:eastAsia="en-US"/>
        </w:rPr>
        <w:t>#</w:t>
      </w:r>
    </w:p>
    <w:p w14:paraId="5593DDC7" w14:textId="77777777" w:rsidR="00976D2C" w:rsidRPr="00976D2C" w:rsidRDefault="00976D2C" w:rsidP="00A23D28">
      <w:pPr>
        <w:pStyle w:val="2f2"/>
        <w:spacing w:before="312" w:after="312"/>
        <w:rPr>
          <w:lang w:eastAsia="en-US"/>
        </w:rPr>
      </w:pPr>
      <w:r w:rsidRPr="00976D2C">
        <w:rPr>
          <w:lang w:eastAsia="en-US"/>
        </w:rPr>
        <w:t xml:space="preserve">ike peer 1 </w:t>
      </w:r>
    </w:p>
    <w:p w14:paraId="24B00146" w14:textId="77777777" w:rsidR="00976D2C" w:rsidRPr="00976D2C" w:rsidRDefault="00976D2C" w:rsidP="00A23D28">
      <w:pPr>
        <w:pStyle w:val="2f2"/>
        <w:spacing w:before="312" w:after="312"/>
        <w:rPr>
          <w:lang w:eastAsia="en-US"/>
        </w:rPr>
      </w:pPr>
      <w:r w:rsidRPr="00976D2C">
        <w:rPr>
          <w:lang w:eastAsia="en-US"/>
        </w:rPr>
        <w:t xml:space="preserve"> pre-shared-key cipher 1f$A=6KZy$7S230wKjSG~.2#</w:t>
      </w:r>
    </w:p>
    <w:p w14:paraId="0F2D9613" w14:textId="77777777" w:rsidR="00976D2C" w:rsidRPr="00976D2C" w:rsidRDefault="00976D2C" w:rsidP="00A23D28">
      <w:pPr>
        <w:pStyle w:val="2f2"/>
        <w:spacing w:before="312" w:after="312"/>
        <w:rPr>
          <w:lang w:eastAsia="en-US"/>
        </w:rPr>
      </w:pPr>
      <w:r w:rsidRPr="00976D2C">
        <w:rPr>
          <w:lang w:eastAsia="en-US"/>
        </w:rPr>
        <w:t xml:space="preserve"> ike-proposal 1</w:t>
      </w:r>
    </w:p>
    <w:p w14:paraId="62E320DB" w14:textId="77777777" w:rsidR="00976D2C" w:rsidRPr="00976D2C" w:rsidRDefault="00976D2C" w:rsidP="00A23D28">
      <w:pPr>
        <w:pStyle w:val="2f2"/>
        <w:spacing w:before="312" w:after="312"/>
        <w:rPr>
          <w:lang w:eastAsia="en-US"/>
        </w:rPr>
      </w:pPr>
      <w:r w:rsidRPr="00976D2C">
        <w:rPr>
          <w:lang w:eastAsia="en-US"/>
        </w:rPr>
        <w:t xml:space="preserve"> remote-address 67.0.0.1</w:t>
      </w:r>
    </w:p>
    <w:p w14:paraId="3E70561D" w14:textId="77777777" w:rsidR="00976D2C" w:rsidRPr="00976D2C" w:rsidRDefault="00976D2C" w:rsidP="00A23D28">
      <w:pPr>
        <w:pStyle w:val="2f2"/>
        <w:spacing w:before="312" w:after="312"/>
        <w:rPr>
          <w:lang w:eastAsia="en-US"/>
        </w:rPr>
      </w:pPr>
      <w:r w:rsidRPr="00976D2C">
        <w:rPr>
          <w:lang w:eastAsia="en-US"/>
        </w:rPr>
        <w:t>#</w:t>
      </w:r>
    </w:p>
    <w:p w14:paraId="76A4673B" w14:textId="77777777" w:rsidR="00976D2C" w:rsidRPr="00976D2C" w:rsidRDefault="00976D2C" w:rsidP="00A23D28">
      <w:pPr>
        <w:pStyle w:val="2f2"/>
        <w:spacing w:before="312" w:after="312"/>
        <w:rPr>
          <w:lang w:eastAsia="en-US"/>
        </w:rPr>
      </w:pPr>
      <w:r w:rsidRPr="00976D2C">
        <w:rPr>
          <w:lang w:eastAsia="en-US"/>
        </w:rPr>
        <w:t>ipsec policy 1 10 isakmp</w:t>
      </w:r>
    </w:p>
    <w:p w14:paraId="1C193454" w14:textId="77777777" w:rsidR="00976D2C" w:rsidRPr="00976D2C" w:rsidRDefault="00976D2C" w:rsidP="00A23D28">
      <w:pPr>
        <w:pStyle w:val="2f2"/>
        <w:spacing w:before="312" w:after="312"/>
        <w:rPr>
          <w:lang w:eastAsia="en-US"/>
        </w:rPr>
      </w:pPr>
      <w:r w:rsidRPr="00976D2C">
        <w:rPr>
          <w:lang w:eastAsia="en-US"/>
        </w:rPr>
        <w:t xml:space="preserve"> security acl 3001</w:t>
      </w:r>
    </w:p>
    <w:p w14:paraId="0DF93197" w14:textId="77777777" w:rsidR="00976D2C" w:rsidRPr="00976D2C" w:rsidRDefault="00976D2C" w:rsidP="00A23D28">
      <w:pPr>
        <w:pStyle w:val="2f2"/>
        <w:spacing w:before="312" w:after="312"/>
        <w:rPr>
          <w:lang w:eastAsia="en-US"/>
        </w:rPr>
      </w:pPr>
      <w:r w:rsidRPr="00976D2C">
        <w:rPr>
          <w:lang w:eastAsia="en-US"/>
        </w:rPr>
        <w:t xml:space="preserve"> ike-peer 1</w:t>
      </w:r>
    </w:p>
    <w:p w14:paraId="2BF034BD" w14:textId="77777777" w:rsidR="00976D2C" w:rsidRPr="00976D2C" w:rsidRDefault="00976D2C" w:rsidP="00A23D28">
      <w:pPr>
        <w:pStyle w:val="2f2"/>
        <w:spacing w:before="312" w:after="312"/>
        <w:rPr>
          <w:lang w:eastAsia="en-US"/>
        </w:rPr>
      </w:pPr>
      <w:r w:rsidRPr="00976D2C">
        <w:rPr>
          <w:lang w:eastAsia="en-US"/>
        </w:rPr>
        <w:t xml:space="preserve"> proposal 1</w:t>
      </w:r>
    </w:p>
    <w:p w14:paraId="39240A0E" w14:textId="77777777" w:rsidR="00976D2C" w:rsidRPr="00976D2C" w:rsidRDefault="00976D2C" w:rsidP="00A23D28">
      <w:pPr>
        <w:pStyle w:val="2f2"/>
        <w:spacing w:before="312" w:after="312"/>
        <w:rPr>
          <w:lang w:eastAsia="en-US"/>
        </w:rPr>
      </w:pPr>
      <w:r w:rsidRPr="00976D2C">
        <w:rPr>
          <w:lang w:eastAsia="en-US"/>
        </w:rPr>
        <w:t>#</w:t>
      </w:r>
    </w:p>
    <w:p w14:paraId="36A29B4B" w14:textId="77777777" w:rsidR="00976D2C" w:rsidRPr="00976D2C" w:rsidRDefault="00976D2C" w:rsidP="00A23D28">
      <w:pPr>
        <w:pStyle w:val="2f2"/>
        <w:spacing w:before="312" w:after="312"/>
        <w:rPr>
          <w:lang w:eastAsia="en-US"/>
        </w:rPr>
      </w:pPr>
      <w:r w:rsidRPr="00976D2C">
        <w:rPr>
          <w:lang w:eastAsia="en-US"/>
        </w:rPr>
        <w:t>interface GigabitEthernet0/0/8</w:t>
      </w:r>
    </w:p>
    <w:p w14:paraId="172C6EC8" w14:textId="77777777" w:rsidR="00976D2C" w:rsidRPr="00976D2C" w:rsidRDefault="00976D2C" w:rsidP="00A23D28">
      <w:pPr>
        <w:pStyle w:val="2f2"/>
        <w:spacing w:before="312" w:after="312"/>
        <w:rPr>
          <w:lang w:eastAsia="en-US"/>
        </w:rPr>
      </w:pPr>
      <w:r w:rsidRPr="00976D2C">
        <w:rPr>
          <w:lang w:eastAsia="en-US"/>
        </w:rPr>
        <w:t xml:space="preserve"> ip address 67.0.0.2 255.255.255.0</w:t>
      </w:r>
    </w:p>
    <w:p w14:paraId="1EA29CAA" w14:textId="77777777" w:rsidR="00976D2C" w:rsidRPr="00976D2C" w:rsidRDefault="00976D2C" w:rsidP="00A23D28">
      <w:pPr>
        <w:pStyle w:val="2f2"/>
        <w:spacing w:before="312" w:after="312"/>
        <w:rPr>
          <w:lang w:eastAsia="en-US"/>
        </w:rPr>
      </w:pPr>
      <w:r w:rsidRPr="00976D2C">
        <w:rPr>
          <w:lang w:eastAsia="en-US"/>
        </w:rPr>
        <w:t xml:space="preserve"> ipsec policy 1</w:t>
      </w:r>
    </w:p>
    <w:p w14:paraId="5F60ED76" w14:textId="77777777" w:rsidR="00976D2C" w:rsidRPr="00976D2C" w:rsidRDefault="00976D2C" w:rsidP="00A23D28">
      <w:pPr>
        <w:pStyle w:val="2f2"/>
        <w:spacing w:before="312" w:after="312"/>
        <w:rPr>
          <w:lang w:eastAsia="en-US"/>
        </w:rPr>
      </w:pPr>
      <w:r w:rsidRPr="00976D2C">
        <w:rPr>
          <w:lang w:eastAsia="en-US"/>
        </w:rPr>
        <w:t>#</w:t>
      </w:r>
    </w:p>
    <w:p w14:paraId="2482C18D" w14:textId="77777777" w:rsidR="00976D2C" w:rsidRPr="00976D2C" w:rsidRDefault="00976D2C" w:rsidP="00A23D28">
      <w:pPr>
        <w:pStyle w:val="2f2"/>
        <w:spacing w:before="312" w:after="312"/>
        <w:rPr>
          <w:lang w:eastAsia="en-US"/>
        </w:rPr>
      </w:pPr>
      <w:r w:rsidRPr="00976D2C">
        <w:rPr>
          <w:lang w:eastAsia="en-US"/>
        </w:rPr>
        <w:t>interface LoopBack0</w:t>
      </w:r>
    </w:p>
    <w:p w14:paraId="47481776" w14:textId="77777777" w:rsidR="00976D2C" w:rsidRPr="00976D2C" w:rsidRDefault="00976D2C" w:rsidP="00A23D28">
      <w:pPr>
        <w:pStyle w:val="2f2"/>
        <w:spacing w:before="312" w:after="312"/>
        <w:rPr>
          <w:lang w:eastAsia="en-US"/>
        </w:rPr>
      </w:pPr>
      <w:r w:rsidRPr="00976D2C">
        <w:rPr>
          <w:lang w:eastAsia="en-US"/>
        </w:rPr>
        <w:t xml:space="preserve"> ip address 172.16.2.1 255.255.255.255</w:t>
      </w:r>
    </w:p>
    <w:p w14:paraId="33B8F085" w14:textId="77777777" w:rsidR="00976D2C" w:rsidRPr="00976D2C" w:rsidRDefault="00976D2C" w:rsidP="00A23D28">
      <w:pPr>
        <w:pStyle w:val="2f2"/>
        <w:spacing w:before="312" w:after="312"/>
        <w:rPr>
          <w:lang w:eastAsia="en-US"/>
        </w:rPr>
      </w:pPr>
      <w:r w:rsidRPr="00976D2C">
        <w:rPr>
          <w:lang w:eastAsia="en-US"/>
        </w:rPr>
        <w:t>#</w:t>
      </w:r>
    </w:p>
    <w:p w14:paraId="58EFF24F" w14:textId="77777777" w:rsidR="00976D2C" w:rsidRPr="00976D2C" w:rsidRDefault="00976D2C" w:rsidP="00A23D28">
      <w:pPr>
        <w:pStyle w:val="2f2"/>
        <w:spacing w:before="312" w:after="312"/>
        <w:rPr>
          <w:lang w:eastAsia="en-US"/>
        </w:rPr>
      </w:pPr>
      <w:r w:rsidRPr="00976D2C">
        <w:rPr>
          <w:lang w:eastAsia="en-US"/>
        </w:rPr>
        <w:t>ip route-static 172.16.1.0 24 67.0.0.1</w:t>
      </w:r>
    </w:p>
    <w:p w14:paraId="082FB24B" w14:textId="77777777" w:rsidR="00976D2C" w:rsidRPr="00976D2C" w:rsidRDefault="00976D2C" w:rsidP="00A23D28">
      <w:pPr>
        <w:pStyle w:val="2f2"/>
        <w:spacing w:before="312" w:after="312"/>
        <w:rPr>
          <w:lang w:eastAsia="en-US"/>
        </w:rPr>
      </w:pPr>
      <w:r w:rsidRPr="00976D2C">
        <w:rPr>
          <w:lang w:eastAsia="en-US"/>
        </w:rPr>
        <w:t>#</w:t>
      </w:r>
    </w:p>
    <w:p w14:paraId="28D7A8CF" w14:textId="77777777" w:rsidR="00976D2C" w:rsidRPr="00976D2C" w:rsidRDefault="00976D2C" w:rsidP="00A23D28">
      <w:pPr>
        <w:pStyle w:val="2f2"/>
        <w:spacing w:before="312" w:after="312"/>
        <w:rPr>
          <w:lang w:eastAsia="en-US"/>
        </w:rPr>
      </w:pPr>
      <w:r w:rsidRPr="00976D2C">
        <w:rPr>
          <w:lang w:eastAsia="en-US"/>
        </w:rPr>
        <w:t>Return</w:t>
      </w:r>
    </w:p>
    <w:p w14:paraId="7473E490" w14:textId="43E259CA" w:rsidR="00976D2C" w:rsidRDefault="002B43FC" w:rsidP="002B43FC">
      <w:pPr>
        <w:pStyle w:val="2"/>
        <w:rPr>
          <w:lang w:eastAsia="zh-CN"/>
        </w:rPr>
      </w:pPr>
      <w:bookmarkStart w:id="117" w:name="_Toc62638042"/>
      <w:r>
        <w:rPr>
          <w:rFonts w:hint="eastAsia"/>
          <w:lang w:eastAsia="zh-CN"/>
        </w:rPr>
        <w:t>Quiz</w:t>
      </w:r>
      <w:bookmarkEnd w:id="117"/>
    </w:p>
    <w:p w14:paraId="5D9B6B74" w14:textId="68AAB8EB" w:rsidR="002B43FC" w:rsidRPr="002B43FC" w:rsidRDefault="002B43FC" w:rsidP="002B43FC">
      <w:pPr>
        <w:pStyle w:val="1e"/>
      </w:pPr>
      <w:r w:rsidRPr="002B43FC">
        <w:rPr>
          <w:rFonts w:hint="eastAsia"/>
        </w:rPr>
        <w:t>Should ESP or AH be chosen for scenarios with high data transmission security?</w:t>
      </w:r>
    </w:p>
    <w:p w14:paraId="7A15179E" w14:textId="77777777" w:rsidR="00872841" w:rsidRPr="00976D2C" w:rsidRDefault="00872841" w:rsidP="00A23D28">
      <w:pPr>
        <w:pStyle w:val="2f2"/>
        <w:spacing w:before="312" w:after="312"/>
        <w:rPr>
          <w:lang w:eastAsia="en-US"/>
        </w:rPr>
        <w:sectPr w:rsidR="00872841" w:rsidRPr="00976D2C" w:rsidSect="00E96EDE">
          <w:pgSz w:w="11907" w:h="16840" w:code="9"/>
          <w:pgMar w:top="1701" w:right="1134" w:bottom="1701" w:left="1134" w:header="567" w:footer="567" w:gutter="0"/>
          <w:cols w:space="425"/>
          <w:docGrid w:type="lines" w:linePitch="312"/>
        </w:sectPr>
      </w:pPr>
    </w:p>
    <w:p w14:paraId="7600F6AF" w14:textId="0B8A9ACE" w:rsidR="008B0AB0" w:rsidRPr="00141150" w:rsidRDefault="00801997" w:rsidP="00801997">
      <w:pPr>
        <w:pStyle w:val="1"/>
      </w:pPr>
      <w:bookmarkStart w:id="118" w:name="OLE_LINK4"/>
      <w:bookmarkStart w:id="119" w:name="_Toc57217282"/>
      <w:bookmarkStart w:id="120" w:name="_Toc58336758"/>
      <w:bookmarkStart w:id="121" w:name="_Toc62638043"/>
      <w:bookmarkStart w:id="122" w:name="_Toc60066250"/>
      <w:bookmarkStart w:id="123" w:name="_Toc60607033"/>
      <w:r w:rsidRPr="00801997">
        <w:rPr>
          <w:rFonts w:hint="eastAsia"/>
        </w:rPr>
        <w:t>VXLAN-based Campus Network Deployment</w:t>
      </w:r>
      <w:bookmarkEnd w:id="118"/>
      <w:bookmarkEnd w:id="119"/>
      <w:bookmarkEnd w:id="120"/>
      <w:bookmarkEnd w:id="121"/>
    </w:p>
    <w:p w14:paraId="1E0482F3" w14:textId="77777777" w:rsidR="008B0AB0" w:rsidRPr="00AE560F" w:rsidRDefault="008B0AB0" w:rsidP="00E3467F">
      <w:pPr>
        <w:pStyle w:val="2"/>
      </w:pPr>
      <w:bookmarkStart w:id="124" w:name="_Toc466755572"/>
      <w:bookmarkStart w:id="125" w:name="_Toc57217283"/>
      <w:bookmarkStart w:id="126" w:name="_Toc58336759"/>
      <w:bookmarkStart w:id="127" w:name="_Toc62638044"/>
      <w:r w:rsidRPr="00AE560F">
        <w:t>Introduction</w:t>
      </w:r>
      <w:bookmarkEnd w:id="124"/>
      <w:bookmarkEnd w:id="125"/>
      <w:bookmarkEnd w:id="126"/>
      <w:bookmarkEnd w:id="127"/>
    </w:p>
    <w:p w14:paraId="2E2062FE" w14:textId="77777777" w:rsidR="008B0AB0" w:rsidRPr="00AE560F" w:rsidRDefault="008B0AB0" w:rsidP="00804F8D">
      <w:pPr>
        <w:pStyle w:val="3"/>
      </w:pPr>
      <w:bookmarkStart w:id="128" w:name="_Toc466755573"/>
      <w:bookmarkStart w:id="129" w:name="_Toc57217284"/>
      <w:bookmarkStart w:id="130" w:name="_Toc58336760"/>
      <w:bookmarkStart w:id="131" w:name="_Toc62638045"/>
      <w:r w:rsidRPr="00AE560F">
        <w:t>About This Lab</w:t>
      </w:r>
      <w:bookmarkEnd w:id="128"/>
      <w:bookmarkEnd w:id="129"/>
      <w:bookmarkEnd w:id="130"/>
      <w:bookmarkEnd w:id="131"/>
    </w:p>
    <w:p w14:paraId="2B828563" w14:textId="77777777" w:rsidR="008B0AB0" w:rsidRPr="003F6921" w:rsidRDefault="008B0AB0" w:rsidP="00362411">
      <w:pPr>
        <w:pStyle w:val="1e"/>
      </w:pPr>
      <w:r>
        <w:t xml:space="preserve">This document is a demo of the CloudCampus Virtualized Campus Network Solution for the </w:t>
      </w:r>
      <w:r w:rsidRPr="00E22FBD">
        <w:t>HCIP-Datacom-Campus Network Planning and Deployment</w:t>
      </w:r>
      <w:r>
        <w:t>. It provides guidance for trainees to independently complete operations in this scenario, including device onboarding, automatic underlay network deployment, fabric deployment, overlay network deployment, deployment of free mobility and access authentication, and WLAN service deployment.</w:t>
      </w:r>
    </w:p>
    <w:p w14:paraId="4943FC02" w14:textId="77777777" w:rsidR="008B0AB0" w:rsidRPr="00AE560F" w:rsidRDefault="008B0AB0" w:rsidP="00804F8D">
      <w:pPr>
        <w:pStyle w:val="3"/>
      </w:pPr>
      <w:bookmarkStart w:id="132" w:name="_Toc466755574"/>
      <w:bookmarkStart w:id="133" w:name="_Toc57217285"/>
      <w:bookmarkStart w:id="134" w:name="_Toc58336761"/>
      <w:bookmarkStart w:id="135" w:name="_Toc62638046"/>
      <w:r w:rsidRPr="00AE560F">
        <w:t>Objectives</w:t>
      </w:r>
      <w:bookmarkEnd w:id="132"/>
      <w:bookmarkEnd w:id="133"/>
      <w:bookmarkEnd w:id="134"/>
      <w:bookmarkEnd w:id="135"/>
    </w:p>
    <w:p w14:paraId="5027B8C9" w14:textId="77777777" w:rsidR="008B0AB0" w:rsidRDefault="008B0AB0" w:rsidP="00362411">
      <w:pPr>
        <w:pStyle w:val="1e"/>
      </w:pPr>
      <w:r>
        <w:t>After completing this lab, you will be able to understand the process of deploying the CloudCampus VXLAN-based Virtualized Campus Network Solution, including:</w:t>
      </w:r>
    </w:p>
    <w:p w14:paraId="1EE8CB9E" w14:textId="77777777" w:rsidR="008B0AB0" w:rsidRDefault="008B0AB0" w:rsidP="00362411">
      <w:pPr>
        <w:pStyle w:val="4a"/>
      </w:pPr>
      <w:r>
        <w:t>The process of creating sites and onboarding devices.</w:t>
      </w:r>
    </w:p>
    <w:p w14:paraId="63D822A5" w14:textId="77777777" w:rsidR="008B0AB0" w:rsidRDefault="008B0AB0" w:rsidP="00362411">
      <w:pPr>
        <w:pStyle w:val="4a"/>
      </w:pPr>
      <w:r>
        <w:t>The process of creating a fabric, deploying resources, and automatically deploying an underlay network.</w:t>
      </w:r>
    </w:p>
    <w:p w14:paraId="75B60142" w14:textId="77777777" w:rsidR="008B0AB0" w:rsidRDefault="008B0AB0" w:rsidP="00362411">
      <w:pPr>
        <w:pStyle w:val="4a"/>
      </w:pPr>
      <w:r>
        <w:t>The process of deploying an overlay network.</w:t>
      </w:r>
    </w:p>
    <w:p w14:paraId="625B41B4" w14:textId="77777777" w:rsidR="008B0AB0" w:rsidRDefault="008B0AB0" w:rsidP="00362411">
      <w:pPr>
        <w:pStyle w:val="4a"/>
      </w:pPr>
      <w:r>
        <w:t>The process of deployment free mobility and access control.</w:t>
      </w:r>
    </w:p>
    <w:p w14:paraId="61F472A0" w14:textId="77777777" w:rsidR="008B0AB0" w:rsidRPr="003F6921" w:rsidRDefault="008B0AB0" w:rsidP="00362411">
      <w:pPr>
        <w:pStyle w:val="4a"/>
      </w:pPr>
      <w:r>
        <w:t>The process of deploying WLAN services.</w:t>
      </w:r>
    </w:p>
    <w:p w14:paraId="79DE54F7" w14:textId="77777777" w:rsidR="008B0AB0" w:rsidRDefault="008B0AB0" w:rsidP="00804F8D">
      <w:pPr>
        <w:pStyle w:val="3"/>
      </w:pPr>
      <w:bookmarkStart w:id="136" w:name="_Toc466755575"/>
      <w:bookmarkStart w:id="137" w:name="_Toc57217286"/>
      <w:bookmarkStart w:id="138" w:name="_Toc58336762"/>
      <w:bookmarkStart w:id="139" w:name="_Toc62638047"/>
      <w:r w:rsidRPr="00AE560F">
        <w:t>Networking Topology</w:t>
      </w:r>
      <w:bookmarkEnd w:id="136"/>
      <w:bookmarkEnd w:id="137"/>
      <w:bookmarkEnd w:id="138"/>
      <w:bookmarkEnd w:id="139"/>
    </w:p>
    <w:p w14:paraId="7309778B" w14:textId="302118EB" w:rsidR="008B0AB0" w:rsidRPr="00420E60" w:rsidRDefault="00F54499" w:rsidP="00F54499">
      <w:pPr>
        <w:pStyle w:val="1e"/>
        <w:jc w:val="center"/>
      </w:pPr>
      <w:r w:rsidRPr="00420E60">
        <w:rPr>
          <w:noProof/>
        </w:rPr>
        <w:drawing>
          <wp:inline distT="0" distB="0" distL="0" distR="0" wp14:anchorId="1BF53CF9" wp14:editId="09FD95C4">
            <wp:extent cx="5454000" cy="2986997"/>
            <wp:effectExtent l="19050" t="19050" r="13970" b="23495"/>
            <wp:docPr id="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49"/>
                    <a:stretch>
                      <a:fillRect/>
                    </a:stretch>
                  </pic:blipFill>
                  <pic:spPr>
                    <a:xfrm>
                      <a:off x="0" y="0"/>
                      <a:ext cx="5454000" cy="2986997"/>
                    </a:xfrm>
                    <a:prstGeom prst="rect">
                      <a:avLst/>
                    </a:prstGeom>
                    <a:ln w="12700">
                      <a:solidFill>
                        <a:schemeClr val="bg1">
                          <a:lumMod val="85000"/>
                        </a:schemeClr>
                      </a:solidFill>
                    </a:ln>
                  </pic:spPr>
                </pic:pic>
              </a:graphicData>
            </a:graphic>
          </wp:inline>
        </w:drawing>
      </w:r>
    </w:p>
    <w:p w14:paraId="54139E96" w14:textId="77777777" w:rsidR="00362411" w:rsidRPr="009F779C" w:rsidRDefault="00362411" w:rsidP="008E3CFD">
      <w:pPr>
        <w:pStyle w:val="9"/>
      </w:pPr>
      <w:r w:rsidRPr="009F779C">
        <w:t>Topology of the CloudCampus Virtualized Campus Network</w:t>
      </w:r>
    </w:p>
    <w:p w14:paraId="106D433B" w14:textId="77777777" w:rsidR="008B0AB0" w:rsidRDefault="008B0AB0" w:rsidP="005A79AE">
      <w:pPr>
        <w:pStyle w:val="1e"/>
      </w:pPr>
      <w:r>
        <w:t>As shown in the figure, the network consists of two parts: HQ and cloud.</w:t>
      </w:r>
    </w:p>
    <w:p w14:paraId="4AB8EC06" w14:textId="77777777" w:rsidR="008B0AB0" w:rsidRDefault="008B0AB0" w:rsidP="005A79AE">
      <w:pPr>
        <w:pStyle w:val="1e"/>
      </w:pPr>
      <w:r>
        <w:rPr>
          <w:b/>
        </w:rPr>
        <w:t>HQ</w:t>
      </w:r>
      <w:r>
        <w:t>: ACC1 and ACC2 function as access devices that connect to wired terminals and provide network services for wired users. An AP is connected to ACC2 to provide network services for wireless users. AGG1 and AGG2 serve as aggregation devices, and CORE1 is the core device. AR1 functions as both the campus egress and the DHCP server that allocates IP addresses to other devices and user terminals at the HQ.</w:t>
      </w:r>
    </w:p>
    <w:p w14:paraId="334387DC" w14:textId="77777777" w:rsidR="008B0AB0" w:rsidRDefault="008B0AB0" w:rsidP="005A79AE">
      <w:pPr>
        <w:pStyle w:val="1e"/>
      </w:pPr>
      <w:r>
        <w:rPr>
          <w:b/>
        </w:rPr>
        <w:t>Cloud</w:t>
      </w:r>
      <w:r>
        <w:t>: SW1 is used to simulate the cloud. It connects the HQ and iMaster NCE-Campus, and also functions as the gateway of iMaster NCE-Campus.</w:t>
      </w:r>
    </w:p>
    <w:p w14:paraId="40BFC90E" w14:textId="77777777" w:rsidR="008B0AB0" w:rsidRDefault="008B0AB0" w:rsidP="005A79AE">
      <w:pPr>
        <w:pStyle w:val="1e"/>
      </w:pPr>
      <w:r>
        <w:rPr>
          <w:b/>
        </w:rPr>
        <w:t>VXLAN network</w:t>
      </w:r>
      <w:r>
        <w:t>: The network topology for this lab uses a distributed gateway model, in which VXLAN is deployed across core and access layers. ACC1 and ACC2 function as edge nodes of the VXLAN network, whereas CORE1 functions as the border node of the VXLAN network.</w:t>
      </w:r>
    </w:p>
    <w:p w14:paraId="1890F887" w14:textId="77777777" w:rsidR="008B0AB0" w:rsidRPr="0088704A" w:rsidRDefault="008B0AB0" w:rsidP="005A79AE">
      <w:pPr>
        <w:pStyle w:val="1e"/>
      </w:pPr>
      <w:r>
        <w:t>After completing this experiment, you can use iMaster NCE-Campus to centrally manage networks and services as well as deliver configurations to devices.</w:t>
      </w:r>
    </w:p>
    <w:p w14:paraId="0C9B0FBD" w14:textId="77777777" w:rsidR="008B0AB0" w:rsidRPr="00AE560F" w:rsidRDefault="008B0AB0" w:rsidP="00804F8D">
      <w:pPr>
        <w:pStyle w:val="3"/>
      </w:pPr>
      <w:bookmarkStart w:id="140" w:name="_Toc466755576"/>
      <w:bookmarkStart w:id="141" w:name="_Toc57217287"/>
      <w:bookmarkStart w:id="142" w:name="_Toc58336763"/>
      <w:bookmarkStart w:id="143" w:name="_Toc62638048"/>
      <w:r w:rsidRPr="00AE560F">
        <w:t>Data Plan</w:t>
      </w:r>
      <w:bookmarkEnd w:id="140"/>
      <w:bookmarkEnd w:id="141"/>
      <w:bookmarkEnd w:id="142"/>
      <w:bookmarkEnd w:id="143"/>
    </w:p>
    <w:p w14:paraId="33B77E15" w14:textId="77777777" w:rsidR="008B0AB0" w:rsidRPr="003F6921" w:rsidRDefault="008B0AB0" w:rsidP="005A79AE">
      <w:pPr>
        <w:pStyle w:val="1e"/>
        <w:rPr>
          <w:rStyle w:val="afffd"/>
          <w:i w:val="0"/>
          <w:iCs w:val="0"/>
        </w:rPr>
      </w:pPr>
      <w:r>
        <w:t>This section provides the plan for all the data required in subsequent steps. It is recommended that you get familiar with the data plan.</w:t>
      </w:r>
    </w:p>
    <w:p w14:paraId="216CBCDA" w14:textId="77777777" w:rsidR="008B0AB0" w:rsidRPr="00AE560F" w:rsidRDefault="008B0AB0" w:rsidP="00804F8D">
      <w:pPr>
        <w:pStyle w:val="4"/>
        <w:rPr>
          <w:rFonts w:hint="default"/>
        </w:rPr>
      </w:pPr>
      <w:r w:rsidRPr="00AE560F">
        <w:t>Preconfiguration Plan</w:t>
      </w:r>
    </w:p>
    <w:p w14:paraId="6395CD23" w14:textId="77777777" w:rsidR="008B0AB0" w:rsidRPr="003F6921" w:rsidRDefault="008B0AB0" w:rsidP="005A79AE">
      <w:pPr>
        <w:pStyle w:val="1e"/>
      </w:pPr>
      <w:r>
        <w:t>AR1 obtains the IP address of iMaster NCE-Campus through static configuration. AR1 also functions as the DHCP server to provide IP addresses for downstream devices and user terminals, and notifies the downstream devices of the iMaster NCE-Campus IP address through DHCP Option 148.</w:t>
      </w:r>
    </w:p>
    <w:p w14:paraId="04EB9EAC" w14:textId="77777777" w:rsidR="008B0AB0" w:rsidRPr="009F779C" w:rsidRDefault="008B0AB0" w:rsidP="00B02CAA">
      <w:pPr>
        <w:pStyle w:val="50"/>
      </w:pPr>
      <w:bookmarkStart w:id="144" w:name="_Hlk488655827"/>
      <w:bookmarkStart w:id="145" w:name="OLE_LINK8"/>
      <w:r w:rsidRPr="009F779C">
        <w:t>VLAN port type and parameter plan</w:t>
      </w:r>
    </w:p>
    <w:tbl>
      <w:tblPr>
        <w:tblStyle w:val="V301"/>
        <w:tblW w:w="7938" w:type="dxa"/>
        <w:tblLook w:val="04A0" w:firstRow="1" w:lastRow="0" w:firstColumn="1" w:lastColumn="0" w:noHBand="0" w:noVBand="1"/>
      </w:tblPr>
      <w:tblGrid>
        <w:gridCol w:w="936"/>
        <w:gridCol w:w="1095"/>
        <w:gridCol w:w="1260"/>
        <w:gridCol w:w="4647"/>
      </w:tblGrid>
      <w:tr w:rsidR="008B0AB0" w:rsidRPr="003F6921" w14:paraId="64C1BA17" w14:textId="77777777" w:rsidTr="005A79A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bookmarkEnd w:id="144"/>
          <w:p w14:paraId="5E32CFA0" w14:textId="77777777" w:rsidR="008B0AB0" w:rsidRPr="003F6921" w:rsidRDefault="008B0AB0" w:rsidP="00CC2296">
            <w:pPr>
              <w:pStyle w:val="5a"/>
              <w:rPr>
                <w:snapToGrid/>
              </w:rPr>
            </w:pPr>
            <w:r>
              <w:t>Device</w:t>
            </w:r>
          </w:p>
        </w:tc>
        <w:tc>
          <w:tcPr>
            <w:tcW w:w="0" w:type="auto"/>
            <w:hideMark/>
          </w:tcPr>
          <w:p w14:paraId="5E540E3B" w14:textId="77777777" w:rsidR="008B0AB0" w:rsidRPr="003F6921" w:rsidRDefault="008B0AB0" w:rsidP="00CC2296">
            <w:pPr>
              <w:pStyle w:val="5a"/>
              <w:cnfStyle w:val="100000000000" w:firstRow="1" w:lastRow="0" w:firstColumn="0" w:lastColumn="0" w:oddVBand="0" w:evenVBand="0" w:oddHBand="0" w:evenHBand="0" w:firstRowFirstColumn="0" w:firstRowLastColumn="0" w:lastRowFirstColumn="0" w:lastRowLastColumn="0"/>
            </w:pPr>
            <w:r>
              <w:t>Port</w:t>
            </w:r>
          </w:p>
        </w:tc>
        <w:tc>
          <w:tcPr>
            <w:tcW w:w="0" w:type="auto"/>
            <w:hideMark/>
          </w:tcPr>
          <w:p w14:paraId="59B2D6DB" w14:textId="77777777" w:rsidR="008B0AB0" w:rsidRPr="003F6921" w:rsidRDefault="008B0AB0" w:rsidP="00CC2296">
            <w:pPr>
              <w:pStyle w:val="5a"/>
              <w:cnfStyle w:val="100000000000" w:firstRow="1" w:lastRow="0" w:firstColumn="0" w:lastColumn="0" w:oddVBand="0" w:evenVBand="0" w:oddHBand="0" w:evenHBand="0" w:firstRowFirstColumn="0" w:firstRowLastColumn="0" w:lastRowFirstColumn="0" w:lastRowLastColumn="0"/>
            </w:pPr>
            <w:r>
              <w:t>Port Type</w:t>
            </w:r>
          </w:p>
        </w:tc>
        <w:tc>
          <w:tcPr>
            <w:tcW w:w="0" w:type="auto"/>
          </w:tcPr>
          <w:p w14:paraId="3CE97F34" w14:textId="77777777" w:rsidR="008B0AB0" w:rsidRPr="003F6921" w:rsidRDefault="008B0AB0" w:rsidP="00CC2296">
            <w:pPr>
              <w:pStyle w:val="5a"/>
              <w:cnfStyle w:val="100000000000" w:firstRow="1" w:lastRow="0" w:firstColumn="0" w:lastColumn="0" w:oddVBand="0" w:evenVBand="0" w:oddHBand="0" w:evenHBand="0" w:firstRowFirstColumn="0" w:firstRowLastColumn="0" w:lastRowFirstColumn="0" w:lastRowLastColumn="0"/>
            </w:pPr>
            <w:r>
              <w:t>VLAN Parameters</w:t>
            </w:r>
          </w:p>
        </w:tc>
      </w:tr>
      <w:tr w:rsidR="008B0AB0" w:rsidRPr="003F6921" w14:paraId="3FBA2D9A" w14:textId="77777777" w:rsidTr="005A79AE">
        <w:tc>
          <w:tcPr>
            <w:cnfStyle w:val="001000000000" w:firstRow="0" w:lastRow="0" w:firstColumn="1" w:lastColumn="0" w:oddVBand="0" w:evenVBand="0" w:oddHBand="0" w:evenHBand="0" w:firstRowFirstColumn="0" w:firstRowLastColumn="0" w:lastRowFirstColumn="0" w:lastRowLastColumn="0"/>
            <w:tcW w:w="0" w:type="auto"/>
          </w:tcPr>
          <w:p w14:paraId="770CFA24" w14:textId="77777777" w:rsidR="008B0AB0" w:rsidRPr="003F6921" w:rsidRDefault="008B0AB0" w:rsidP="009410D9">
            <w:pPr>
              <w:pStyle w:val="5a"/>
              <w:jc w:val="left"/>
            </w:pPr>
            <w:r>
              <w:t>AR1</w:t>
            </w:r>
          </w:p>
        </w:tc>
        <w:tc>
          <w:tcPr>
            <w:tcW w:w="0" w:type="auto"/>
          </w:tcPr>
          <w:p w14:paraId="47E52599" w14:textId="77777777" w:rsidR="008B0AB0" w:rsidRPr="003F6921" w:rsidRDefault="008B0AB0" w:rsidP="00CC2296">
            <w:pPr>
              <w:pStyle w:val="5a"/>
              <w:cnfStyle w:val="000000000000" w:firstRow="0" w:lastRow="0" w:firstColumn="0" w:lastColumn="0" w:oddVBand="0" w:evenVBand="0" w:oddHBand="0" w:evenHBand="0" w:firstRowFirstColumn="0" w:firstRowLastColumn="0" w:lastRowFirstColumn="0" w:lastRowLastColumn="0"/>
            </w:pPr>
            <w:r>
              <w:t>GE0/0/1</w:t>
            </w:r>
          </w:p>
        </w:tc>
        <w:tc>
          <w:tcPr>
            <w:tcW w:w="0" w:type="auto"/>
          </w:tcPr>
          <w:p w14:paraId="3CE0356D" w14:textId="77777777" w:rsidR="008B0AB0" w:rsidRPr="003F6921" w:rsidRDefault="008B0AB0" w:rsidP="00CC2296">
            <w:pPr>
              <w:pStyle w:val="5a"/>
              <w:cnfStyle w:val="000000000000" w:firstRow="0" w:lastRow="0" w:firstColumn="0" w:lastColumn="0" w:oddVBand="0" w:evenVBand="0" w:oddHBand="0" w:evenHBand="0" w:firstRowFirstColumn="0" w:firstRowLastColumn="0" w:lastRowFirstColumn="0" w:lastRowLastColumn="0"/>
            </w:pPr>
            <w:r>
              <w:t>Trunk</w:t>
            </w:r>
          </w:p>
        </w:tc>
        <w:tc>
          <w:tcPr>
            <w:tcW w:w="0" w:type="auto"/>
          </w:tcPr>
          <w:p w14:paraId="006E5E15"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PVID: VLAN 100</w:t>
            </w:r>
          </w:p>
          <w:p w14:paraId="251C0A0C" w14:textId="77777777" w:rsidR="008B0AB0" w:rsidRPr="003F6921" w:rsidRDefault="008B0AB0" w:rsidP="00CC2296">
            <w:pPr>
              <w:pStyle w:val="5a"/>
              <w:cnfStyle w:val="000000000000" w:firstRow="0" w:lastRow="0" w:firstColumn="0" w:lastColumn="0" w:oddVBand="0" w:evenVBand="0" w:oddHBand="0" w:evenHBand="0" w:firstRowFirstColumn="0" w:firstRowLastColumn="0" w:lastRowFirstColumn="0" w:lastRowLastColumn="0"/>
            </w:pPr>
            <w:r>
              <w:t>Allow-Pass VLAN: 100, 120, 121, 122, 130</w:t>
            </w:r>
          </w:p>
        </w:tc>
      </w:tr>
    </w:tbl>
    <w:p w14:paraId="598648EB" w14:textId="77777777" w:rsidR="008B0AB0" w:rsidRPr="009F779C" w:rsidRDefault="008B0AB0" w:rsidP="00B02CAA">
      <w:pPr>
        <w:pStyle w:val="50"/>
      </w:pPr>
      <w:bookmarkStart w:id="146" w:name="_Toc466755577"/>
      <w:bookmarkEnd w:id="145"/>
      <w:r w:rsidRPr="009F779C">
        <w:t>IP address plan</w:t>
      </w:r>
    </w:p>
    <w:tbl>
      <w:tblPr>
        <w:tblStyle w:val="V301"/>
        <w:tblW w:w="7938" w:type="dxa"/>
        <w:tblLook w:val="04A0" w:firstRow="1" w:lastRow="0" w:firstColumn="1" w:lastColumn="0" w:noHBand="0" w:noVBand="1"/>
      </w:tblPr>
      <w:tblGrid>
        <w:gridCol w:w="3330"/>
        <w:gridCol w:w="1883"/>
        <w:gridCol w:w="2725"/>
      </w:tblGrid>
      <w:tr w:rsidR="008B0AB0" w:rsidRPr="003F6921" w14:paraId="25079838" w14:textId="77777777" w:rsidTr="005A79A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FA832C5" w14:textId="77777777" w:rsidR="008B0AB0" w:rsidRPr="003F6921" w:rsidRDefault="008B0AB0" w:rsidP="00CC2296">
            <w:pPr>
              <w:pStyle w:val="5a"/>
              <w:rPr>
                <w:snapToGrid/>
              </w:rPr>
            </w:pPr>
            <w:r>
              <w:t>Device</w:t>
            </w:r>
          </w:p>
        </w:tc>
        <w:tc>
          <w:tcPr>
            <w:tcW w:w="0" w:type="auto"/>
            <w:hideMark/>
          </w:tcPr>
          <w:p w14:paraId="42B06969" w14:textId="77777777" w:rsidR="008B0AB0" w:rsidRPr="003F6921" w:rsidRDefault="008B0AB0" w:rsidP="00CC2296">
            <w:pPr>
              <w:pStyle w:val="5a"/>
              <w:cnfStyle w:val="100000000000" w:firstRow="1" w:lastRow="0" w:firstColumn="0" w:lastColumn="0" w:oddVBand="0" w:evenVBand="0" w:oddHBand="0" w:evenHBand="0" w:firstRowFirstColumn="0" w:firstRowLastColumn="0" w:lastRowFirstColumn="0" w:lastRowLastColumn="0"/>
            </w:pPr>
            <w:r>
              <w:t>Port</w:t>
            </w:r>
          </w:p>
        </w:tc>
        <w:tc>
          <w:tcPr>
            <w:tcW w:w="0" w:type="auto"/>
          </w:tcPr>
          <w:p w14:paraId="04C8C3AE" w14:textId="77777777" w:rsidR="008B0AB0" w:rsidRPr="003F6921" w:rsidRDefault="008B0AB0" w:rsidP="00CC2296">
            <w:pPr>
              <w:pStyle w:val="5a"/>
              <w:cnfStyle w:val="100000000000" w:firstRow="1" w:lastRow="0" w:firstColumn="0" w:lastColumn="0" w:oddVBand="0" w:evenVBand="0" w:oddHBand="0" w:evenHBand="0" w:firstRowFirstColumn="0" w:firstRowLastColumn="0" w:lastRowFirstColumn="0" w:lastRowLastColumn="0"/>
            </w:pPr>
            <w:r>
              <w:t>IP Address</w:t>
            </w:r>
          </w:p>
        </w:tc>
      </w:tr>
      <w:tr w:rsidR="008B0AB0" w:rsidRPr="003F6921" w14:paraId="16207174" w14:textId="77777777" w:rsidTr="005A79AE">
        <w:tc>
          <w:tcPr>
            <w:cnfStyle w:val="001000000000" w:firstRow="0" w:lastRow="0" w:firstColumn="1" w:lastColumn="0" w:oddVBand="0" w:evenVBand="0" w:oddHBand="0" w:evenHBand="0" w:firstRowFirstColumn="0" w:firstRowLastColumn="0" w:lastRowFirstColumn="0" w:lastRowLastColumn="0"/>
            <w:tcW w:w="0" w:type="auto"/>
          </w:tcPr>
          <w:p w14:paraId="2F67640D" w14:textId="77777777" w:rsidR="008B0AB0" w:rsidRPr="003F6921" w:rsidRDefault="008B0AB0" w:rsidP="0057552D">
            <w:pPr>
              <w:pStyle w:val="5a"/>
              <w:jc w:val="left"/>
            </w:pPr>
            <w:r>
              <w:t>iMaster NCE-Campus</w:t>
            </w:r>
          </w:p>
        </w:tc>
        <w:tc>
          <w:tcPr>
            <w:tcW w:w="0" w:type="auto"/>
          </w:tcPr>
          <w:p w14:paraId="2C761A0B"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w:t>
            </w:r>
          </w:p>
        </w:tc>
        <w:tc>
          <w:tcPr>
            <w:tcW w:w="0" w:type="auto"/>
          </w:tcPr>
          <w:p w14:paraId="49D1F13C"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192.168.4.104</w:t>
            </w:r>
          </w:p>
        </w:tc>
      </w:tr>
      <w:tr w:rsidR="008B0AB0" w:rsidRPr="003F6921" w14:paraId="5493E8DF" w14:textId="77777777" w:rsidTr="005A79AE">
        <w:tc>
          <w:tcPr>
            <w:cnfStyle w:val="001000000000" w:firstRow="0" w:lastRow="0" w:firstColumn="1" w:lastColumn="0" w:oddVBand="0" w:evenVBand="0" w:oddHBand="0" w:evenHBand="0" w:firstRowFirstColumn="0" w:firstRowLastColumn="0" w:lastRowFirstColumn="0" w:lastRowLastColumn="0"/>
            <w:tcW w:w="0" w:type="auto"/>
            <w:vMerge w:val="restart"/>
          </w:tcPr>
          <w:p w14:paraId="75AD1CC5" w14:textId="77777777" w:rsidR="008B0AB0" w:rsidRDefault="008B0AB0" w:rsidP="0057552D">
            <w:pPr>
              <w:pStyle w:val="5a"/>
              <w:jc w:val="left"/>
            </w:pPr>
            <w:r>
              <w:t>AR1</w:t>
            </w:r>
          </w:p>
        </w:tc>
        <w:tc>
          <w:tcPr>
            <w:tcW w:w="0" w:type="auto"/>
          </w:tcPr>
          <w:p w14:paraId="0D35A329" w14:textId="77777777" w:rsidR="008B0AB0" w:rsidRPr="003F6921" w:rsidRDefault="008B0AB0" w:rsidP="00CC2296">
            <w:pPr>
              <w:pStyle w:val="5a"/>
              <w:cnfStyle w:val="000000000000" w:firstRow="0" w:lastRow="0" w:firstColumn="0" w:lastColumn="0" w:oddVBand="0" w:evenVBand="0" w:oddHBand="0" w:evenHBand="0" w:firstRowFirstColumn="0" w:firstRowLastColumn="0" w:lastRowFirstColumn="0" w:lastRowLastColumn="0"/>
            </w:pPr>
            <w:r>
              <w:t>GE0/0/0</w:t>
            </w:r>
          </w:p>
        </w:tc>
        <w:tc>
          <w:tcPr>
            <w:tcW w:w="0" w:type="auto"/>
          </w:tcPr>
          <w:p w14:paraId="5DC11D75" w14:textId="77777777" w:rsidR="008B0AB0" w:rsidRPr="003F6921" w:rsidRDefault="008B0AB0" w:rsidP="00CC2296">
            <w:pPr>
              <w:pStyle w:val="5a"/>
              <w:cnfStyle w:val="000000000000" w:firstRow="0" w:lastRow="0" w:firstColumn="0" w:lastColumn="0" w:oddVBand="0" w:evenVBand="0" w:oddHBand="0" w:evenHBand="0" w:firstRowFirstColumn="0" w:firstRowLastColumn="0" w:lastRowFirstColumn="0" w:lastRowLastColumn="0"/>
            </w:pPr>
            <w:r>
              <w:t>67.0.0.1/24</w:t>
            </w:r>
          </w:p>
        </w:tc>
      </w:tr>
      <w:tr w:rsidR="008B0AB0" w:rsidRPr="003F6921" w14:paraId="2D0C165E" w14:textId="77777777" w:rsidTr="005A79AE">
        <w:tc>
          <w:tcPr>
            <w:cnfStyle w:val="001000000000" w:firstRow="0" w:lastRow="0" w:firstColumn="1" w:lastColumn="0" w:oddVBand="0" w:evenVBand="0" w:oddHBand="0" w:evenHBand="0" w:firstRowFirstColumn="0" w:firstRowLastColumn="0" w:lastRowFirstColumn="0" w:lastRowLastColumn="0"/>
            <w:tcW w:w="0" w:type="auto"/>
            <w:vMerge/>
          </w:tcPr>
          <w:p w14:paraId="495984E8" w14:textId="77777777" w:rsidR="008B0AB0" w:rsidRPr="003F6921" w:rsidRDefault="008B0AB0" w:rsidP="00CC2296">
            <w:pPr>
              <w:pStyle w:val="5a"/>
            </w:pPr>
          </w:p>
        </w:tc>
        <w:tc>
          <w:tcPr>
            <w:tcW w:w="0" w:type="auto"/>
          </w:tcPr>
          <w:p w14:paraId="0A4CA694" w14:textId="77777777" w:rsidR="008B0AB0" w:rsidRPr="003F6921" w:rsidRDefault="008B0AB0" w:rsidP="00CC2296">
            <w:pPr>
              <w:pStyle w:val="5a"/>
              <w:cnfStyle w:val="000000000000" w:firstRow="0" w:lastRow="0" w:firstColumn="0" w:lastColumn="0" w:oddVBand="0" w:evenVBand="0" w:oddHBand="0" w:evenHBand="0" w:firstRowFirstColumn="0" w:firstRowLastColumn="0" w:lastRowFirstColumn="0" w:lastRowLastColumn="0"/>
            </w:pPr>
            <w:r>
              <w:t>VLANIF100</w:t>
            </w:r>
          </w:p>
        </w:tc>
        <w:tc>
          <w:tcPr>
            <w:tcW w:w="0" w:type="auto"/>
          </w:tcPr>
          <w:p w14:paraId="399F3DA1" w14:textId="77777777" w:rsidR="008B0AB0" w:rsidRPr="003F6921" w:rsidRDefault="008B0AB0" w:rsidP="00CC2296">
            <w:pPr>
              <w:pStyle w:val="5a"/>
              <w:cnfStyle w:val="000000000000" w:firstRow="0" w:lastRow="0" w:firstColumn="0" w:lastColumn="0" w:oddVBand="0" w:evenVBand="0" w:oddHBand="0" w:evenHBand="0" w:firstRowFirstColumn="0" w:firstRowLastColumn="0" w:lastRowFirstColumn="0" w:lastRowLastColumn="0"/>
            </w:pPr>
            <w:r>
              <w:t>192.168.100.1/24</w:t>
            </w:r>
          </w:p>
        </w:tc>
      </w:tr>
    </w:tbl>
    <w:p w14:paraId="43C2D590" w14:textId="77777777" w:rsidR="008B0AB0" w:rsidRDefault="008B0AB0" w:rsidP="008B0AB0">
      <w:pPr>
        <w:rPr>
          <w:rFonts w:hint="eastAsia"/>
        </w:rPr>
      </w:pPr>
    </w:p>
    <w:p w14:paraId="2487BEBF" w14:textId="77777777" w:rsidR="008B0AB0" w:rsidRPr="00AE560F" w:rsidRDefault="008B0AB0" w:rsidP="00804F8D">
      <w:pPr>
        <w:pStyle w:val="4"/>
        <w:rPr>
          <w:rFonts w:hint="default"/>
        </w:rPr>
      </w:pPr>
      <w:r w:rsidRPr="00AE560F">
        <w:t>Device Onboarding Plan</w:t>
      </w:r>
    </w:p>
    <w:p w14:paraId="06AD592A" w14:textId="77777777" w:rsidR="008B0AB0" w:rsidRPr="00C4428E" w:rsidRDefault="008B0AB0" w:rsidP="00E3467F">
      <w:pPr>
        <w:pStyle w:val="1e"/>
      </w:pPr>
      <w:r>
        <w:t>On iMaster NCE-Campus, you can add devices to a site using their device models or ESNs.</w:t>
      </w:r>
    </w:p>
    <w:p w14:paraId="43426771" w14:textId="77777777" w:rsidR="008B0AB0" w:rsidRPr="009F779C" w:rsidRDefault="008B0AB0" w:rsidP="00B02CAA">
      <w:pPr>
        <w:pStyle w:val="50"/>
      </w:pPr>
      <w:r w:rsidRPr="009F779C">
        <w:t>Device ESN and role plan</w:t>
      </w:r>
    </w:p>
    <w:tbl>
      <w:tblPr>
        <w:tblStyle w:val="V301"/>
        <w:tblW w:w="7938" w:type="dxa"/>
        <w:tblLayout w:type="fixed"/>
        <w:tblLook w:val="04A0" w:firstRow="1" w:lastRow="0" w:firstColumn="1" w:lastColumn="0" w:noHBand="0" w:noVBand="1"/>
      </w:tblPr>
      <w:tblGrid>
        <w:gridCol w:w="912"/>
        <w:gridCol w:w="1652"/>
        <w:gridCol w:w="1763"/>
        <w:gridCol w:w="686"/>
        <w:gridCol w:w="1456"/>
        <w:gridCol w:w="1469"/>
      </w:tblGrid>
      <w:tr w:rsidR="008B0AB0" w:rsidRPr="00B1439A" w14:paraId="6D559679" w14:textId="77777777" w:rsidTr="00E3467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2" w:type="dxa"/>
            <w:hideMark/>
          </w:tcPr>
          <w:p w14:paraId="658722F4" w14:textId="77777777" w:rsidR="008B0AB0" w:rsidRPr="00B1439A" w:rsidRDefault="008B0AB0" w:rsidP="00CC2296">
            <w:pPr>
              <w:pStyle w:val="5a"/>
            </w:pPr>
            <w:r>
              <w:t>Device</w:t>
            </w:r>
          </w:p>
        </w:tc>
        <w:tc>
          <w:tcPr>
            <w:tcW w:w="1652" w:type="dxa"/>
            <w:hideMark/>
          </w:tcPr>
          <w:p w14:paraId="0C54E0BB" w14:textId="77777777" w:rsidR="008B0AB0" w:rsidRPr="00B1439A" w:rsidRDefault="008B0AB0" w:rsidP="00CC2296">
            <w:pPr>
              <w:pStyle w:val="5a"/>
              <w:cnfStyle w:val="100000000000" w:firstRow="1" w:lastRow="0" w:firstColumn="0" w:lastColumn="0" w:oddVBand="0" w:evenVBand="0" w:oddHBand="0" w:evenHBand="0" w:firstRowFirstColumn="0" w:firstRowLastColumn="0" w:lastRowFirstColumn="0" w:lastRowLastColumn="0"/>
            </w:pPr>
            <w:r>
              <w:t>Device ESN</w:t>
            </w:r>
          </w:p>
        </w:tc>
        <w:tc>
          <w:tcPr>
            <w:tcW w:w="1763" w:type="dxa"/>
            <w:hideMark/>
          </w:tcPr>
          <w:p w14:paraId="2F3E239A" w14:textId="77777777" w:rsidR="008B0AB0" w:rsidRPr="00B1439A" w:rsidRDefault="008B0AB0" w:rsidP="00CC2296">
            <w:pPr>
              <w:pStyle w:val="5a"/>
              <w:cnfStyle w:val="100000000000" w:firstRow="1" w:lastRow="0" w:firstColumn="0" w:lastColumn="0" w:oddVBand="0" w:evenVBand="0" w:oddHBand="0" w:evenHBand="0" w:firstRowFirstColumn="0" w:firstRowLastColumn="0" w:lastRowFirstColumn="0" w:lastRowLastColumn="0"/>
            </w:pPr>
            <w:r>
              <w:t>Device Model</w:t>
            </w:r>
          </w:p>
        </w:tc>
        <w:tc>
          <w:tcPr>
            <w:tcW w:w="686" w:type="dxa"/>
          </w:tcPr>
          <w:p w14:paraId="7DE89139" w14:textId="77777777" w:rsidR="008B0AB0" w:rsidRPr="00B1439A" w:rsidRDefault="008B0AB0" w:rsidP="00CC2296">
            <w:pPr>
              <w:pStyle w:val="5a"/>
              <w:cnfStyle w:val="100000000000" w:firstRow="1" w:lastRow="0" w:firstColumn="0" w:lastColumn="0" w:oddVBand="0" w:evenVBand="0" w:oddHBand="0" w:evenHBand="0" w:firstRowFirstColumn="0" w:firstRowLastColumn="0" w:lastRowFirstColumn="0" w:lastRowLastColumn="0"/>
            </w:pPr>
            <w:r>
              <w:t>Site</w:t>
            </w:r>
          </w:p>
        </w:tc>
        <w:tc>
          <w:tcPr>
            <w:tcW w:w="1456" w:type="dxa"/>
          </w:tcPr>
          <w:p w14:paraId="5E184672" w14:textId="77777777" w:rsidR="008B0AB0" w:rsidRPr="00B1439A" w:rsidRDefault="008B0AB0" w:rsidP="00CC2296">
            <w:pPr>
              <w:pStyle w:val="5a"/>
              <w:cnfStyle w:val="100000000000" w:firstRow="1" w:lastRow="0" w:firstColumn="0" w:lastColumn="0" w:oddVBand="0" w:evenVBand="0" w:oddHBand="0" w:evenHBand="0" w:firstRowFirstColumn="0" w:firstRowLastColumn="0" w:lastRowFirstColumn="0" w:lastRowLastColumn="0"/>
            </w:pPr>
            <w:r>
              <w:t>Device Type</w:t>
            </w:r>
          </w:p>
        </w:tc>
        <w:tc>
          <w:tcPr>
            <w:tcW w:w="1469" w:type="dxa"/>
          </w:tcPr>
          <w:p w14:paraId="64535E4D" w14:textId="77777777" w:rsidR="008B0AB0" w:rsidRPr="00B1439A" w:rsidRDefault="008B0AB0" w:rsidP="00CC2296">
            <w:pPr>
              <w:pStyle w:val="5a"/>
              <w:cnfStyle w:val="100000000000" w:firstRow="1" w:lastRow="0" w:firstColumn="0" w:lastColumn="0" w:oddVBand="0" w:evenVBand="0" w:oddHBand="0" w:evenHBand="0" w:firstRowFirstColumn="0" w:firstRowLastColumn="0" w:lastRowFirstColumn="0" w:lastRowLastColumn="0"/>
            </w:pPr>
            <w:r>
              <w:t>Role</w:t>
            </w:r>
          </w:p>
        </w:tc>
      </w:tr>
      <w:tr w:rsidR="008B0AB0" w:rsidRPr="00B1439A" w14:paraId="453B1661" w14:textId="77777777" w:rsidTr="00E3467F">
        <w:tc>
          <w:tcPr>
            <w:cnfStyle w:val="001000000000" w:firstRow="0" w:lastRow="0" w:firstColumn="1" w:lastColumn="0" w:oddVBand="0" w:evenVBand="0" w:oddHBand="0" w:evenHBand="0" w:firstRowFirstColumn="0" w:firstRowLastColumn="0" w:lastRowFirstColumn="0" w:lastRowLastColumn="0"/>
            <w:tcW w:w="912" w:type="dxa"/>
          </w:tcPr>
          <w:p w14:paraId="077A8C62" w14:textId="77777777" w:rsidR="008B0AB0" w:rsidRPr="00B1439A" w:rsidRDefault="008B0AB0" w:rsidP="009410D9">
            <w:pPr>
              <w:pStyle w:val="5a"/>
              <w:jc w:val="left"/>
            </w:pPr>
            <w:r>
              <w:t>CORE1</w:t>
            </w:r>
          </w:p>
        </w:tc>
        <w:tc>
          <w:tcPr>
            <w:tcW w:w="1652" w:type="dxa"/>
          </w:tcPr>
          <w:p w14:paraId="036838CA"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r>
              <w:t>101990066905</w:t>
            </w:r>
          </w:p>
        </w:tc>
        <w:tc>
          <w:tcPr>
            <w:tcW w:w="1763" w:type="dxa"/>
          </w:tcPr>
          <w:p w14:paraId="50573ECD"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r>
              <w:t>S5731-H24P4XC</w:t>
            </w:r>
          </w:p>
        </w:tc>
        <w:tc>
          <w:tcPr>
            <w:tcW w:w="686" w:type="dxa"/>
            <w:vMerge w:val="restart"/>
          </w:tcPr>
          <w:p w14:paraId="3E1118C3"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r>
              <w:t>HQ</w:t>
            </w:r>
          </w:p>
        </w:tc>
        <w:tc>
          <w:tcPr>
            <w:tcW w:w="1456" w:type="dxa"/>
          </w:tcPr>
          <w:p w14:paraId="30EFC5F6"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r>
              <w:t>LSW, WAC</w:t>
            </w:r>
          </w:p>
        </w:tc>
        <w:tc>
          <w:tcPr>
            <w:tcW w:w="1469" w:type="dxa"/>
          </w:tcPr>
          <w:p w14:paraId="798A2F07"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r>
              <w:t>Core</w:t>
            </w:r>
          </w:p>
        </w:tc>
      </w:tr>
      <w:tr w:rsidR="008B0AB0" w:rsidRPr="00B1439A" w14:paraId="0C9AA9DE" w14:textId="77777777" w:rsidTr="00E3467F">
        <w:tc>
          <w:tcPr>
            <w:cnfStyle w:val="001000000000" w:firstRow="0" w:lastRow="0" w:firstColumn="1" w:lastColumn="0" w:oddVBand="0" w:evenVBand="0" w:oddHBand="0" w:evenHBand="0" w:firstRowFirstColumn="0" w:firstRowLastColumn="0" w:lastRowFirstColumn="0" w:lastRowLastColumn="0"/>
            <w:tcW w:w="912" w:type="dxa"/>
            <w:hideMark/>
          </w:tcPr>
          <w:p w14:paraId="06D66461" w14:textId="77777777" w:rsidR="008B0AB0" w:rsidRPr="00B1439A" w:rsidRDefault="008B0AB0" w:rsidP="009410D9">
            <w:pPr>
              <w:pStyle w:val="5a"/>
              <w:jc w:val="left"/>
            </w:pPr>
            <w:r>
              <w:t>AGG1</w:t>
            </w:r>
          </w:p>
        </w:tc>
        <w:tc>
          <w:tcPr>
            <w:tcW w:w="1652" w:type="dxa"/>
          </w:tcPr>
          <w:p w14:paraId="69D5883F"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r>
              <w:t>101990066822</w:t>
            </w:r>
          </w:p>
        </w:tc>
        <w:tc>
          <w:tcPr>
            <w:tcW w:w="1763" w:type="dxa"/>
          </w:tcPr>
          <w:p w14:paraId="3FD8BCC4"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r>
              <w:t>S5731-H24P4XC</w:t>
            </w:r>
          </w:p>
        </w:tc>
        <w:tc>
          <w:tcPr>
            <w:tcW w:w="686" w:type="dxa"/>
            <w:vMerge/>
          </w:tcPr>
          <w:p w14:paraId="78CE89E9"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p>
        </w:tc>
        <w:tc>
          <w:tcPr>
            <w:tcW w:w="1456" w:type="dxa"/>
          </w:tcPr>
          <w:p w14:paraId="268DA043"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r>
              <w:t>LSW, WAC</w:t>
            </w:r>
          </w:p>
        </w:tc>
        <w:tc>
          <w:tcPr>
            <w:tcW w:w="1469" w:type="dxa"/>
          </w:tcPr>
          <w:p w14:paraId="224A047B"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r>
              <w:t>Aggregation</w:t>
            </w:r>
          </w:p>
        </w:tc>
      </w:tr>
      <w:tr w:rsidR="008B0AB0" w:rsidRPr="00B1439A" w14:paraId="4B2286A3" w14:textId="77777777" w:rsidTr="00E3467F">
        <w:tc>
          <w:tcPr>
            <w:cnfStyle w:val="001000000000" w:firstRow="0" w:lastRow="0" w:firstColumn="1" w:lastColumn="0" w:oddVBand="0" w:evenVBand="0" w:oddHBand="0" w:evenHBand="0" w:firstRowFirstColumn="0" w:firstRowLastColumn="0" w:lastRowFirstColumn="0" w:lastRowLastColumn="0"/>
            <w:tcW w:w="912" w:type="dxa"/>
          </w:tcPr>
          <w:p w14:paraId="2473728E" w14:textId="77777777" w:rsidR="008B0AB0" w:rsidRPr="00B1439A" w:rsidRDefault="008B0AB0" w:rsidP="009410D9">
            <w:pPr>
              <w:pStyle w:val="5a"/>
              <w:jc w:val="left"/>
            </w:pPr>
            <w:r>
              <w:t>AGG2</w:t>
            </w:r>
          </w:p>
        </w:tc>
        <w:tc>
          <w:tcPr>
            <w:tcW w:w="1652" w:type="dxa"/>
          </w:tcPr>
          <w:p w14:paraId="7BFE814E"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r>
              <w:t>101990066922</w:t>
            </w:r>
          </w:p>
        </w:tc>
        <w:tc>
          <w:tcPr>
            <w:tcW w:w="1763" w:type="dxa"/>
          </w:tcPr>
          <w:p w14:paraId="6DB397BA"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r>
              <w:t>S5731-H24P4XC</w:t>
            </w:r>
          </w:p>
        </w:tc>
        <w:tc>
          <w:tcPr>
            <w:tcW w:w="686" w:type="dxa"/>
            <w:vMerge/>
          </w:tcPr>
          <w:p w14:paraId="1DD0A74B"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p>
        </w:tc>
        <w:tc>
          <w:tcPr>
            <w:tcW w:w="1456" w:type="dxa"/>
          </w:tcPr>
          <w:p w14:paraId="68AEB14D"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r>
              <w:t>LSW, WAC</w:t>
            </w:r>
          </w:p>
        </w:tc>
        <w:tc>
          <w:tcPr>
            <w:tcW w:w="1469" w:type="dxa"/>
          </w:tcPr>
          <w:p w14:paraId="10D4B4A3"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r>
              <w:t>Aggregation</w:t>
            </w:r>
          </w:p>
        </w:tc>
      </w:tr>
      <w:tr w:rsidR="008B0AB0" w:rsidRPr="00B1439A" w14:paraId="0267DF56" w14:textId="77777777" w:rsidTr="00E3467F">
        <w:tc>
          <w:tcPr>
            <w:cnfStyle w:val="001000000000" w:firstRow="0" w:lastRow="0" w:firstColumn="1" w:lastColumn="0" w:oddVBand="0" w:evenVBand="0" w:oddHBand="0" w:evenHBand="0" w:firstRowFirstColumn="0" w:firstRowLastColumn="0" w:lastRowFirstColumn="0" w:lastRowLastColumn="0"/>
            <w:tcW w:w="912" w:type="dxa"/>
          </w:tcPr>
          <w:p w14:paraId="0694089D" w14:textId="77777777" w:rsidR="008B0AB0" w:rsidRPr="00B1439A" w:rsidRDefault="008B0AB0" w:rsidP="009410D9">
            <w:pPr>
              <w:pStyle w:val="5a"/>
              <w:jc w:val="left"/>
            </w:pPr>
            <w:r>
              <w:t>ACC1</w:t>
            </w:r>
          </w:p>
        </w:tc>
        <w:tc>
          <w:tcPr>
            <w:tcW w:w="1652" w:type="dxa"/>
          </w:tcPr>
          <w:p w14:paraId="781B2A00"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r>
              <w:t>101990066914</w:t>
            </w:r>
          </w:p>
        </w:tc>
        <w:tc>
          <w:tcPr>
            <w:tcW w:w="1763" w:type="dxa"/>
          </w:tcPr>
          <w:p w14:paraId="45274054"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r>
              <w:t>S5731-H24P4XC</w:t>
            </w:r>
          </w:p>
        </w:tc>
        <w:tc>
          <w:tcPr>
            <w:tcW w:w="686" w:type="dxa"/>
            <w:vMerge/>
          </w:tcPr>
          <w:p w14:paraId="0DDBB9F3"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p>
        </w:tc>
        <w:tc>
          <w:tcPr>
            <w:tcW w:w="1456" w:type="dxa"/>
          </w:tcPr>
          <w:p w14:paraId="4179542D"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r>
              <w:t>LSW, WAC</w:t>
            </w:r>
          </w:p>
        </w:tc>
        <w:tc>
          <w:tcPr>
            <w:tcW w:w="1469" w:type="dxa"/>
          </w:tcPr>
          <w:p w14:paraId="669F2553"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r>
              <w:t>Access</w:t>
            </w:r>
          </w:p>
        </w:tc>
      </w:tr>
      <w:tr w:rsidR="008B0AB0" w:rsidRPr="00B1439A" w14:paraId="63BBC83A" w14:textId="77777777" w:rsidTr="00E3467F">
        <w:tc>
          <w:tcPr>
            <w:cnfStyle w:val="001000000000" w:firstRow="0" w:lastRow="0" w:firstColumn="1" w:lastColumn="0" w:oddVBand="0" w:evenVBand="0" w:oddHBand="0" w:evenHBand="0" w:firstRowFirstColumn="0" w:firstRowLastColumn="0" w:lastRowFirstColumn="0" w:lastRowLastColumn="0"/>
            <w:tcW w:w="912" w:type="dxa"/>
          </w:tcPr>
          <w:p w14:paraId="65EF9538" w14:textId="77777777" w:rsidR="008B0AB0" w:rsidRPr="00B1439A" w:rsidRDefault="008B0AB0" w:rsidP="009410D9">
            <w:pPr>
              <w:pStyle w:val="5a"/>
              <w:jc w:val="left"/>
            </w:pPr>
            <w:r>
              <w:t>ACC2</w:t>
            </w:r>
          </w:p>
        </w:tc>
        <w:tc>
          <w:tcPr>
            <w:tcW w:w="1652" w:type="dxa"/>
          </w:tcPr>
          <w:p w14:paraId="333C8147"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r>
              <w:t>101990066909</w:t>
            </w:r>
          </w:p>
        </w:tc>
        <w:tc>
          <w:tcPr>
            <w:tcW w:w="1763" w:type="dxa"/>
          </w:tcPr>
          <w:p w14:paraId="33385BE8"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r>
              <w:t>S5731-H24P4XC</w:t>
            </w:r>
          </w:p>
        </w:tc>
        <w:tc>
          <w:tcPr>
            <w:tcW w:w="686" w:type="dxa"/>
            <w:vMerge/>
          </w:tcPr>
          <w:p w14:paraId="142AA854"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p>
        </w:tc>
        <w:tc>
          <w:tcPr>
            <w:tcW w:w="1456" w:type="dxa"/>
          </w:tcPr>
          <w:p w14:paraId="43885836"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r>
              <w:t>LSW, WAC</w:t>
            </w:r>
          </w:p>
        </w:tc>
        <w:tc>
          <w:tcPr>
            <w:tcW w:w="1469" w:type="dxa"/>
          </w:tcPr>
          <w:p w14:paraId="60ACE436"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r>
              <w:t>Access</w:t>
            </w:r>
          </w:p>
        </w:tc>
      </w:tr>
      <w:tr w:rsidR="008B0AB0" w:rsidRPr="00B1439A" w14:paraId="4B0D591B" w14:textId="77777777" w:rsidTr="00E3467F">
        <w:tc>
          <w:tcPr>
            <w:cnfStyle w:val="001000000000" w:firstRow="0" w:lastRow="0" w:firstColumn="1" w:lastColumn="0" w:oddVBand="0" w:evenVBand="0" w:oddHBand="0" w:evenHBand="0" w:firstRowFirstColumn="0" w:firstRowLastColumn="0" w:lastRowFirstColumn="0" w:lastRowLastColumn="0"/>
            <w:tcW w:w="912" w:type="dxa"/>
          </w:tcPr>
          <w:p w14:paraId="35FD4664" w14:textId="77777777" w:rsidR="008B0AB0" w:rsidRPr="00B1439A" w:rsidRDefault="008B0AB0" w:rsidP="009410D9">
            <w:pPr>
              <w:pStyle w:val="5a"/>
              <w:jc w:val="left"/>
            </w:pPr>
            <w:r>
              <w:t>AP1</w:t>
            </w:r>
          </w:p>
        </w:tc>
        <w:tc>
          <w:tcPr>
            <w:tcW w:w="1652" w:type="dxa"/>
          </w:tcPr>
          <w:p w14:paraId="508244B1" w14:textId="77777777" w:rsidR="008B0AB0" w:rsidRPr="00B81A1B" w:rsidRDefault="008B0AB0" w:rsidP="00CC2296">
            <w:pPr>
              <w:pStyle w:val="5a"/>
              <w:cnfStyle w:val="000000000000" w:firstRow="0" w:lastRow="0" w:firstColumn="0" w:lastColumn="0" w:oddVBand="0" w:evenVBand="0" w:oddHBand="0" w:evenHBand="0" w:firstRowFirstColumn="0" w:firstRowLastColumn="0" w:lastRowFirstColumn="0" w:lastRowLastColumn="0"/>
            </w:pPr>
            <w:r>
              <w:t>2102352UBR10L6001282</w:t>
            </w:r>
          </w:p>
        </w:tc>
        <w:tc>
          <w:tcPr>
            <w:tcW w:w="1763" w:type="dxa"/>
          </w:tcPr>
          <w:p w14:paraId="30921664" w14:textId="77777777" w:rsidR="008B0AB0" w:rsidRPr="00E36E8D" w:rsidRDefault="008B0AB0" w:rsidP="00CC2296">
            <w:pPr>
              <w:pStyle w:val="5a"/>
              <w:cnfStyle w:val="000000000000" w:firstRow="0" w:lastRow="0" w:firstColumn="0" w:lastColumn="0" w:oddVBand="0" w:evenVBand="0" w:oddHBand="0" w:evenHBand="0" w:firstRowFirstColumn="0" w:firstRowLastColumn="0" w:lastRowFirstColumn="0" w:lastRowLastColumn="0"/>
            </w:pPr>
            <w:r>
              <w:t>AirEngine 5760-51</w:t>
            </w:r>
          </w:p>
        </w:tc>
        <w:tc>
          <w:tcPr>
            <w:tcW w:w="686" w:type="dxa"/>
            <w:vMerge/>
          </w:tcPr>
          <w:p w14:paraId="6F71B6DE"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p>
        </w:tc>
        <w:tc>
          <w:tcPr>
            <w:tcW w:w="1456" w:type="dxa"/>
          </w:tcPr>
          <w:p w14:paraId="788159DB"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r>
              <w:t>AP</w:t>
            </w:r>
          </w:p>
        </w:tc>
        <w:tc>
          <w:tcPr>
            <w:tcW w:w="1469" w:type="dxa"/>
          </w:tcPr>
          <w:p w14:paraId="15612677"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r>
              <w:t>AP</w:t>
            </w:r>
          </w:p>
        </w:tc>
      </w:tr>
    </w:tbl>
    <w:p w14:paraId="1F297E7E" w14:textId="77777777" w:rsidR="008B0AB0" w:rsidRPr="003A4726" w:rsidRDefault="008B0AB0" w:rsidP="008B0AB0">
      <w:pPr>
        <w:pStyle w:val="NotesHeading"/>
      </w:pPr>
      <w:r>
        <w:drawing>
          <wp:inline distT="0" distB="0" distL="0" distR="0" wp14:anchorId="334F4E22" wp14:editId="047543A0">
            <wp:extent cx="754381" cy="267463"/>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en-05.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754381" cy="267463"/>
                    </a:xfrm>
                    <a:prstGeom prst="rect">
                      <a:avLst/>
                    </a:prstGeom>
                  </pic:spPr>
                </pic:pic>
              </a:graphicData>
            </a:graphic>
          </wp:inline>
        </w:drawing>
      </w:r>
    </w:p>
    <w:p w14:paraId="15E65BA0" w14:textId="77777777" w:rsidR="008B0AB0" w:rsidRDefault="008B0AB0" w:rsidP="00E3467F">
      <w:pPr>
        <w:pStyle w:val="1e"/>
      </w:pPr>
      <w:r>
        <w:t>The ESNs and device models in the preceding table are for reference only. Change them to the actual ESNs and device models used in the lab.</w:t>
      </w:r>
    </w:p>
    <w:p w14:paraId="4155D747" w14:textId="77777777" w:rsidR="008B0AB0" w:rsidRPr="00AE560F" w:rsidRDefault="008B0AB0" w:rsidP="00804F8D">
      <w:pPr>
        <w:pStyle w:val="4"/>
        <w:rPr>
          <w:rFonts w:hint="default"/>
        </w:rPr>
      </w:pPr>
      <w:r w:rsidRPr="00AE560F">
        <w:t>Fabric and Underlay Network Plan</w:t>
      </w:r>
    </w:p>
    <w:p w14:paraId="15308395" w14:textId="77777777" w:rsidR="008B0AB0" w:rsidRDefault="008B0AB0" w:rsidP="00E3467F">
      <w:pPr>
        <w:pStyle w:val="1e"/>
      </w:pPr>
      <w:r>
        <w:t>Before creating a fabric based on a physical network, you need to configure the resources used in the fabric, including the network resource pool (consisting of VLAN, IP address, BD, and VNI resources).</w:t>
      </w:r>
    </w:p>
    <w:p w14:paraId="013494DE" w14:textId="77777777" w:rsidR="008B0AB0" w:rsidRDefault="008B0AB0" w:rsidP="00E3467F">
      <w:pPr>
        <w:pStyle w:val="1e"/>
      </w:pPr>
      <w:r>
        <w:t>In addition, you need to plan external networks, network service resources, and templates (including server templates and authentication templates). This data will be used to create virtual networks and configure access management.</w:t>
      </w:r>
    </w:p>
    <w:p w14:paraId="593FC2CB" w14:textId="77777777" w:rsidR="008B0AB0" w:rsidRPr="00AE560F" w:rsidRDefault="008B0AB0" w:rsidP="00E3467F">
      <w:pPr>
        <w:pStyle w:val="5"/>
        <w:rPr>
          <w:rFonts w:hint="default"/>
        </w:rPr>
      </w:pPr>
      <w:r w:rsidRPr="00AE560F">
        <w:t>Network Resource Pool Plan</w:t>
      </w:r>
    </w:p>
    <w:p w14:paraId="7E20BDC9" w14:textId="77777777" w:rsidR="008B0AB0" w:rsidRPr="009F779C" w:rsidRDefault="008B0AB0" w:rsidP="00B02CAA">
      <w:pPr>
        <w:pStyle w:val="50"/>
      </w:pPr>
      <w:r w:rsidRPr="009F779C">
        <w:t>Plan for the global resource pool of the fabric</w:t>
      </w:r>
    </w:p>
    <w:tbl>
      <w:tblPr>
        <w:tblStyle w:val="V301"/>
        <w:tblW w:w="7938" w:type="dxa"/>
        <w:tblLayout w:type="fixed"/>
        <w:tblLook w:val="04A0" w:firstRow="1" w:lastRow="0" w:firstColumn="1" w:lastColumn="0" w:noHBand="0" w:noVBand="1"/>
      </w:tblPr>
      <w:tblGrid>
        <w:gridCol w:w="2186"/>
        <w:gridCol w:w="1968"/>
        <w:gridCol w:w="3784"/>
      </w:tblGrid>
      <w:tr w:rsidR="008B0AB0" w:rsidRPr="00B1439A" w14:paraId="5BB43A37" w14:textId="77777777" w:rsidTr="00E3467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86" w:type="dxa"/>
            <w:hideMark/>
          </w:tcPr>
          <w:p w14:paraId="491DBDBB" w14:textId="77777777" w:rsidR="008B0AB0" w:rsidRPr="00B1439A" w:rsidRDefault="008B0AB0" w:rsidP="00CC2296">
            <w:pPr>
              <w:pStyle w:val="5a"/>
            </w:pPr>
            <w:r>
              <w:t>Network Resource</w:t>
            </w:r>
          </w:p>
        </w:tc>
        <w:tc>
          <w:tcPr>
            <w:tcW w:w="1968" w:type="dxa"/>
          </w:tcPr>
          <w:p w14:paraId="15049690" w14:textId="77777777" w:rsidR="008B0AB0" w:rsidRPr="00B1439A" w:rsidRDefault="008B0AB0" w:rsidP="00CC2296">
            <w:pPr>
              <w:pStyle w:val="5a"/>
              <w:cnfStyle w:val="100000000000" w:firstRow="1" w:lastRow="0" w:firstColumn="0" w:lastColumn="0" w:oddVBand="0" w:evenVBand="0" w:oddHBand="0" w:evenHBand="0" w:firstRowFirstColumn="0" w:firstRowLastColumn="0" w:lastRowFirstColumn="0" w:lastRowLastColumn="0"/>
            </w:pPr>
            <w:r>
              <w:t>Value Range</w:t>
            </w:r>
          </w:p>
        </w:tc>
        <w:tc>
          <w:tcPr>
            <w:tcW w:w="3784" w:type="dxa"/>
          </w:tcPr>
          <w:p w14:paraId="6C10CDCE" w14:textId="77777777" w:rsidR="008B0AB0" w:rsidRPr="00B1439A" w:rsidRDefault="008B0AB0" w:rsidP="00CC2296">
            <w:pPr>
              <w:pStyle w:val="5a"/>
              <w:cnfStyle w:val="100000000000" w:firstRow="1" w:lastRow="0" w:firstColumn="0" w:lastColumn="0" w:oddVBand="0" w:evenVBand="0" w:oddHBand="0" w:evenHBand="0" w:firstRowFirstColumn="0" w:firstRowLastColumn="0" w:lastRowFirstColumn="0" w:lastRowLastColumn="0"/>
            </w:pPr>
            <w:r>
              <w:t>Description</w:t>
            </w:r>
          </w:p>
        </w:tc>
      </w:tr>
      <w:tr w:rsidR="008B0AB0" w:rsidRPr="00B1439A" w14:paraId="3979B048" w14:textId="77777777" w:rsidTr="00E3467F">
        <w:tc>
          <w:tcPr>
            <w:cnfStyle w:val="001000000000" w:firstRow="0" w:lastRow="0" w:firstColumn="1" w:lastColumn="0" w:oddVBand="0" w:evenVBand="0" w:oddHBand="0" w:evenHBand="0" w:firstRowFirstColumn="0" w:firstRowLastColumn="0" w:lastRowFirstColumn="0" w:lastRowLastColumn="0"/>
            <w:tcW w:w="2186" w:type="dxa"/>
          </w:tcPr>
          <w:p w14:paraId="2C2A3CDA" w14:textId="77777777" w:rsidR="008B0AB0" w:rsidRPr="00B1439A" w:rsidRDefault="008B0AB0" w:rsidP="0057552D">
            <w:pPr>
              <w:pStyle w:val="5a"/>
              <w:jc w:val="left"/>
            </w:pPr>
            <w:r>
              <w:t>VLAN</w:t>
            </w:r>
          </w:p>
        </w:tc>
        <w:tc>
          <w:tcPr>
            <w:tcW w:w="1968" w:type="dxa"/>
          </w:tcPr>
          <w:p w14:paraId="6B6D4E1C"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r>
              <w:t>101-300</w:t>
            </w:r>
          </w:p>
        </w:tc>
        <w:tc>
          <w:tcPr>
            <w:tcW w:w="3784" w:type="dxa"/>
          </w:tcPr>
          <w:p w14:paraId="5B5A7CFC"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r>
              <w:t>Service VLAN ID pool, including the VLANs for connecting to external networks, VLANs for connecting to network service resources, policy association management VLAN, and terminal access VLAN.</w:t>
            </w:r>
          </w:p>
        </w:tc>
      </w:tr>
      <w:tr w:rsidR="008B0AB0" w:rsidRPr="00B1439A" w14:paraId="346C8520" w14:textId="77777777" w:rsidTr="00E3467F">
        <w:tc>
          <w:tcPr>
            <w:cnfStyle w:val="001000000000" w:firstRow="0" w:lastRow="0" w:firstColumn="1" w:lastColumn="0" w:oddVBand="0" w:evenVBand="0" w:oddHBand="0" w:evenHBand="0" w:firstRowFirstColumn="0" w:firstRowLastColumn="0" w:lastRowFirstColumn="0" w:lastRowLastColumn="0"/>
            <w:tcW w:w="2186" w:type="dxa"/>
          </w:tcPr>
          <w:p w14:paraId="0C6C80BE" w14:textId="77777777" w:rsidR="008B0AB0" w:rsidRPr="00B1439A" w:rsidRDefault="008B0AB0" w:rsidP="0057552D">
            <w:pPr>
              <w:pStyle w:val="5a"/>
              <w:jc w:val="left"/>
            </w:pPr>
            <w:r>
              <w:t>Loopback Interface IP address</w:t>
            </w:r>
          </w:p>
        </w:tc>
        <w:tc>
          <w:tcPr>
            <w:tcW w:w="1968" w:type="dxa"/>
          </w:tcPr>
          <w:p w14:paraId="3993B08C"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r>
              <w:t>1.1.1.0-1.1.1.0/24</w:t>
            </w:r>
          </w:p>
        </w:tc>
        <w:tc>
          <w:tcPr>
            <w:tcW w:w="3784" w:type="dxa"/>
          </w:tcPr>
          <w:p w14:paraId="71E8B52F"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IP address of a loopback interface.</w:t>
            </w:r>
          </w:p>
          <w:p w14:paraId="077BD379"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r>
              <w:t>Loopback interface IP addresses are used to establish BGP EVPN peer relationships when the underlay routing domain is automatically configured and the fabric is automatically connected to network service resources.</w:t>
            </w:r>
          </w:p>
        </w:tc>
      </w:tr>
      <w:tr w:rsidR="008B0AB0" w:rsidRPr="00106D95" w14:paraId="4138251F" w14:textId="77777777" w:rsidTr="00E3467F">
        <w:tc>
          <w:tcPr>
            <w:cnfStyle w:val="001000000000" w:firstRow="0" w:lastRow="0" w:firstColumn="1" w:lastColumn="0" w:oddVBand="0" w:evenVBand="0" w:oddHBand="0" w:evenHBand="0" w:firstRowFirstColumn="0" w:firstRowLastColumn="0" w:lastRowFirstColumn="0" w:lastRowLastColumn="0"/>
            <w:tcW w:w="2186" w:type="dxa"/>
          </w:tcPr>
          <w:p w14:paraId="423BF0FF" w14:textId="77777777" w:rsidR="008B0AB0" w:rsidRPr="00B1439A" w:rsidRDefault="008B0AB0" w:rsidP="0057552D">
            <w:pPr>
              <w:pStyle w:val="5a"/>
              <w:jc w:val="left"/>
            </w:pPr>
            <w:r>
              <w:t>Bridge Domain (BD)</w:t>
            </w:r>
          </w:p>
        </w:tc>
        <w:tc>
          <w:tcPr>
            <w:tcW w:w="1968" w:type="dxa"/>
          </w:tcPr>
          <w:p w14:paraId="10992E59"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r>
              <w:t>1-1000</w:t>
            </w:r>
          </w:p>
        </w:tc>
        <w:tc>
          <w:tcPr>
            <w:tcW w:w="3784" w:type="dxa"/>
          </w:tcPr>
          <w:p w14:paraId="5F93B94A"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r>
              <w:t>Each BD is identified by a BD ID. iMaster NCE-Campus automatically selects a BD ID when delivering configurations to a device.</w:t>
            </w:r>
          </w:p>
        </w:tc>
      </w:tr>
      <w:tr w:rsidR="008B0AB0" w:rsidRPr="00B1439A" w14:paraId="2CF1CEC8" w14:textId="77777777" w:rsidTr="00E3467F">
        <w:tc>
          <w:tcPr>
            <w:cnfStyle w:val="001000000000" w:firstRow="0" w:lastRow="0" w:firstColumn="1" w:lastColumn="0" w:oddVBand="0" w:evenVBand="0" w:oddHBand="0" w:evenHBand="0" w:firstRowFirstColumn="0" w:firstRowLastColumn="0" w:lastRowFirstColumn="0" w:lastRowLastColumn="0"/>
            <w:tcW w:w="2186" w:type="dxa"/>
          </w:tcPr>
          <w:p w14:paraId="21F4FCEA" w14:textId="77777777" w:rsidR="008B0AB0" w:rsidRPr="00B1439A" w:rsidRDefault="008B0AB0" w:rsidP="0057552D">
            <w:pPr>
              <w:pStyle w:val="5a"/>
              <w:jc w:val="left"/>
            </w:pPr>
            <w:r>
              <w:t>VXLAN Network Identifier (VNI)</w:t>
            </w:r>
          </w:p>
        </w:tc>
        <w:tc>
          <w:tcPr>
            <w:tcW w:w="1968" w:type="dxa"/>
          </w:tcPr>
          <w:p w14:paraId="4E977100"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r>
              <w:t>1-1000</w:t>
            </w:r>
          </w:p>
        </w:tc>
        <w:tc>
          <w:tcPr>
            <w:tcW w:w="3784" w:type="dxa"/>
          </w:tcPr>
          <w:p w14:paraId="22D6FE98"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r>
              <w:t>VNIs are used to distinguish isolation domains on a VXLAN network.</w:t>
            </w:r>
          </w:p>
        </w:tc>
      </w:tr>
    </w:tbl>
    <w:p w14:paraId="556C0613" w14:textId="77777777" w:rsidR="008B0AB0" w:rsidRPr="009F779C" w:rsidRDefault="008B0AB0" w:rsidP="00B02CAA">
      <w:pPr>
        <w:pStyle w:val="50"/>
      </w:pPr>
      <w:r w:rsidRPr="009F779C">
        <w:t>Plan for the underlay automation resource pool</w:t>
      </w:r>
    </w:p>
    <w:tbl>
      <w:tblPr>
        <w:tblStyle w:val="V301"/>
        <w:tblW w:w="7938" w:type="dxa"/>
        <w:tblLayout w:type="fixed"/>
        <w:tblLook w:val="04A0" w:firstRow="1" w:lastRow="0" w:firstColumn="1" w:lastColumn="0" w:noHBand="0" w:noVBand="1"/>
      </w:tblPr>
      <w:tblGrid>
        <w:gridCol w:w="2004"/>
        <w:gridCol w:w="2670"/>
        <w:gridCol w:w="3264"/>
      </w:tblGrid>
      <w:tr w:rsidR="008B0AB0" w:rsidRPr="00BE3512" w14:paraId="53B696AA" w14:textId="77777777" w:rsidTr="00E3467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04" w:type="dxa"/>
            <w:hideMark/>
          </w:tcPr>
          <w:p w14:paraId="2C31F533" w14:textId="77777777" w:rsidR="008B0AB0" w:rsidRPr="00BE3512" w:rsidRDefault="008B0AB0" w:rsidP="00CC2296">
            <w:pPr>
              <w:pStyle w:val="5a"/>
            </w:pPr>
            <w:r>
              <w:t>Resource</w:t>
            </w:r>
          </w:p>
        </w:tc>
        <w:tc>
          <w:tcPr>
            <w:tcW w:w="2670" w:type="dxa"/>
          </w:tcPr>
          <w:p w14:paraId="13986764" w14:textId="77777777" w:rsidR="008B0AB0" w:rsidRPr="00BE3512" w:rsidRDefault="008B0AB0" w:rsidP="00CC2296">
            <w:pPr>
              <w:pStyle w:val="5a"/>
              <w:cnfStyle w:val="100000000000" w:firstRow="1" w:lastRow="0" w:firstColumn="0" w:lastColumn="0" w:oddVBand="0" w:evenVBand="0" w:oddHBand="0" w:evenHBand="0" w:firstRowFirstColumn="0" w:firstRowLastColumn="0" w:lastRowFirstColumn="0" w:lastRowLastColumn="0"/>
            </w:pPr>
            <w:r>
              <w:t>Value Range</w:t>
            </w:r>
          </w:p>
        </w:tc>
        <w:tc>
          <w:tcPr>
            <w:tcW w:w="3264" w:type="dxa"/>
          </w:tcPr>
          <w:p w14:paraId="58C33434" w14:textId="77777777" w:rsidR="008B0AB0" w:rsidRPr="00BE3512" w:rsidRDefault="008B0AB0" w:rsidP="00CC2296">
            <w:pPr>
              <w:pStyle w:val="5a"/>
              <w:cnfStyle w:val="100000000000" w:firstRow="1" w:lastRow="0" w:firstColumn="0" w:lastColumn="0" w:oddVBand="0" w:evenVBand="0" w:oddHBand="0" w:evenHBand="0" w:firstRowFirstColumn="0" w:firstRowLastColumn="0" w:lastRowFirstColumn="0" w:lastRowLastColumn="0"/>
            </w:pPr>
            <w:r>
              <w:t>Description</w:t>
            </w:r>
          </w:p>
        </w:tc>
      </w:tr>
      <w:tr w:rsidR="008B0AB0" w:rsidRPr="00BE3512" w14:paraId="3719A700" w14:textId="77777777" w:rsidTr="00E3467F">
        <w:tc>
          <w:tcPr>
            <w:cnfStyle w:val="001000000000" w:firstRow="0" w:lastRow="0" w:firstColumn="1" w:lastColumn="0" w:oddVBand="0" w:evenVBand="0" w:oddHBand="0" w:evenHBand="0" w:firstRowFirstColumn="0" w:firstRowLastColumn="0" w:lastRowFirstColumn="0" w:lastRowLastColumn="0"/>
            <w:tcW w:w="2004" w:type="dxa"/>
          </w:tcPr>
          <w:p w14:paraId="1EBEE78E" w14:textId="77777777" w:rsidR="008B0AB0" w:rsidRPr="00BE3512" w:rsidRDefault="008B0AB0" w:rsidP="0057552D">
            <w:pPr>
              <w:pStyle w:val="5a"/>
              <w:jc w:val="left"/>
            </w:pPr>
            <w:r>
              <w:t>Interconnection VLAN</w:t>
            </w:r>
          </w:p>
        </w:tc>
        <w:tc>
          <w:tcPr>
            <w:tcW w:w="2670" w:type="dxa"/>
          </w:tcPr>
          <w:p w14:paraId="1CC5E65D" w14:textId="77777777"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r>
              <w:t>10-20</w:t>
            </w:r>
          </w:p>
        </w:tc>
        <w:tc>
          <w:tcPr>
            <w:tcW w:w="3264" w:type="dxa"/>
          </w:tcPr>
          <w:p w14:paraId="6F2344F7" w14:textId="77777777"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r>
              <w:t>Used for the interconnection between the border and edge nodes in a fabric.</w:t>
            </w:r>
          </w:p>
        </w:tc>
      </w:tr>
      <w:tr w:rsidR="008B0AB0" w:rsidRPr="00BE3512" w14:paraId="7C02D0A0" w14:textId="77777777" w:rsidTr="00E3467F">
        <w:tc>
          <w:tcPr>
            <w:cnfStyle w:val="001000000000" w:firstRow="0" w:lastRow="0" w:firstColumn="1" w:lastColumn="0" w:oddVBand="0" w:evenVBand="0" w:oddHBand="0" w:evenHBand="0" w:firstRowFirstColumn="0" w:firstRowLastColumn="0" w:lastRowFirstColumn="0" w:lastRowLastColumn="0"/>
            <w:tcW w:w="2004" w:type="dxa"/>
          </w:tcPr>
          <w:p w14:paraId="6E287ACC" w14:textId="77777777" w:rsidR="008B0AB0" w:rsidRPr="00BE3512" w:rsidRDefault="008B0AB0" w:rsidP="0057552D">
            <w:pPr>
              <w:pStyle w:val="5a"/>
              <w:jc w:val="left"/>
            </w:pPr>
            <w:r>
              <w:t>Interworking IP</w:t>
            </w:r>
          </w:p>
        </w:tc>
        <w:tc>
          <w:tcPr>
            <w:tcW w:w="2670" w:type="dxa"/>
          </w:tcPr>
          <w:p w14:paraId="21FBCF1C" w14:textId="77777777"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r>
              <w:t>172.20.0.0-172.20.0.0/16</w:t>
            </w:r>
          </w:p>
        </w:tc>
        <w:tc>
          <w:tcPr>
            <w:tcW w:w="3264" w:type="dxa"/>
          </w:tcPr>
          <w:p w14:paraId="54452755" w14:textId="77777777"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r>
              <w:t>Used for the interconnection between the border and edge nodes in a fabric.</w:t>
            </w:r>
          </w:p>
        </w:tc>
      </w:tr>
    </w:tbl>
    <w:bookmarkEnd w:id="146"/>
    <w:p w14:paraId="1607CEAA" w14:textId="77777777" w:rsidR="008B0AB0" w:rsidRPr="00AE560F" w:rsidRDefault="008B0AB0" w:rsidP="00E3467F">
      <w:pPr>
        <w:pStyle w:val="5"/>
        <w:rPr>
          <w:rFonts w:hint="default"/>
        </w:rPr>
      </w:pPr>
      <w:r w:rsidRPr="00AE560F">
        <w:t>Fabric Network Plan</w:t>
      </w:r>
    </w:p>
    <w:p w14:paraId="448FFC6A" w14:textId="77777777" w:rsidR="008B0AB0" w:rsidRPr="00C830E1" w:rsidRDefault="008B0AB0" w:rsidP="00E3467F">
      <w:pPr>
        <w:pStyle w:val="1e"/>
      </w:pPr>
      <w:r>
        <w:t>A fabric is a virtualized network on which VXLAN is deployed across core and access layers. It uses the distributed gateway networking mode.</w:t>
      </w:r>
    </w:p>
    <w:p w14:paraId="62D3523C" w14:textId="77777777" w:rsidR="008B0AB0" w:rsidRPr="009F779C" w:rsidRDefault="008B0AB0" w:rsidP="00B02CAA">
      <w:pPr>
        <w:pStyle w:val="50"/>
      </w:pPr>
      <w:r w:rsidRPr="009F779C">
        <w:t>Fabric network plan</w:t>
      </w:r>
    </w:p>
    <w:tbl>
      <w:tblPr>
        <w:tblStyle w:val="V301"/>
        <w:tblW w:w="7938" w:type="dxa"/>
        <w:tblLayout w:type="fixed"/>
        <w:tblLook w:val="04A0" w:firstRow="1" w:lastRow="0" w:firstColumn="1" w:lastColumn="0" w:noHBand="0" w:noVBand="1"/>
      </w:tblPr>
      <w:tblGrid>
        <w:gridCol w:w="4635"/>
        <w:gridCol w:w="3303"/>
      </w:tblGrid>
      <w:tr w:rsidR="008B0AB0" w:rsidRPr="00BE3512" w14:paraId="5587881A" w14:textId="77777777" w:rsidTr="00E3467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5" w:type="dxa"/>
            <w:hideMark/>
          </w:tcPr>
          <w:p w14:paraId="6006BEEE" w14:textId="77777777" w:rsidR="008B0AB0" w:rsidRPr="00BE3512" w:rsidRDefault="008B0AB0" w:rsidP="00CC2296">
            <w:pPr>
              <w:pStyle w:val="5a"/>
            </w:pPr>
            <w:r>
              <w:t>Parameter</w:t>
            </w:r>
          </w:p>
        </w:tc>
        <w:tc>
          <w:tcPr>
            <w:tcW w:w="3303" w:type="dxa"/>
          </w:tcPr>
          <w:p w14:paraId="7DD7A951" w14:textId="77777777" w:rsidR="008B0AB0" w:rsidRPr="00BE3512" w:rsidRDefault="008B0AB0" w:rsidP="00CC2296">
            <w:pPr>
              <w:pStyle w:val="5a"/>
              <w:cnfStyle w:val="100000000000" w:firstRow="1" w:lastRow="0" w:firstColumn="0" w:lastColumn="0" w:oddVBand="0" w:evenVBand="0" w:oddHBand="0" w:evenHBand="0" w:firstRowFirstColumn="0" w:firstRowLastColumn="0" w:lastRowFirstColumn="0" w:lastRowLastColumn="0"/>
            </w:pPr>
            <w:r>
              <w:t>Value</w:t>
            </w:r>
          </w:p>
        </w:tc>
      </w:tr>
      <w:tr w:rsidR="008B0AB0" w:rsidRPr="00BE3512" w14:paraId="762D7D53" w14:textId="77777777" w:rsidTr="00E3467F">
        <w:tc>
          <w:tcPr>
            <w:cnfStyle w:val="001000000000" w:firstRow="0" w:lastRow="0" w:firstColumn="1" w:lastColumn="0" w:oddVBand="0" w:evenVBand="0" w:oddHBand="0" w:evenHBand="0" w:firstRowFirstColumn="0" w:firstRowLastColumn="0" w:lastRowFirstColumn="0" w:lastRowLastColumn="0"/>
            <w:tcW w:w="4635" w:type="dxa"/>
          </w:tcPr>
          <w:p w14:paraId="4B7D3B11" w14:textId="77777777" w:rsidR="008B0AB0" w:rsidRPr="00BE3512" w:rsidRDefault="008B0AB0" w:rsidP="0057552D">
            <w:pPr>
              <w:pStyle w:val="5a"/>
              <w:jc w:val="left"/>
            </w:pPr>
            <w:r>
              <w:t>Name</w:t>
            </w:r>
          </w:p>
        </w:tc>
        <w:tc>
          <w:tcPr>
            <w:tcW w:w="3303" w:type="dxa"/>
          </w:tcPr>
          <w:p w14:paraId="1E4FCB0D" w14:textId="77777777"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r>
              <w:t>HQ (customizable)</w:t>
            </w:r>
          </w:p>
        </w:tc>
      </w:tr>
      <w:tr w:rsidR="008B0AB0" w:rsidRPr="00BE3512" w14:paraId="0F25EEE4" w14:textId="77777777" w:rsidTr="00E3467F">
        <w:tc>
          <w:tcPr>
            <w:cnfStyle w:val="001000000000" w:firstRow="0" w:lastRow="0" w:firstColumn="1" w:lastColumn="0" w:oddVBand="0" w:evenVBand="0" w:oddHBand="0" w:evenHBand="0" w:firstRowFirstColumn="0" w:firstRowLastColumn="0" w:lastRowFirstColumn="0" w:lastRowLastColumn="0"/>
            <w:tcW w:w="4635" w:type="dxa"/>
          </w:tcPr>
          <w:p w14:paraId="4A2DBD8E" w14:textId="77777777" w:rsidR="008B0AB0" w:rsidRPr="00BE3512" w:rsidRDefault="008B0AB0" w:rsidP="0057552D">
            <w:pPr>
              <w:pStyle w:val="5a"/>
              <w:jc w:val="left"/>
            </w:pPr>
            <w:r>
              <w:t>Networking Type</w:t>
            </w:r>
          </w:p>
        </w:tc>
        <w:tc>
          <w:tcPr>
            <w:tcW w:w="3303" w:type="dxa"/>
          </w:tcPr>
          <w:p w14:paraId="57CDD9B6"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Distributed</w:t>
            </w:r>
          </w:p>
        </w:tc>
      </w:tr>
      <w:tr w:rsidR="008B0AB0" w:rsidRPr="00BE3512" w14:paraId="20140BF7" w14:textId="77777777" w:rsidTr="00E3467F">
        <w:tc>
          <w:tcPr>
            <w:cnfStyle w:val="001000000000" w:firstRow="0" w:lastRow="0" w:firstColumn="1" w:lastColumn="0" w:oddVBand="0" w:evenVBand="0" w:oddHBand="0" w:evenHBand="0" w:firstRowFirstColumn="0" w:firstRowLastColumn="0" w:lastRowFirstColumn="0" w:lastRowLastColumn="0"/>
            <w:tcW w:w="4635" w:type="dxa"/>
          </w:tcPr>
          <w:p w14:paraId="3D4A5727" w14:textId="77777777" w:rsidR="008B0AB0" w:rsidRDefault="008B0AB0" w:rsidP="0057552D">
            <w:pPr>
              <w:pStyle w:val="5a"/>
              <w:jc w:val="left"/>
            </w:pPr>
            <w:r>
              <w:t>Wireless authentication device</w:t>
            </w:r>
          </w:p>
        </w:tc>
        <w:tc>
          <w:tcPr>
            <w:tcW w:w="3303" w:type="dxa"/>
          </w:tcPr>
          <w:p w14:paraId="67FE4117"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Edge as authentication control point for wireless users</w:t>
            </w:r>
          </w:p>
        </w:tc>
      </w:tr>
      <w:tr w:rsidR="008B0AB0" w:rsidRPr="00BE3512" w14:paraId="0B4737AA" w14:textId="77777777" w:rsidTr="00E3467F">
        <w:tc>
          <w:tcPr>
            <w:cnfStyle w:val="001000000000" w:firstRow="0" w:lastRow="0" w:firstColumn="1" w:lastColumn="0" w:oddVBand="0" w:evenVBand="0" w:oddHBand="0" w:evenHBand="0" w:firstRowFirstColumn="0" w:firstRowLastColumn="0" w:lastRowFirstColumn="0" w:lastRowLastColumn="0"/>
            <w:tcW w:w="4635" w:type="dxa"/>
          </w:tcPr>
          <w:p w14:paraId="3C1BB8D4" w14:textId="77777777" w:rsidR="008B0AB0" w:rsidRPr="00BE3512" w:rsidRDefault="008B0AB0" w:rsidP="0057552D">
            <w:pPr>
              <w:pStyle w:val="5a"/>
              <w:jc w:val="left"/>
            </w:pPr>
            <w:r>
              <w:t>Report terminal identification information</w:t>
            </w:r>
          </w:p>
        </w:tc>
        <w:tc>
          <w:tcPr>
            <w:tcW w:w="3303" w:type="dxa"/>
          </w:tcPr>
          <w:p w14:paraId="0E8E7C67"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Off</w:t>
            </w:r>
          </w:p>
        </w:tc>
      </w:tr>
      <w:tr w:rsidR="008B0AB0" w:rsidRPr="00BE3512" w14:paraId="0FD3B5CD" w14:textId="77777777" w:rsidTr="00E3467F">
        <w:tc>
          <w:tcPr>
            <w:cnfStyle w:val="001000000000" w:firstRow="0" w:lastRow="0" w:firstColumn="1" w:lastColumn="0" w:oddVBand="0" w:evenVBand="0" w:oddHBand="0" w:evenHBand="0" w:firstRowFirstColumn="0" w:firstRowLastColumn="0" w:lastRowFirstColumn="0" w:lastRowLastColumn="0"/>
            <w:tcW w:w="4635" w:type="dxa"/>
          </w:tcPr>
          <w:p w14:paraId="462F29BB" w14:textId="77777777" w:rsidR="008B0AB0" w:rsidRPr="00BE3512" w:rsidRDefault="008B0AB0" w:rsidP="0057552D">
            <w:pPr>
              <w:pStyle w:val="5a"/>
              <w:jc w:val="left"/>
            </w:pPr>
            <w:r>
              <w:t>Automatic routing domain configuration</w:t>
            </w:r>
          </w:p>
        </w:tc>
        <w:tc>
          <w:tcPr>
            <w:tcW w:w="3303" w:type="dxa"/>
          </w:tcPr>
          <w:p w14:paraId="1A60D4E3"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On</w:t>
            </w:r>
          </w:p>
        </w:tc>
      </w:tr>
      <w:tr w:rsidR="008B0AB0" w:rsidRPr="00BE3512" w14:paraId="35557EAE" w14:textId="77777777" w:rsidTr="00E3467F">
        <w:tc>
          <w:tcPr>
            <w:cnfStyle w:val="001000000000" w:firstRow="0" w:lastRow="0" w:firstColumn="1" w:lastColumn="0" w:oddVBand="0" w:evenVBand="0" w:oddHBand="0" w:evenHBand="0" w:firstRowFirstColumn="0" w:firstRowLastColumn="0" w:lastRowFirstColumn="0" w:lastRowLastColumn="0"/>
            <w:tcW w:w="4635" w:type="dxa"/>
          </w:tcPr>
          <w:p w14:paraId="47F228D4" w14:textId="77777777" w:rsidR="008B0AB0" w:rsidRPr="00BE3512" w:rsidRDefault="008B0AB0" w:rsidP="0057552D">
            <w:pPr>
              <w:pStyle w:val="5a"/>
              <w:jc w:val="left"/>
            </w:pPr>
            <w:r>
              <w:t>Configuration Switch</w:t>
            </w:r>
          </w:p>
        </w:tc>
        <w:tc>
          <w:tcPr>
            <w:tcW w:w="3303" w:type="dxa"/>
          </w:tcPr>
          <w:p w14:paraId="30151F10"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On</w:t>
            </w:r>
          </w:p>
        </w:tc>
      </w:tr>
      <w:tr w:rsidR="008B0AB0" w:rsidRPr="00BE3512" w14:paraId="03C3A61F" w14:textId="77777777" w:rsidTr="00E3467F">
        <w:tc>
          <w:tcPr>
            <w:cnfStyle w:val="001000000000" w:firstRow="0" w:lastRow="0" w:firstColumn="1" w:lastColumn="0" w:oddVBand="0" w:evenVBand="0" w:oddHBand="0" w:evenHBand="0" w:firstRowFirstColumn="0" w:firstRowLastColumn="0" w:lastRowFirstColumn="0" w:lastRowLastColumn="0"/>
            <w:tcW w:w="4635" w:type="dxa"/>
          </w:tcPr>
          <w:p w14:paraId="2BE9B932" w14:textId="77777777" w:rsidR="008B0AB0" w:rsidRPr="00BE3512" w:rsidRDefault="008B0AB0" w:rsidP="0057552D">
            <w:pPr>
              <w:pStyle w:val="5a"/>
              <w:jc w:val="left"/>
            </w:pPr>
            <w:r>
              <w:t>Encryption</w:t>
            </w:r>
          </w:p>
        </w:tc>
        <w:tc>
          <w:tcPr>
            <w:tcW w:w="3303" w:type="dxa"/>
          </w:tcPr>
          <w:p w14:paraId="407280CA"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None (customizable)</w:t>
            </w:r>
          </w:p>
        </w:tc>
      </w:tr>
      <w:tr w:rsidR="008B0AB0" w:rsidRPr="00BE3512" w14:paraId="54CBB25E" w14:textId="77777777" w:rsidTr="00E3467F">
        <w:tc>
          <w:tcPr>
            <w:cnfStyle w:val="001000000000" w:firstRow="0" w:lastRow="0" w:firstColumn="1" w:lastColumn="0" w:oddVBand="0" w:evenVBand="0" w:oddHBand="0" w:evenHBand="0" w:firstRowFirstColumn="0" w:firstRowLastColumn="0" w:lastRowFirstColumn="0" w:lastRowLastColumn="0"/>
            <w:tcW w:w="4635" w:type="dxa"/>
          </w:tcPr>
          <w:p w14:paraId="03C8937C" w14:textId="77777777" w:rsidR="008B0AB0" w:rsidRPr="00BE3512" w:rsidRDefault="008B0AB0" w:rsidP="0057552D">
            <w:pPr>
              <w:pStyle w:val="5a"/>
              <w:jc w:val="left"/>
            </w:pPr>
            <w:r>
              <w:t>Domain</w:t>
            </w:r>
          </w:p>
        </w:tc>
        <w:tc>
          <w:tcPr>
            <w:tcW w:w="3303" w:type="dxa"/>
          </w:tcPr>
          <w:p w14:paraId="40CEB392"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Single area (customizable)</w:t>
            </w:r>
          </w:p>
        </w:tc>
      </w:tr>
      <w:tr w:rsidR="008B0AB0" w:rsidRPr="00BE3512" w14:paraId="5B5DF305" w14:textId="77777777" w:rsidTr="00E3467F">
        <w:tc>
          <w:tcPr>
            <w:cnfStyle w:val="001000000000" w:firstRow="0" w:lastRow="0" w:firstColumn="1" w:lastColumn="0" w:oddVBand="0" w:evenVBand="0" w:oddHBand="0" w:evenHBand="0" w:firstRowFirstColumn="0" w:firstRowLastColumn="0" w:lastRowFirstColumn="0" w:lastRowLastColumn="0"/>
            <w:tcW w:w="4635" w:type="dxa"/>
          </w:tcPr>
          <w:p w14:paraId="2586A12F" w14:textId="77777777" w:rsidR="008B0AB0" w:rsidRPr="00BE3512" w:rsidRDefault="008B0AB0" w:rsidP="0057552D">
            <w:pPr>
              <w:pStyle w:val="5a"/>
              <w:jc w:val="left"/>
            </w:pPr>
            <w:r>
              <w:t>AS number</w:t>
            </w:r>
          </w:p>
        </w:tc>
        <w:tc>
          <w:tcPr>
            <w:tcW w:w="3303" w:type="dxa"/>
          </w:tcPr>
          <w:p w14:paraId="38E2442B"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100 (customizable)</w:t>
            </w:r>
          </w:p>
        </w:tc>
      </w:tr>
      <w:tr w:rsidR="008B0AB0" w:rsidRPr="00BE3512" w14:paraId="015D6740" w14:textId="77777777" w:rsidTr="00E3467F">
        <w:tc>
          <w:tcPr>
            <w:cnfStyle w:val="001000000000" w:firstRow="0" w:lastRow="0" w:firstColumn="1" w:lastColumn="0" w:oddVBand="0" w:evenVBand="0" w:oddHBand="0" w:evenHBand="0" w:firstRowFirstColumn="0" w:firstRowLastColumn="0" w:lastRowFirstColumn="0" w:lastRowLastColumn="0"/>
            <w:tcW w:w="4635" w:type="dxa"/>
          </w:tcPr>
          <w:p w14:paraId="3E40F902" w14:textId="77777777" w:rsidR="008B0AB0" w:rsidRPr="00BE3512" w:rsidRDefault="008B0AB0" w:rsidP="0057552D">
            <w:pPr>
              <w:pStyle w:val="5a"/>
              <w:jc w:val="left"/>
            </w:pPr>
            <w:r>
              <w:t>RR cluster ID</w:t>
            </w:r>
          </w:p>
        </w:tc>
        <w:tc>
          <w:tcPr>
            <w:tcW w:w="3303" w:type="dxa"/>
          </w:tcPr>
          <w:p w14:paraId="5D9D94AC" w14:textId="77777777"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r>
              <w:t>1</w:t>
            </w:r>
          </w:p>
        </w:tc>
      </w:tr>
    </w:tbl>
    <w:p w14:paraId="20E0BAC8" w14:textId="77777777" w:rsidR="008B0AB0" w:rsidRPr="009F779C" w:rsidRDefault="008B0AB0" w:rsidP="00B02CAA">
      <w:pPr>
        <w:pStyle w:val="50"/>
      </w:pPr>
      <w:r w:rsidRPr="009F779C">
        <w:t>Role plan for fabric devices</w:t>
      </w:r>
    </w:p>
    <w:tbl>
      <w:tblPr>
        <w:tblStyle w:val="V301"/>
        <w:tblW w:w="7938" w:type="dxa"/>
        <w:tblLayout w:type="fixed"/>
        <w:tblLook w:val="04A0" w:firstRow="1" w:lastRow="0" w:firstColumn="1" w:lastColumn="0" w:noHBand="0" w:noVBand="1"/>
      </w:tblPr>
      <w:tblGrid>
        <w:gridCol w:w="3969"/>
        <w:gridCol w:w="3969"/>
      </w:tblGrid>
      <w:tr w:rsidR="008B0AB0" w:rsidRPr="00BE3512" w14:paraId="57D8AE5B" w14:textId="77777777" w:rsidTr="00A3045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95" w:type="dxa"/>
            <w:hideMark/>
          </w:tcPr>
          <w:p w14:paraId="686A4CAA" w14:textId="77777777" w:rsidR="008B0AB0" w:rsidRPr="00BE3512" w:rsidRDefault="008B0AB0" w:rsidP="00CC2296">
            <w:pPr>
              <w:pStyle w:val="5a"/>
            </w:pPr>
            <w:r>
              <w:t>Device</w:t>
            </w:r>
          </w:p>
        </w:tc>
        <w:tc>
          <w:tcPr>
            <w:tcW w:w="4295" w:type="dxa"/>
          </w:tcPr>
          <w:p w14:paraId="510C16EF" w14:textId="77777777" w:rsidR="008B0AB0" w:rsidRPr="00BE3512" w:rsidRDefault="008B0AB0" w:rsidP="00CC2296">
            <w:pPr>
              <w:pStyle w:val="5a"/>
              <w:cnfStyle w:val="100000000000" w:firstRow="1" w:lastRow="0" w:firstColumn="0" w:lastColumn="0" w:oddVBand="0" w:evenVBand="0" w:oddHBand="0" w:evenHBand="0" w:firstRowFirstColumn="0" w:firstRowLastColumn="0" w:lastRowFirstColumn="0" w:lastRowLastColumn="0"/>
            </w:pPr>
            <w:r>
              <w:t>Role</w:t>
            </w:r>
          </w:p>
        </w:tc>
      </w:tr>
      <w:tr w:rsidR="008B0AB0" w:rsidRPr="00BE3512" w14:paraId="47F32655" w14:textId="77777777" w:rsidTr="00A30459">
        <w:tc>
          <w:tcPr>
            <w:cnfStyle w:val="001000000000" w:firstRow="0" w:lastRow="0" w:firstColumn="1" w:lastColumn="0" w:oddVBand="0" w:evenVBand="0" w:oddHBand="0" w:evenHBand="0" w:firstRowFirstColumn="0" w:firstRowLastColumn="0" w:lastRowFirstColumn="0" w:lastRowLastColumn="0"/>
            <w:tcW w:w="4295" w:type="dxa"/>
          </w:tcPr>
          <w:p w14:paraId="2EA5C99A" w14:textId="77777777" w:rsidR="008B0AB0" w:rsidRPr="00BE3512" w:rsidRDefault="008B0AB0" w:rsidP="0057552D">
            <w:pPr>
              <w:pStyle w:val="5a"/>
              <w:jc w:val="left"/>
            </w:pPr>
            <w:r>
              <w:t>CORE1</w:t>
            </w:r>
          </w:p>
        </w:tc>
        <w:tc>
          <w:tcPr>
            <w:tcW w:w="4295" w:type="dxa"/>
          </w:tcPr>
          <w:p w14:paraId="2933EC0B" w14:textId="77777777"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r>
              <w:t>Border</w:t>
            </w:r>
          </w:p>
        </w:tc>
      </w:tr>
      <w:tr w:rsidR="008B0AB0" w:rsidRPr="00BE3512" w14:paraId="6B80AC95" w14:textId="77777777" w:rsidTr="00A30459">
        <w:tc>
          <w:tcPr>
            <w:cnfStyle w:val="001000000000" w:firstRow="0" w:lastRow="0" w:firstColumn="1" w:lastColumn="0" w:oddVBand="0" w:evenVBand="0" w:oddHBand="0" w:evenHBand="0" w:firstRowFirstColumn="0" w:firstRowLastColumn="0" w:lastRowFirstColumn="0" w:lastRowLastColumn="0"/>
            <w:tcW w:w="4295" w:type="dxa"/>
          </w:tcPr>
          <w:p w14:paraId="56125788" w14:textId="77777777" w:rsidR="008B0AB0" w:rsidRPr="00BE3512" w:rsidRDefault="008B0AB0" w:rsidP="0057552D">
            <w:pPr>
              <w:pStyle w:val="5a"/>
              <w:jc w:val="left"/>
            </w:pPr>
            <w:r>
              <w:t>AGG1</w:t>
            </w:r>
          </w:p>
        </w:tc>
        <w:tc>
          <w:tcPr>
            <w:tcW w:w="4295" w:type="dxa"/>
          </w:tcPr>
          <w:p w14:paraId="18B4CF48"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w:t>
            </w:r>
          </w:p>
        </w:tc>
      </w:tr>
      <w:tr w:rsidR="008B0AB0" w:rsidRPr="00BE3512" w14:paraId="751C53D0" w14:textId="77777777" w:rsidTr="00A30459">
        <w:tc>
          <w:tcPr>
            <w:cnfStyle w:val="001000000000" w:firstRow="0" w:lastRow="0" w:firstColumn="1" w:lastColumn="0" w:oddVBand="0" w:evenVBand="0" w:oddHBand="0" w:evenHBand="0" w:firstRowFirstColumn="0" w:firstRowLastColumn="0" w:lastRowFirstColumn="0" w:lastRowLastColumn="0"/>
            <w:tcW w:w="4295" w:type="dxa"/>
          </w:tcPr>
          <w:p w14:paraId="4269CF82" w14:textId="77777777" w:rsidR="008B0AB0" w:rsidRPr="00BE3512" w:rsidRDefault="008B0AB0" w:rsidP="0057552D">
            <w:pPr>
              <w:pStyle w:val="5a"/>
              <w:jc w:val="left"/>
            </w:pPr>
            <w:r>
              <w:t>AGG2</w:t>
            </w:r>
          </w:p>
        </w:tc>
        <w:tc>
          <w:tcPr>
            <w:tcW w:w="4295" w:type="dxa"/>
          </w:tcPr>
          <w:p w14:paraId="704A7FF9"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w:t>
            </w:r>
          </w:p>
        </w:tc>
      </w:tr>
      <w:tr w:rsidR="008B0AB0" w:rsidRPr="00BE3512" w14:paraId="7D411360" w14:textId="77777777" w:rsidTr="00A30459">
        <w:tc>
          <w:tcPr>
            <w:cnfStyle w:val="001000000000" w:firstRow="0" w:lastRow="0" w:firstColumn="1" w:lastColumn="0" w:oddVBand="0" w:evenVBand="0" w:oddHBand="0" w:evenHBand="0" w:firstRowFirstColumn="0" w:firstRowLastColumn="0" w:lastRowFirstColumn="0" w:lastRowLastColumn="0"/>
            <w:tcW w:w="4295" w:type="dxa"/>
          </w:tcPr>
          <w:p w14:paraId="5AC8432E" w14:textId="77777777" w:rsidR="008B0AB0" w:rsidRPr="00BE3512" w:rsidRDefault="008B0AB0" w:rsidP="0057552D">
            <w:pPr>
              <w:pStyle w:val="5a"/>
              <w:jc w:val="left"/>
            </w:pPr>
            <w:r>
              <w:t>ACC1</w:t>
            </w:r>
          </w:p>
        </w:tc>
        <w:tc>
          <w:tcPr>
            <w:tcW w:w="4295" w:type="dxa"/>
          </w:tcPr>
          <w:p w14:paraId="4FC615D9"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Edge</w:t>
            </w:r>
          </w:p>
        </w:tc>
      </w:tr>
      <w:tr w:rsidR="008B0AB0" w:rsidRPr="00BE3512" w14:paraId="3E5DDF28" w14:textId="77777777" w:rsidTr="00A30459">
        <w:tc>
          <w:tcPr>
            <w:cnfStyle w:val="001000000000" w:firstRow="0" w:lastRow="0" w:firstColumn="1" w:lastColumn="0" w:oddVBand="0" w:evenVBand="0" w:oddHBand="0" w:evenHBand="0" w:firstRowFirstColumn="0" w:firstRowLastColumn="0" w:lastRowFirstColumn="0" w:lastRowLastColumn="0"/>
            <w:tcW w:w="4295" w:type="dxa"/>
          </w:tcPr>
          <w:p w14:paraId="44913925" w14:textId="77777777" w:rsidR="008B0AB0" w:rsidRPr="00BE3512" w:rsidRDefault="008B0AB0" w:rsidP="0057552D">
            <w:pPr>
              <w:pStyle w:val="5a"/>
              <w:jc w:val="left"/>
            </w:pPr>
            <w:r>
              <w:t>ACC2</w:t>
            </w:r>
          </w:p>
        </w:tc>
        <w:tc>
          <w:tcPr>
            <w:tcW w:w="4295" w:type="dxa"/>
          </w:tcPr>
          <w:p w14:paraId="124A103E" w14:textId="77777777"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r>
              <w:t>Edge</w:t>
            </w:r>
          </w:p>
        </w:tc>
      </w:tr>
    </w:tbl>
    <w:p w14:paraId="658E03D5" w14:textId="77777777" w:rsidR="008B0AB0" w:rsidRPr="00AE560F" w:rsidRDefault="008B0AB0" w:rsidP="00A30459">
      <w:pPr>
        <w:pStyle w:val="5"/>
        <w:rPr>
          <w:rFonts w:hint="default"/>
        </w:rPr>
      </w:pPr>
      <w:r w:rsidRPr="00AE560F">
        <w:t>Plan for External Networks and Network Service Resources</w:t>
      </w:r>
    </w:p>
    <w:p w14:paraId="14360009" w14:textId="77777777" w:rsidR="008B0AB0" w:rsidRPr="00C830E1" w:rsidRDefault="008B0AB0" w:rsidP="00A30459">
      <w:pPr>
        <w:pStyle w:val="1e"/>
      </w:pPr>
      <w:r>
        <w:t>Create three external networks for access of virtual networks OA_VN, RD_VN, and MKT_VN. Create DHCP network service resources, so access users on virtual networks OA_VN, RD_VN, and MKT_VN can obtain IP addresses.</w:t>
      </w:r>
      <w:bookmarkStart w:id="147" w:name="OLE_LINK54"/>
      <w:bookmarkEnd w:id="147"/>
    </w:p>
    <w:p w14:paraId="76AC2432" w14:textId="77777777" w:rsidR="008B0AB0" w:rsidRPr="009F779C" w:rsidRDefault="008B0AB0" w:rsidP="00B02CAA">
      <w:pPr>
        <w:pStyle w:val="50"/>
      </w:pPr>
      <w:r w:rsidRPr="009F779C">
        <w:t>Plan for the OA external network</w:t>
      </w:r>
    </w:p>
    <w:tbl>
      <w:tblPr>
        <w:tblStyle w:val="V301"/>
        <w:tblW w:w="7938" w:type="dxa"/>
        <w:tblLayout w:type="fixed"/>
        <w:tblLook w:val="04A0" w:firstRow="1" w:lastRow="0" w:firstColumn="1" w:lastColumn="0" w:noHBand="0" w:noVBand="1"/>
      </w:tblPr>
      <w:tblGrid>
        <w:gridCol w:w="3969"/>
        <w:gridCol w:w="3969"/>
      </w:tblGrid>
      <w:tr w:rsidR="008B0AB0" w:rsidRPr="00BE3512" w14:paraId="0F3CA2AC" w14:textId="77777777" w:rsidTr="00A3045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95" w:type="dxa"/>
            <w:hideMark/>
          </w:tcPr>
          <w:p w14:paraId="44F58494" w14:textId="77777777" w:rsidR="008B0AB0" w:rsidRPr="00BE3512" w:rsidRDefault="008B0AB0" w:rsidP="00CC2296">
            <w:pPr>
              <w:pStyle w:val="5a"/>
            </w:pPr>
            <w:r>
              <w:t>Parameter</w:t>
            </w:r>
          </w:p>
        </w:tc>
        <w:tc>
          <w:tcPr>
            <w:tcW w:w="4295" w:type="dxa"/>
          </w:tcPr>
          <w:p w14:paraId="19EC09B2" w14:textId="77777777" w:rsidR="008B0AB0" w:rsidRPr="00BE3512" w:rsidRDefault="008B0AB0" w:rsidP="00CC2296">
            <w:pPr>
              <w:pStyle w:val="5a"/>
              <w:cnfStyle w:val="100000000000" w:firstRow="1" w:lastRow="0" w:firstColumn="0" w:lastColumn="0" w:oddVBand="0" w:evenVBand="0" w:oddHBand="0" w:evenHBand="0" w:firstRowFirstColumn="0" w:firstRowLastColumn="0" w:lastRowFirstColumn="0" w:lastRowLastColumn="0"/>
            </w:pPr>
            <w:r>
              <w:t>Value</w:t>
            </w:r>
          </w:p>
        </w:tc>
      </w:tr>
      <w:tr w:rsidR="008B0AB0" w:rsidRPr="00BE3512" w14:paraId="63363E9C" w14:textId="77777777" w:rsidTr="00A30459">
        <w:tc>
          <w:tcPr>
            <w:cnfStyle w:val="001000000000" w:firstRow="0" w:lastRow="0" w:firstColumn="1" w:lastColumn="0" w:oddVBand="0" w:evenVBand="0" w:oddHBand="0" w:evenHBand="0" w:firstRowFirstColumn="0" w:firstRowLastColumn="0" w:lastRowFirstColumn="0" w:lastRowLastColumn="0"/>
            <w:tcW w:w="4295" w:type="dxa"/>
          </w:tcPr>
          <w:p w14:paraId="24394C05" w14:textId="77777777" w:rsidR="008B0AB0" w:rsidRDefault="008B0AB0" w:rsidP="0057552D">
            <w:pPr>
              <w:pStyle w:val="5a"/>
              <w:jc w:val="left"/>
            </w:pPr>
            <w:r>
              <w:t>Connection between the fabric and external network</w:t>
            </w:r>
          </w:p>
        </w:tc>
        <w:tc>
          <w:tcPr>
            <w:tcW w:w="4295" w:type="dxa"/>
          </w:tcPr>
          <w:p w14:paraId="452623BF"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L3 exclusive egress</w:t>
            </w:r>
          </w:p>
        </w:tc>
      </w:tr>
      <w:tr w:rsidR="008B0AB0" w:rsidRPr="00BE3512" w14:paraId="0CF3A3AB" w14:textId="77777777" w:rsidTr="00A30459">
        <w:tc>
          <w:tcPr>
            <w:cnfStyle w:val="001000000000" w:firstRow="0" w:lastRow="0" w:firstColumn="1" w:lastColumn="0" w:oddVBand="0" w:evenVBand="0" w:oddHBand="0" w:evenHBand="0" w:firstRowFirstColumn="0" w:firstRowLastColumn="0" w:lastRowFirstColumn="0" w:lastRowLastColumn="0"/>
            <w:tcW w:w="4295" w:type="dxa"/>
          </w:tcPr>
          <w:p w14:paraId="330CD9EA" w14:textId="77777777" w:rsidR="008B0AB0" w:rsidRPr="00BE3512" w:rsidRDefault="008B0AB0" w:rsidP="0057552D">
            <w:pPr>
              <w:pStyle w:val="5a"/>
              <w:jc w:val="left"/>
            </w:pPr>
            <w:r>
              <w:t>Name</w:t>
            </w:r>
          </w:p>
        </w:tc>
        <w:tc>
          <w:tcPr>
            <w:tcW w:w="4295" w:type="dxa"/>
          </w:tcPr>
          <w:p w14:paraId="0F10A76C" w14:textId="77777777"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r>
              <w:t>OA</w:t>
            </w:r>
          </w:p>
        </w:tc>
      </w:tr>
      <w:tr w:rsidR="008B0AB0" w:rsidRPr="00BE3512" w14:paraId="78FEFBB6" w14:textId="77777777" w:rsidTr="00A30459">
        <w:tc>
          <w:tcPr>
            <w:cnfStyle w:val="001000000000" w:firstRow="0" w:lastRow="0" w:firstColumn="1" w:lastColumn="0" w:oddVBand="0" w:evenVBand="0" w:oddHBand="0" w:evenHBand="0" w:firstRowFirstColumn="0" w:firstRowLastColumn="0" w:lastRowFirstColumn="0" w:lastRowLastColumn="0"/>
            <w:tcW w:w="4295" w:type="dxa"/>
          </w:tcPr>
          <w:p w14:paraId="79DA8AE5" w14:textId="77777777" w:rsidR="008B0AB0" w:rsidRDefault="008B0AB0" w:rsidP="0057552D">
            <w:pPr>
              <w:pStyle w:val="5a"/>
              <w:jc w:val="left"/>
            </w:pPr>
            <w:r>
              <w:t>Internet connection</w:t>
            </w:r>
          </w:p>
        </w:tc>
        <w:tc>
          <w:tcPr>
            <w:tcW w:w="4295" w:type="dxa"/>
          </w:tcPr>
          <w:p w14:paraId="500F60BC"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On</w:t>
            </w:r>
          </w:p>
        </w:tc>
      </w:tr>
      <w:tr w:rsidR="008B0AB0" w:rsidRPr="00BE3512" w14:paraId="5FAC0C6C" w14:textId="77777777" w:rsidTr="00A30459">
        <w:tc>
          <w:tcPr>
            <w:cnfStyle w:val="001000000000" w:firstRow="0" w:lastRow="0" w:firstColumn="1" w:lastColumn="0" w:oddVBand="0" w:evenVBand="0" w:oddHBand="0" w:evenHBand="0" w:firstRowFirstColumn="0" w:firstRowLastColumn="0" w:lastRowFirstColumn="0" w:lastRowLastColumn="0"/>
            <w:tcW w:w="4295" w:type="dxa"/>
          </w:tcPr>
          <w:p w14:paraId="690B7923" w14:textId="77777777" w:rsidR="008B0AB0" w:rsidRDefault="008B0AB0" w:rsidP="0057552D">
            <w:pPr>
              <w:pStyle w:val="5a"/>
              <w:jc w:val="left"/>
            </w:pPr>
            <w:r>
              <w:t>Border device</w:t>
            </w:r>
          </w:p>
        </w:tc>
        <w:tc>
          <w:tcPr>
            <w:tcW w:w="4295" w:type="dxa"/>
          </w:tcPr>
          <w:p w14:paraId="78333603"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CORE1</w:t>
            </w:r>
          </w:p>
        </w:tc>
      </w:tr>
      <w:tr w:rsidR="008B0AB0" w:rsidRPr="00BE3512" w14:paraId="6D09A0AA" w14:textId="77777777" w:rsidTr="00A30459">
        <w:tc>
          <w:tcPr>
            <w:cnfStyle w:val="001000000000" w:firstRow="0" w:lastRow="0" w:firstColumn="1" w:lastColumn="0" w:oddVBand="0" w:evenVBand="0" w:oddHBand="0" w:evenHBand="0" w:firstRowFirstColumn="0" w:firstRowLastColumn="0" w:lastRowFirstColumn="0" w:lastRowLastColumn="0"/>
            <w:tcW w:w="4295" w:type="dxa"/>
          </w:tcPr>
          <w:p w14:paraId="66656479" w14:textId="77777777" w:rsidR="008B0AB0" w:rsidRDefault="008B0AB0" w:rsidP="0057552D">
            <w:pPr>
              <w:pStyle w:val="5a"/>
              <w:jc w:val="left"/>
            </w:pPr>
            <w:r>
              <w:t>Interconnection port</w:t>
            </w:r>
          </w:p>
        </w:tc>
        <w:tc>
          <w:tcPr>
            <w:tcW w:w="4295" w:type="dxa"/>
          </w:tcPr>
          <w:p w14:paraId="5ACC5C9C"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GigabitEthernet0/0/1</w:t>
            </w:r>
          </w:p>
        </w:tc>
      </w:tr>
      <w:tr w:rsidR="008B0AB0" w:rsidRPr="00BE3512" w14:paraId="622C6457" w14:textId="77777777" w:rsidTr="00A30459">
        <w:tc>
          <w:tcPr>
            <w:cnfStyle w:val="001000000000" w:firstRow="0" w:lastRow="0" w:firstColumn="1" w:lastColumn="0" w:oddVBand="0" w:evenVBand="0" w:oddHBand="0" w:evenHBand="0" w:firstRowFirstColumn="0" w:firstRowLastColumn="0" w:lastRowFirstColumn="0" w:lastRowLastColumn="0"/>
            <w:tcW w:w="4295" w:type="dxa"/>
          </w:tcPr>
          <w:p w14:paraId="25658B5A" w14:textId="77777777" w:rsidR="008B0AB0" w:rsidRDefault="008B0AB0" w:rsidP="0057552D">
            <w:pPr>
              <w:pStyle w:val="5a"/>
              <w:jc w:val="left"/>
            </w:pPr>
            <w:r>
              <w:t>VLAN</w:t>
            </w:r>
          </w:p>
        </w:tc>
        <w:tc>
          <w:tcPr>
            <w:tcW w:w="4295" w:type="dxa"/>
          </w:tcPr>
          <w:p w14:paraId="439FBD42"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120</w:t>
            </w:r>
          </w:p>
        </w:tc>
      </w:tr>
      <w:tr w:rsidR="008B0AB0" w:rsidRPr="00BE3512" w14:paraId="0ECB2EFF" w14:textId="77777777" w:rsidTr="00A30459">
        <w:tc>
          <w:tcPr>
            <w:cnfStyle w:val="001000000000" w:firstRow="0" w:lastRow="0" w:firstColumn="1" w:lastColumn="0" w:oddVBand="0" w:evenVBand="0" w:oddHBand="0" w:evenHBand="0" w:firstRowFirstColumn="0" w:firstRowLastColumn="0" w:lastRowFirstColumn="0" w:lastRowLastColumn="0"/>
            <w:tcW w:w="4295" w:type="dxa"/>
          </w:tcPr>
          <w:p w14:paraId="5C1255DD" w14:textId="77777777" w:rsidR="008B0AB0" w:rsidRDefault="008B0AB0" w:rsidP="0057552D">
            <w:pPr>
              <w:pStyle w:val="5a"/>
              <w:jc w:val="left"/>
            </w:pPr>
            <w:r>
              <w:t>IP address type</w:t>
            </w:r>
          </w:p>
        </w:tc>
        <w:tc>
          <w:tcPr>
            <w:tcW w:w="4295" w:type="dxa"/>
          </w:tcPr>
          <w:p w14:paraId="4674ED94"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IPv4</w:t>
            </w:r>
          </w:p>
        </w:tc>
      </w:tr>
      <w:tr w:rsidR="008B0AB0" w:rsidRPr="00BE3512" w14:paraId="6E9B1D8E" w14:textId="77777777" w:rsidTr="00A30459">
        <w:tc>
          <w:tcPr>
            <w:cnfStyle w:val="001000000000" w:firstRow="0" w:lastRow="0" w:firstColumn="1" w:lastColumn="0" w:oddVBand="0" w:evenVBand="0" w:oddHBand="0" w:evenHBand="0" w:firstRowFirstColumn="0" w:firstRowLastColumn="0" w:lastRowFirstColumn="0" w:lastRowLastColumn="0"/>
            <w:tcW w:w="4295" w:type="dxa"/>
          </w:tcPr>
          <w:p w14:paraId="23D69327" w14:textId="77777777" w:rsidR="008B0AB0" w:rsidRDefault="008B0AB0" w:rsidP="0057552D">
            <w:pPr>
              <w:pStyle w:val="5a"/>
              <w:jc w:val="left"/>
            </w:pPr>
            <w:r>
              <w:t>Local IPv4 address</w:t>
            </w:r>
          </w:p>
        </w:tc>
        <w:tc>
          <w:tcPr>
            <w:tcW w:w="4295" w:type="dxa"/>
          </w:tcPr>
          <w:p w14:paraId="79D80094"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192.168.120.1</w:t>
            </w:r>
          </w:p>
        </w:tc>
      </w:tr>
      <w:tr w:rsidR="008B0AB0" w:rsidRPr="00BE3512" w14:paraId="6C4124E8" w14:textId="77777777" w:rsidTr="00A30459">
        <w:tc>
          <w:tcPr>
            <w:cnfStyle w:val="001000000000" w:firstRow="0" w:lastRow="0" w:firstColumn="1" w:lastColumn="0" w:oddVBand="0" w:evenVBand="0" w:oddHBand="0" w:evenHBand="0" w:firstRowFirstColumn="0" w:firstRowLastColumn="0" w:lastRowFirstColumn="0" w:lastRowLastColumn="0"/>
            <w:tcW w:w="4295" w:type="dxa"/>
          </w:tcPr>
          <w:p w14:paraId="4FC9D116" w14:textId="77777777" w:rsidR="008B0AB0" w:rsidRDefault="008B0AB0" w:rsidP="0057552D">
            <w:pPr>
              <w:pStyle w:val="5a"/>
              <w:jc w:val="left"/>
            </w:pPr>
            <w:r>
              <w:t>Remote IPv4 address</w:t>
            </w:r>
          </w:p>
        </w:tc>
        <w:tc>
          <w:tcPr>
            <w:tcW w:w="4295" w:type="dxa"/>
          </w:tcPr>
          <w:p w14:paraId="0C67269E"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192.168.120.2</w:t>
            </w:r>
          </w:p>
        </w:tc>
      </w:tr>
      <w:tr w:rsidR="008B0AB0" w:rsidRPr="00BE3512" w14:paraId="4C0F5AE1" w14:textId="77777777" w:rsidTr="00A30459">
        <w:tc>
          <w:tcPr>
            <w:cnfStyle w:val="001000000000" w:firstRow="0" w:lastRow="0" w:firstColumn="1" w:lastColumn="0" w:oddVBand="0" w:evenVBand="0" w:oddHBand="0" w:evenHBand="0" w:firstRowFirstColumn="0" w:firstRowLastColumn="0" w:lastRowFirstColumn="0" w:lastRowLastColumn="0"/>
            <w:tcW w:w="4295" w:type="dxa"/>
          </w:tcPr>
          <w:p w14:paraId="1A31CA40" w14:textId="77777777" w:rsidR="008B0AB0" w:rsidRPr="00BE3512" w:rsidRDefault="008B0AB0" w:rsidP="0057552D">
            <w:pPr>
              <w:pStyle w:val="5a"/>
              <w:jc w:val="left"/>
            </w:pPr>
            <w:r>
              <w:t>IPv4 address mask:</w:t>
            </w:r>
          </w:p>
        </w:tc>
        <w:tc>
          <w:tcPr>
            <w:tcW w:w="4295" w:type="dxa"/>
          </w:tcPr>
          <w:p w14:paraId="0328B75F" w14:textId="77777777"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r>
              <w:t>30</w:t>
            </w:r>
          </w:p>
        </w:tc>
      </w:tr>
    </w:tbl>
    <w:p w14:paraId="168C7F08" w14:textId="77777777" w:rsidR="008B0AB0" w:rsidRPr="009F779C" w:rsidRDefault="008B0AB0" w:rsidP="00B02CAA">
      <w:pPr>
        <w:pStyle w:val="50"/>
      </w:pPr>
      <w:r w:rsidRPr="009F779C">
        <w:t>Plan for the RD external network</w:t>
      </w:r>
    </w:p>
    <w:tbl>
      <w:tblPr>
        <w:tblStyle w:val="V301"/>
        <w:tblW w:w="7938" w:type="dxa"/>
        <w:tblLayout w:type="fixed"/>
        <w:tblLook w:val="04A0" w:firstRow="1" w:lastRow="0" w:firstColumn="1" w:lastColumn="0" w:noHBand="0" w:noVBand="1"/>
      </w:tblPr>
      <w:tblGrid>
        <w:gridCol w:w="3969"/>
        <w:gridCol w:w="3969"/>
      </w:tblGrid>
      <w:tr w:rsidR="008B0AB0" w:rsidRPr="00BE3512" w14:paraId="35CBCA98" w14:textId="77777777" w:rsidTr="00A3045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95" w:type="dxa"/>
            <w:hideMark/>
          </w:tcPr>
          <w:p w14:paraId="26F2173F" w14:textId="77777777" w:rsidR="008B0AB0" w:rsidRPr="00BE3512" w:rsidRDefault="008B0AB0" w:rsidP="00CC2296">
            <w:pPr>
              <w:pStyle w:val="5a"/>
            </w:pPr>
            <w:r>
              <w:t>Parameter</w:t>
            </w:r>
          </w:p>
        </w:tc>
        <w:tc>
          <w:tcPr>
            <w:tcW w:w="4295" w:type="dxa"/>
          </w:tcPr>
          <w:p w14:paraId="30728E59" w14:textId="77777777" w:rsidR="008B0AB0" w:rsidRPr="00BE3512" w:rsidRDefault="008B0AB0" w:rsidP="00CC2296">
            <w:pPr>
              <w:pStyle w:val="5a"/>
              <w:cnfStyle w:val="100000000000" w:firstRow="1" w:lastRow="0" w:firstColumn="0" w:lastColumn="0" w:oddVBand="0" w:evenVBand="0" w:oddHBand="0" w:evenHBand="0" w:firstRowFirstColumn="0" w:firstRowLastColumn="0" w:lastRowFirstColumn="0" w:lastRowLastColumn="0"/>
            </w:pPr>
            <w:r>
              <w:t>Value</w:t>
            </w:r>
          </w:p>
        </w:tc>
      </w:tr>
      <w:tr w:rsidR="008B0AB0" w:rsidRPr="00BE3512" w14:paraId="3ED4F66C" w14:textId="77777777" w:rsidTr="00A30459">
        <w:tc>
          <w:tcPr>
            <w:cnfStyle w:val="001000000000" w:firstRow="0" w:lastRow="0" w:firstColumn="1" w:lastColumn="0" w:oddVBand="0" w:evenVBand="0" w:oddHBand="0" w:evenHBand="0" w:firstRowFirstColumn="0" w:firstRowLastColumn="0" w:lastRowFirstColumn="0" w:lastRowLastColumn="0"/>
            <w:tcW w:w="4295" w:type="dxa"/>
          </w:tcPr>
          <w:p w14:paraId="6627F006" w14:textId="77777777" w:rsidR="008B0AB0" w:rsidRDefault="008B0AB0" w:rsidP="0057552D">
            <w:pPr>
              <w:pStyle w:val="5a"/>
              <w:jc w:val="left"/>
            </w:pPr>
            <w:r>
              <w:t>Connection between the fabric and external network</w:t>
            </w:r>
          </w:p>
        </w:tc>
        <w:tc>
          <w:tcPr>
            <w:tcW w:w="4295" w:type="dxa"/>
          </w:tcPr>
          <w:p w14:paraId="253008F9"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L3 exclusive egress</w:t>
            </w:r>
          </w:p>
        </w:tc>
      </w:tr>
      <w:tr w:rsidR="008B0AB0" w:rsidRPr="00BE3512" w14:paraId="60616BA7" w14:textId="77777777" w:rsidTr="00A30459">
        <w:tc>
          <w:tcPr>
            <w:cnfStyle w:val="001000000000" w:firstRow="0" w:lastRow="0" w:firstColumn="1" w:lastColumn="0" w:oddVBand="0" w:evenVBand="0" w:oddHBand="0" w:evenHBand="0" w:firstRowFirstColumn="0" w:firstRowLastColumn="0" w:lastRowFirstColumn="0" w:lastRowLastColumn="0"/>
            <w:tcW w:w="4295" w:type="dxa"/>
          </w:tcPr>
          <w:p w14:paraId="0AFE6F65" w14:textId="77777777" w:rsidR="008B0AB0" w:rsidRPr="00BE3512" w:rsidRDefault="008B0AB0" w:rsidP="0057552D">
            <w:pPr>
              <w:pStyle w:val="5a"/>
              <w:jc w:val="left"/>
            </w:pPr>
            <w:r>
              <w:t>Name</w:t>
            </w:r>
          </w:p>
        </w:tc>
        <w:tc>
          <w:tcPr>
            <w:tcW w:w="4295" w:type="dxa"/>
          </w:tcPr>
          <w:p w14:paraId="5E042738" w14:textId="77777777"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r>
              <w:t>RD</w:t>
            </w:r>
          </w:p>
        </w:tc>
      </w:tr>
      <w:tr w:rsidR="008B0AB0" w:rsidRPr="00BE3512" w14:paraId="24D45836" w14:textId="77777777" w:rsidTr="00A30459">
        <w:tc>
          <w:tcPr>
            <w:cnfStyle w:val="001000000000" w:firstRow="0" w:lastRow="0" w:firstColumn="1" w:lastColumn="0" w:oddVBand="0" w:evenVBand="0" w:oddHBand="0" w:evenHBand="0" w:firstRowFirstColumn="0" w:firstRowLastColumn="0" w:lastRowFirstColumn="0" w:lastRowLastColumn="0"/>
            <w:tcW w:w="4295" w:type="dxa"/>
          </w:tcPr>
          <w:p w14:paraId="146BDD7B" w14:textId="77777777" w:rsidR="008B0AB0" w:rsidRDefault="008B0AB0" w:rsidP="0057552D">
            <w:pPr>
              <w:pStyle w:val="5a"/>
              <w:jc w:val="left"/>
            </w:pPr>
            <w:r>
              <w:t>Internet connection</w:t>
            </w:r>
          </w:p>
        </w:tc>
        <w:tc>
          <w:tcPr>
            <w:tcW w:w="4295" w:type="dxa"/>
          </w:tcPr>
          <w:p w14:paraId="091C7C2C"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Off</w:t>
            </w:r>
          </w:p>
        </w:tc>
      </w:tr>
      <w:tr w:rsidR="008B0AB0" w:rsidRPr="00BE3512" w14:paraId="31E442EF" w14:textId="77777777" w:rsidTr="00A30459">
        <w:tc>
          <w:tcPr>
            <w:cnfStyle w:val="001000000000" w:firstRow="0" w:lastRow="0" w:firstColumn="1" w:lastColumn="0" w:oddVBand="0" w:evenVBand="0" w:oddHBand="0" w:evenHBand="0" w:firstRowFirstColumn="0" w:firstRowLastColumn="0" w:lastRowFirstColumn="0" w:lastRowLastColumn="0"/>
            <w:tcW w:w="4295" w:type="dxa"/>
          </w:tcPr>
          <w:p w14:paraId="0148DA40" w14:textId="77777777" w:rsidR="008B0AB0" w:rsidRDefault="008B0AB0" w:rsidP="0057552D">
            <w:pPr>
              <w:pStyle w:val="5a"/>
              <w:jc w:val="left"/>
            </w:pPr>
            <w:r>
              <w:t>External service IP address</w:t>
            </w:r>
          </w:p>
        </w:tc>
        <w:tc>
          <w:tcPr>
            <w:tcW w:w="4295" w:type="dxa"/>
          </w:tcPr>
          <w:p w14:paraId="62E9796D"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172.16.12.0/24</w:t>
            </w:r>
          </w:p>
        </w:tc>
      </w:tr>
      <w:tr w:rsidR="008B0AB0" w:rsidRPr="00BE3512" w14:paraId="7AD23D95" w14:textId="77777777" w:rsidTr="00A30459">
        <w:tc>
          <w:tcPr>
            <w:cnfStyle w:val="001000000000" w:firstRow="0" w:lastRow="0" w:firstColumn="1" w:lastColumn="0" w:oddVBand="0" w:evenVBand="0" w:oddHBand="0" w:evenHBand="0" w:firstRowFirstColumn="0" w:firstRowLastColumn="0" w:lastRowFirstColumn="0" w:lastRowLastColumn="0"/>
            <w:tcW w:w="4295" w:type="dxa"/>
          </w:tcPr>
          <w:p w14:paraId="1CE8A531" w14:textId="77777777" w:rsidR="008B0AB0" w:rsidRDefault="008B0AB0" w:rsidP="0057552D">
            <w:pPr>
              <w:pStyle w:val="5a"/>
              <w:jc w:val="left"/>
            </w:pPr>
            <w:r>
              <w:t>Border device</w:t>
            </w:r>
          </w:p>
        </w:tc>
        <w:tc>
          <w:tcPr>
            <w:tcW w:w="4295" w:type="dxa"/>
          </w:tcPr>
          <w:p w14:paraId="2415FE87"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CORE1</w:t>
            </w:r>
          </w:p>
        </w:tc>
      </w:tr>
      <w:tr w:rsidR="008B0AB0" w:rsidRPr="00BE3512" w14:paraId="0A03F2AF" w14:textId="77777777" w:rsidTr="00A30459">
        <w:tc>
          <w:tcPr>
            <w:cnfStyle w:val="001000000000" w:firstRow="0" w:lastRow="0" w:firstColumn="1" w:lastColumn="0" w:oddVBand="0" w:evenVBand="0" w:oddHBand="0" w:evenHBand="0" w:firstRowFirstColumn="0" w:firstRowLastColumn="0" w:lastRowFirstColumn="0" w:lastRowLastColumn="0"/>
            <w:tcW w:w="4295" w:type="dxa"/>
          </w:tcPr>
          <w:p w14:paraId="6E917456" w14:textId="77777777" w:rsidR="008B0AB0" w:rsidRDefault="008B0AB0" w:rsidP="0057552D">
            <w:pPr>
              <w:pStyle w:val="5a"/>
              <w:jc w:val="left"/>
            </w:pPr>
            <w:r>
              <w:t>Interconnection port</w:t>
            </w:r>
          </w:p>
        </w:tc>
        <w:tc>
          <w:tcPr>
            <w:tcW w:w="4295" w:type="dxa"/>
          </w:tcPr>
          <w:p w14:paraId="5D290725"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GigabitEthernet0/0/1</w:t>
            </w:r>
          </w:p>
        </w:tc>
      </w:tr>
      <w:tr w:rsidR="008B0AB0" w:rsidRPr="00BE3512" w14:paraId="70DB337E" w14:textId="77777777" w:rsidTr="00A30459">
        <w:tc>
          <w:tcPr>
            <w:cnfStyle w:val="001000000000" w:firstRow="0" w:lastRow="0" w:firstColumn="1" w:lastColumn="0" w:oddVBand="0" w:evenVBand="0" w:oddHBand="0" w:evenHBand="0" w:firstRowFirstColumn="0" w:firstRowLastColumn="0" w:lastRowFirstColumn="0" w:lastRowLastColumn="0"/>
            <w:tcW w:w="4295" w:type="dxa"/>
          </w:tcPr>
          <w:p w14:paraId="5481C7B0" w14:textId="77777777" w:rsidR="008B0AB0" w:rsidRDefault="008B0AB0" w:rsidP="0057552D">
            <w:pPr>
              <w:pStyle w:val="5a"/>
              <w:jc w:val="left"/>
            </w:pPr>
            <w:r>
              <w:t>VLAN</w:t>
            </w:r>
          </w:p>
        </w:tc>
        <w:tc>
          <w:tcPr>
            <w:tcW w:w="4295" w:type="dxa"/>
          </w:tcPr>
          <w:p w14:paraId="11D699E9"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121</w:t>
            </w:r>
          </w:p>
        </w:tc>
      </w:tr>
      <w:tr w:rsidR="008B0AB0" w:rsidRPr="00BE3512" w14:paraId="7172E416" w14:textId="77777777" w:rsidTr="00A30459">
        <w:tc>
          <w:tcPr>
            <w:cnfStyle w:val="001000000000" w:firstRow="0" w:lastRow="0" w:firstColumn="1" w:lastColumn="0" w:oddVBand="0" w:evenVBand="0" w:oddHBand="0" w:evenHBand="0" w:firstRowFirstColumn="0" w:firstRowLastColumn="0" w:lastRowFirstColumn="0" w:lastRowLastColumn="0"/>
            <w:tcW w:w="4295" w:type="dxa"/>
          </w:tcPr>
          <w:p w14:paraId="24535D4A" w14:textId="77777777" w:rsidR="008B0AB0" w:rsidRDefault="008B0AB0" w:rsidP="0057552D">
            <w:pPr>
              <w:pStyle w:val="5a"/>
              <w:jc w:val="left"/>
            </w:pPr>
            <w:r>
              <w:t>IP address type</w:t>
            </w:r>
          </w:p>
        </w:tc>
        <w:tc>
          <w:tcPr>
            <w:tcW w:w="4295" w:type="dxa"/>
          </w:tcPr>
          <w:p w14:paraId="2D2EA4BE"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IPv4</w:t>
            </w:r>
          </w:p>
        </w:tc>
      </w:tr>
      <w:tr w:rsidR="008B0AB0" w:rsidRPr="00BE3512" w14:paraId="7BEAAE48" w14:textId="77777777" w:rsidTr="00A30459">
        <w:tc>
          <w:tcPr>
            <w:cnfStyle w:val="001000000000" w:firstRow="0" w:lastRow="0" w:firstColumn="1" w:lastColumn="0" w:oddVBand="0" w:evenVBand="0" w:oddHBand="0" w:evenHBand="0" w:firstRowFirstColumn="0" w:firstRowLastColumn="0" w:lastRowFirstColumn="0" w:lastRowLastColumn="0"/>
            <w:tcW w:w="4295" w:type="dxa"/>
          </w:tcPr>
          <w:p w14:paraId="5FA522BE" w14:textId="77777777" w:rsidR="008B0AB0" w:rsidRDefault="008B0AB0" w:rsidP="0057552D">
            <w:pPr>
              <w:pStyle w:val="5a"/>
              <w:jc w:val="left"/>
            </w:pPr>
            <w:r>
              <w:t>Local IPv4 address</w:t>
            </w:r>
          </w:p>
        </w:tc>
        <w:tc>
          <w:tcPr>
            <w:tcW w:w="4295" w:type="dxa"/>
          </w:tcPr>
          <w:p w14:paraId="5D32AB83"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192.168.121.1</w:t>
            </w:r>
          </w:p>
        </w:tc>
      </w:tr>
      <w:tr w:rsidR="008B0AB0" w:rsidRPr="00BE3512" w14:paraId="6514156D" w14:textId="77777777" w:rsidTr="00A30459">
        <w:tc>
          <w:tcPr>
            <w:cnfStyle w:val="001000000000" w:firstRow="0" w:lastRow="0" w:firstColumn="1" w:lastColumn="0" w:oddVBand="0" w:evenVBand="0" w:oddHBand="0" w:evenHBand="0" w:firstRowFirstColumn="0" w:firstRowLastColumn="0" w:lastRowFirstColumn="0" w:lastRowLastColumn="0"/>
            <w:tcW w:w="4295" w:type="dxa"/>
          </w:tcPr>
          <w:p w14:paraId="752CFD5C" w14:textId="77777777" w:rsidR="008B0AB0" w:rsidRDefault="008B0AB0" w:rsidP="0057552D">
            <w:pPr>
              <w:pStyle w:val="5a"/>
              <w:jc w:val="left"/>
            </w:pPr>
            <w:r>
              <w:t>Remote IPv4 address</w:t>
            </w:r>
          </w:p>
        </w:tc>
        <w:tc>
          <w:tcPr>
            <w:tcW w:w="4295" w:type="dxa"/>
          </w:tcPr>
          <w:p w14:paraId="5A00A057"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192.168.121.2</w:t>
            </w:r>
          </w:p>
        </w:tc>
      </w:tr>
      <w:tr w:rsidR="008B0AB0" w:rsidRPr="00BE3512" w14:paraId="38C38D7E" w14:textId="77777777" w:rsidTr="00A30459">
        <w:tc>
          <w:tcPr>
            <w:cnfStyle w:val="001000000000" w:firstRow="0" w:lastRow="0" w:firstColumn="1" w:lastColumn="0" w:oddVBand="0" w:evenVBand="0" w:oddHBand="0" w:evenHBand="0" w:firstRowFirstColumn="0" w:firstRowLastColumn="0" w:lastRowFirstColumn="0" w:lastRowLastColumn="0"/>
            <w:tcW w:w="4295" w:type="dxa"/>
          </w:tcPr>
          <w:p w14:paraId="4E86DF0C" w14:textId="77777777" w:rsidR="008B0AB0" w:rsidRPr="00BE3512" w:rsidRDefault="008B0AB0" w:rsidP="0057552D">
            <w:pPr>
              <w:pStyle w:val="5a"/>
              <w:jc w:val="left"/>
            </w:pPr>
            <w:r>
              <w:t>IPv4 address mask:</w:t>
            </w:r>
          </w:p>
        </w:tc>
        <w:tc>
          <w:tcPr>
            <w:tcW w:w="4295" w:type="dxa"/>
          </w:tcPr>
          <w:p w14:paraId="2727B125" w14:textId="77777777"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r>
              <w:t>30</w:t>
            </w:r>
          </w:p>
        </w:tc>
      </w:tr>
    </w:tbl>
    <w:p w14:paraId="4CC59717" w14:textId="77777777" w:rsidR="008B0AB0" w:rsidRPr="009F779C" w:rsidRDefault="008B0AB0" w:rsidP="00B02CAA">
      <w:pPr>
        <w:pStyle w:val="50"/>
      </w:pPr>
      <w:r w:rsidRPr="009F779C">
        <w:t>Plan for the MKT external network</w:t>
      </w:r>
    </w:p>
    <w:tbl>
      <w:tblPr>
        <w:tblStyle w:val="V301"/>
        <w:tblW w:w="7938" w:type="dxa"/>
        <w:tblLayout w:type="fixed"/>
        <w:tblLook w:val="04A0" w:firstRow="1" w:lastRow="0" w:firstColumn="1" w:lastColumn="0" w:noHBand="0" w:noVBand="1"/>
      </w:tblPr>
      <w:tblGrid>
        <w:gridCol w:w="3969"/>
        <w:gridCol w:w="3969"/>
      </w:tblGrid>
      <w:tr w:rsidR="008B0AB0" w:rsidRPr="00BE3512" w14:paraId="3A428E99" w14:textId="77777777" w:rsidTr="00A3045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95" w:type="dxa"/>
            <w:hideMark/>
          </w:tcPr>
          <w:p w14:paraId="53422372" w14:textId="77777777" w:rsidR="008B0AB0" w:rsidRPr="00BE3512" w:rsidRDefault="008B0AB0" w:rsidP="00CC2296">
            <w:pPr>
              <w:pStyle w:val="5a"/>
            </w:pPr>
            <w:r>
              <w:t>Parameter</w:t>
            </w:r>
          </w:p>
        </w:tc>
        <w:tc>
          <w:tcPr>
            <w:tcW w:w="4295" w:type="dxa"/>
          </w:tcPr>
          <w:p w14:paraId="2B56C14E" w14:textId="77777777" w:rsidR="008B0AB0" w:rsidRPr="00BE3512" w:rsidRDefault="008B0AB0" w:rsidP="00CC2296">
            <w:pPr>
              <w:pStyle w:val="5a"/>
              <w:cnfStyle w:val="100000000000" w:firstRow="1" w:lastRow="0" w:firstColumn="0" w:lastColumn="0" w:oddVBand="0" w:evenVBand="0" w:oddHBand="0" w:evenHBand="0" w:firstRowFirstColumn="0" w:firstRowLastColumn="0" w:lastRowFirstColumn="0" w:lastRowLastColumn="0"/>
            </w:pPr>
            <w:r>
              <w:t>Value</w:t>
            </w:r>
          </w:p>
        </w:tc>
      </w:tr>
      <w:tr w:rsidR="008B0AB0" w:rsidRPr="00BE3512" w14:paraId="3865E4F9" w14:textId="77777777" w:rsidTr="00A30459">
        <w:tc>
          <w:tcPr>
            <w:cnfStyle w:val="001000000000" w:firstRow="0" w:lastRow="0" w:firstColumn="1" w:lastColumn="0" w:oddVBand="0" w:evenVBand="0" w:oddHBand="0" w:evenHBand="0" w:firstRowFirstColumn="0" w:firstRowLastColumn="0" w:lastRowFirstColumn="0" w:lastRowLastColumn="0"/>
            <w:tcW w:w="4295" w:type="dxa"/>
          </w:tcPr>
          <w:p w14:paraId="26656571" w14:textId="77777777" w:rsidR="008B0AB0" w:rsidRDefault="008B0AB0" w:rsidP="0057552D">
            <w:pPr>
              <w:pStyle w:val="5a"/>
              <w:jc w:val="left"/>
            </w:pPr>
            <w:r>
              <w:t>Connection between the fabric and external network</w:t>
            </w:r>
          </w:p>
        </w:tc>
        <w:tc>
          <w:tcPr>
            <w:tcW w:w="4295" w:type="dxa"/>
          </w:tcPr>
          <w:p w14:paraId="1AF15C12"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L3 exclusive egress</w:t>
            </w:r>
          </w:p>
        </w:tc>
      </w:tr>
      <w:tr w:rsidR="008B0AB0" w:rsidRPr="00BE3512" w14:paraId="07F4B8FB" w14:textId="77777777" w:rsidTr="00A30459">
        <w:tc>
          <w:tcPr>
            <w:cnfStyle w:val="001000000000" w:firstRow="0" w:lastRow="0" w:firstColumn="1" w:lastColumn="0" w:oddVBand="0" w:evenVBand="0" w:oddHBand="0" w:evenHBand="0" w:firstRowFirstColumn="0" w:firstRowLastColumn="0" w:lastRowFirstColumn="0" w:lastRowLastColumn="0"/>
            <w:tcW w:w="4295" w:type="dxa"/>
          </w:tcPr>
          <w:p w14:paraId="380DF468" w14:textId="77777777" w:rsidR="008B0AB0" w:rsidRPr="00BE3512" w:rsidRDefault="008B0AB0" w:rsidP="0057552D">
            <w:pPr>
              <w:pStyle w:val="5a"/>
              <w:jc w:val="left"/>
            </w:pPr>
            <w:r>
              <w:t>Name</w:t>
            </w:r>
          </w:p>
        </w:tc>
        <w:tc>
          <w:tcPr>
            <w:tcW w:w="4295" w:type="dxa"/>
          </w:tcPr>
          <w:p w14:paraId="0A660C5B" w14:textId="77777777"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r>
              <w:t>MKT</w:t>
            </w:r>
          </w:p>
        </w:tc>
      </w:tr>
      <w:tr w:rsidR="008B0AB0" w:rsidRPr="00BE3512" w14:paraId="57FDB1B6" w14:textId="77777777" w:rsidTr="00A30459">
        <w:tc>
          <w:tcPr>
            <w:cnfStyle w:val="001000000000" w:firstRow="0" w:lastRow="0" w:firstColumn="1" w:lastColumn="0" w:oddVBand="0" w:evenVBand="0" w:oddHBand="0" w:evenHBand="0" w:firstRowFirstColumn="0" w:firstRowLastColumn="0" w:lastRowFirstColumn="0" w:lastRowLastColumn="0"/>
            <w:tcW w:w="4295" w:type="dxa"/>
          </w:tcPr>
          <w:p w14:paraId="52693852" w14:textId="77777777" w:rsidR="008B0AB0" w:rsidRDefault="008B0AB0" w:rsidP="0057552D">
            <w:pPr>
              <w:pStyle w:val="5a"/>
              <w:jc w:val="left"/>
            </w:pPr>
            <w:r>
              <w:t>Internet connection</w:t>
            </w:r>
          </w:p>
        </w:tc>
        <w:tc>
          <w:tcPr>
            <w:tcW w:w="4295" w:type="dxa"/>
          </w:tcPr>
          <w:p w14:paraId="29A2720A"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Off</w:t>
            </w:r>
          </w:p>
        </w:tc>
      </w:tr>
      <w:tr w:rsidR="008B0AB0" w:rsidRPr="00BE3512" w14:paraId="09ED54E9" w14:textId="77777777" w:rsidTr="00A30459">
        <w:tc>
          <w:tcPr>
            <w:cnfStyle w:val="001000000000" w:firstRow="0" w:lastRow="0" w:firstColumn="1" w:lastColumn="0" w:oddVBand="0" w:evenVBand="0" w:oddHBand="0" w:evenHBand="0" w:firstRowFirstColumn="0" w:firstRowLastColumn="0" w:lastRowFirstColumn="0" w:lastRowLastColumn="0"/>
            <w:tcW w:w="4295" w:type="dxa"/>
          </w:tcPr>
          <w:p w14:paraId="3A978948" w14:textId="77777777" w:rsidR="008B0AB0" w:rsidRDefault="008B0AB0" w:rsidP="0057552D">
            <w:pPr>
              <w:pStyle w:val="5a"/>
              <w:jc w:val="left"/>
            </w:pPr>
            <w:r>
              <w:t>External service IP address</w:t>
            </w:r>
          </w:p>
        </w:tc>
        <w:tc>
          <w:tcPr>
            <w:tcW w:w="4295" w:type="dxa"/>
          </w:tcPr>
          <w:p w14:paraId="627A53CA"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172.16.13.0/24</w:t>
            </w:r>
          </w:p>
        </w:tc>
      </w:tr>
      <w:tr w:rsidR="008B0AB0" w:rsidRPr="00BE3512" w14:paraId="7A148A87" w14:textId="77777777" w:rsidTr="00A30459">
        <w:tc>
          <w:tcPr>
            <w:cnfStyle w:val="001000000000" w:firstRow="0" w:lastRow="0" w:firstColumn="1" w:lastColumn="0" w:oddVBand="0" w:evenVBand="0" w:oddHBand="0" w:evenHBand="0" w:firstRowFirstColumn="0" w:firstRowLastColumn="0" w:lastRowFirstColumn="0" w:lastRowLastColumn="0"/>
            <w:tcW w:w="4295" w:type="dxa"/>
          </w:tcPr>
          <w:p w14:paraId="70DF3107" w14:textId="77777777" w:rsidR="008B0AB0" w:rsidRDefault="008B0AB0" w:rsidP="0057552D">
            <w:pPr>
              <w:pStyle w:val="5a"/>
              <w:jc w:val="left"/>
            </w:pPr>
            <w:r>
              <w:t>Border device</w:t>
            </w:r>
          </w:p>
        </w:tc>
        <w:tc>
          <w:tcPr>
            <w:tcW w:w="4295" w:type="dxa"/>
          </w:tcPr>
          <w:p w14:paraId="3D68D733"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CORE1</w:t>
            </w:r>
          </w:p>
        </w:tc>
      </w:tr>
      <w:tr w:rsidR="008B0AB0" w:rsidRPr="00BE3512" w14:paraId="13D9A24B" w14:textId="77777777" w:rsidTr="00A30459">
        <w:tc>
          <w:tcPr>
            <w:cnfStyle w:val="001000000000" w:firstRow="0" w:lastRow="0" w:firstColumn="1" w:lastColumn="0" w:oddVBand="0" w:evenVBand="0" w:oddHBand="0" w:evenHBand="0" w:firstRowFirstColumn="0" w:firstRowLastColumn="0" w:lastRowFirstColumn="0" w:lastRowLastColumn="0"/>
            <w:tcW w:w="4295" w:type="dxa"/>
          </w:tcPr>
          <w:p w14:paraId="0113566E" w14:textId="77777777" w:rsidR="008B0AB0" w:rsidRDefault="008B0AB0" w:rsidP="0057552D">
            <w:pPr>
              <w:pStyle w:val="5a"/>
              <w:jc w:val="left"/>
            </w:pPr>
            <w:r>
              <w:t>Interconnection port</w:t>
            </w:r>
          </w:p>
        </w:tc>
        <w:tc>
          <w:tcPr>
            <w:tcW w:w="4295" w:type="dxa"/>
          </w:tcPr>
          <w:p w14:paraId="5DE77753"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GigabitEthernet0/0/1</w:t>
            </w:r>
          </w:p>
        </w:tc>
      </w:tr>
      <w:tr w:rsidR="008B0AB0" w:rsidRPr="00BE3512" w14:paraId="20510D1E" w14:textId="77777777" w:rsidTr="00A30459">
        <w:tc>
          <w:tcPr>
            <w:cnfStyle w:val="001000000000" w:firstRow="0" w:lastRow="0" w:firstColumn="1" w:lastColumn="0" w:oddVBand="0" w:evenVBand="0" w:oddHBand="0" w:evenHBand="0" w:firstRowFirstColumn="0" w:firstRowLastColumn="0" w:lastRowFirstColumn="0" w:lastRowLastColumn="0"/>
            <w:tcW w:w="4295" w:type="dxa"/>
          </w:tcPr>
          <w:p w14:paraId="1F33CED8" w14:textId="77777777" w:rsidR="008B0AB0" w:rsidRDefault="008B0AB0" w:rsidP="0057552D">
            <w:pPr>
              <w:pStyle w:val="5a"/>
              <w:jc w:val="left"/>
            </w:pPr>
            <w:r>
              <w:t>VLAN</w:t>
            </w:r>
          </w:p>
        </w:tc>
        <w:tc>
          <w:tcPr>
            <w:tcW w:w="4295" w:type="dxa"/>
          </w:tcPr>
          <w:p w14:paraId="219305C5"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122</w:t>
            </w:r>
          </w:p>
        </w:tc>
      </w:tr>
      <w:tr w:rsidR="008B0AB0" w:rsidRPr="00BE3512" w14:paraId="19E4DE22" w14:textId="77777777" w:rsidTr="00A30459">
        <w:tc>
          <w:tcPr>
            <w:cnfStyle w:val="001000000000" w:firstRow="0" w:lastRow="0" w:firstColumn="1" w:lastColumn="0" w:oddVBand="0" w:evenVBand="0" w:oddHBand="0" w:evenHBand="0" w:firstRowFirstColumn="0" w:firstRowLastColumn="0" w:lastRowFirstColumn="0" w:lastRowLastColumn="0"/>
            <w:tcW w:w="4295" w:type="dxa"/>
          </w:tcPr>
          <w:p w14:paraId="6070F45D" w14:textId="77777777" w:rsidR="008B0AB0" w:rsidRDefault="008B0AB0" w:rsidP="0057552D">
            <w:pPr>
              <w:pStyle w:val="5a"/>
              <w:jc w:val="left"/>
            </w:pPr>
            <w:r>
              <w:t>IP address type</w:t>
            </w:r>
          </w:p>
        </w:tc>
        <w:tc>
          <w:tcPr>
            <w:tcW w:w="4295" w:type="dxa"/>
          </w:tcPr>
          <w:p w14:paraId="685B8407"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IPv4</w:t>
            </w:r>
          </w:p>
        </w:tc>
      </w:tr>
      <w:tr w:rsidR="008B0AB0" w:rsidRPr="00BE3512" w14:paraId="5DEFB9BA" w14:textId="77777777" w:rsidTr="00A30459">
        <w:tc>
          <w:tcPr>
            <w:cnfStyle w:val="001000000000" w:firstRow="0" w:lastRow="0" w:firstColumn="1" w:lastColumn="0" w:oddVBand="0" w:evenVBand="0" w:oddHBand="0" w:evenHBand="0" w:firstRowFirstColumn="0" w:firstRowLastColumn="0" w:lastRowFirstColumn="0" w:lastRowLastColumn="0"/>
            <w:tcW w:w="4295" w:type="dxa"/>
          </w:tcPr>
          <w:p w14:paraId="7C2A6CCE" w14:textId="77777777" w:rsidR="008B0AB0" w:rsidRDefault="008B0AB0" w:rsidP="0057552D">
            <w:pPr>
              <w:pStyle w:val="5a"/>
              <w:jc w:val="left"/>
            </w:pPr>
            <w:r>
              <w:t>Local IPv4 address</w:t>
            </w:r>
          </w:p>
        </w:tc>
        <w:tc>
          <w:tcPr>
            <w:tcW w:w="4295" w:type="dxa"/>
          </w:tcPr>
          <w:p w14:paraId="029D0C5B"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192.168.122.1</w:t>
            </w:r>
          </w:p>
        </w:tc>
      </w:tr>
      <w:tr w:rsidR="008B0AB0" w:rsidRPr="00BE3512" w14:paraId="42524C0A" w14:textId="77777777" w:rsidTr="00A30459">
        <w:tc>
          <w:tcPr>
            <w:cnfStyle w:val="001000000000" w:firstRow="0" w:lastRow="0" w:firstColumn="1" w:lastColumn="0" w:oddVBand="0" w:evenVBand="0" w:oddHBand="0" w:evenHBand="0" w:firstRowFirstColumn="0" w:firstRowLastColumn="0" w:lastRowFirstColumn="0" w:lastRowLastColumn="0"/>
            <w:tcW w:w="4295" w:type="dxa"/>
          </w:tcPr>
          <w:p w14:paraId="50B4F707" w14:textId="77777777" w:rsidR="008B0AB0" w:rsidRDefault="008B0AB0" w:rsidP="0057552D">
            <w:pPr>
              <w:pStyle w:val="5a"/>
              <w:jc w:val="left"/>
            </w:pPr>
            <w:r>
              <w:t>Remote IPv4 address</w:t>
            </w:r>
          </w:p>
        </w:tc>
        <w:tc>
          <w:tcPr>
            <w:tcW w:w="4295" w:type="dxa"/>
          </w:tcPr>
          <w:p w14:paraId="4975ABF2"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192.168.122.2</w:t>
            </w:r>
          </w:p>
        </w:tc>
      </w:tr>
      <w:tr w:rsidR="008B0AB0" w:rsidRPr="00BE3512" w14:paraId="21221CBC" w14:textId="77777777" w:rsidTr="00A30459">
        <w:tc>
          <w:tcPr>
            <w:cnfStyle w:val="001000000000" w:firstRow="0" w:lastRow="0" w:firstColumn="1" w:lastColumn="0" w:oddVBand="0" w:evenVBand="0" w:oddHBand="0" w:evenHBand="0" w:firstRowFirstColumn="0" w:firstRowLastColumn="0" w:lastRowFirstColumn="0" w:lastRowLastColumn="0"/>
            <w:tcW w:w="4295" w:type="dxa"/>
          </w:tcPr>
          <w:p w14:paraId="6A3BEF67" w14:textId="77777777" w:rsidR="008B0AB0" w:rsidRPr="00BE3512" w:rsidRDefault="008B0AB0" w:rsidP="0057552D">
            <w:pPr>
              <w:pStyle w:val="5a"/>
              <w:jc w:val="left"/>
            </w:pPr>
            <w:r>
              <w:t>IPv4 address mask:</w:t>
            </w:r>
          </w:p>
        </w:tc>
        <w:tc>
          <w:tcPr>
            <w:tcW w:w="4295" w:type="dxa"/>
          </w:tcPr>
          <w:p w14:paraId="185C1F1B" w14:textId="77777777"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r>
              <w:t>30</w:t>
            </w:r>
          </w:p>
        </w:tc>
      </w:tr>
    </w:tbl>
    <w:p w14:paraId="25C74099" w14:textId="77777777" w:rsidR="008B0AB0" w:rsidRPr="009F779C" w:rsidRDefault="008B0AB0" w:rsidP="00B02CAA">
      <w:pPr>
        <w:pStyle w:val="50"/>
      </w:pPr>
      <w:r w:rsidRPr="009F779C">
        <w:t>Plan for the network service resource - DHCP server</w:t>
      </w:r>
    </w:p>
    <w:tbl>
      <w:tblPr>
        <w:tblStyle w:val="V301"/>
        <w:tblW w:w="7938" w:type="dxa"/>
        <w:tblLayout w:type="fixed"/>
        <w:tblLook w:val="04A0" w:firstRow="1" w:lastRow="0" w:firstColumn="1" w:lastColumn="0" w:noHBand="0" w:noVBand="1"/>
      </w:tblPr>
      <w:tblGrid>
        <w:gridCol w:w="3969"/>
        <w:gridCol w:w="3969"/>
      </w:tblGrid>
      <w:tr w:rsidR="008B0AB0" w:rsidRPr="00BE3512" w14:paraId="6F25F08F" w14:textId="77777777" w:rsidTr="00A3045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95" w:type="dxa"/>
            <w:hideMark/>
          </w:tcPr>
          <w:p w14:paraId="6805E69A" w14:textId="77777777" w:rsidR="008B0AB0" w:rsidRPr="00BE3512" w:rsidRDefault="008B0AB0" w:rsidP="00CC2296">
            <w:pPr>
              <w:pStyle w:val="5a"/>
            </w:pPr>
            <w:r>
              <w:t>Parameter</w:t>
            </w:r>
          </w:p>
        </w:tc>
        <w:tc>
          <w:tcPr>
            <w:tcW w:w="4295" w:type="dxa"/>
          </w:tcPr>
          <w:p w14:paraId="456C848D" w14:textId="77777777" w:rsidR="008B0AB0" w:rsidRPr="00BE3512" w:rsidRDefault="008B0AB0" w:rsidP="00CC2296">
            <w:pPr>
              <w:pStyle w:val="5a"/>
              <w:cnfStyle w:val="100000000000" w:firstRow="1" w:lastRow="0" w:firstColumn="0" w:lastColumn="0" w:oddVBand="0" w:evenVBand="0" w:oddHBand="0" w:evenHBand="0" w:firstRowFirstColumn="0" w:firstRowLastColumn="0" w:lastRowFirstColumn="0" w:lastRowLastColumn="0"/>
            </w:pPr>
            <w:r>
              <w:t>Value</w:t>
            </w:r>
          </w:p>
        </w:tc>
      </w:tr>
      <w:tr w:rsidR="008B0AB0" w:rsidRPr="00BE3512" w14:paraId="30DB6AB6" w14:textId="77777777" w:rsidTr="00A30459">
        <w:tc>
          <w:tcPr>
            <w:cnfStyle w:val="001000000000" w:firstRow="0" w:lastRow="0" w:firstColumn="1" w:lastColumn="0" w:oddVBand="0" w:evenVBand="0" w:oddHBand="0" w:evenHBand="0" w:firstRowFirstColumn="0" w:firstRowLastColumn="0" w:lastRowFirstColumn="0" w:lastRowLastColumn="0"/>
            <w:tcW w:w="4295" w:type="dxa"/>
          </w:tcPr>
          <w:p w14:paraId="1D8A87E6" w14:textId="77777777" w:rsidR="008B0AB0" w:rsidRPr="00BE3512" w:rsidRDefault="008B0AB0" w:rsidP="0057552D">
            <w:pPr>
              <w:pStyle w:val="5a"/>
              <w:jc w:val="left"/>
            </w:pPr>
            <w:r>
              <w:t>Name</w:t>
            </w:r>
          </w:p>
        </w:tc>
        <w:tc>
          <w:tcPr>
            <w:tcW w:w="4295" w:type="dxa"/>
          </w:tcPr>
          <w:p w14:paraId="668C5666" w14:textId="77777777"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r>
              <w:t>DHCP_Service</w:t>
            </w:r>
          </w:p>
        </w:tc>
      </w:tr>
      <w:tr w:rsidR="008B0AB0" w:rsidRPr="00BE3512" w14:paraId="76F512A2" w14:textId="77777777" w:rsidTr="00A30459">
        <w:tc>
          <w:tcPr>
            <w:cnfStyle w:val="001000000000" w:firstRow="0" w:lastRow="0" w:firstColumn="1" w:lastColumn="0" w:oddVBand="0" w:evenVBand="0" w:oddHBand="0" w:evenHBand="0" w:firstRowFirstColumn="0" w:firstRowLastColumn="0" w:lastRowFirstColumn="0" w:lastRowLastColumn="0"/>
            <w:tcW w:w="4295" w:type="dxa"/>
          </w:tcPr>
          <w:p w14:paraId="6C9991EB" w14:textId="77777777" w:rsidR="008B0AB0" w:rsidRDefault="008B0AB0" w:rsidP="0057552D">
            <w:pPr>
              <w:pStyle w:val="5a"/>
              <w:jc w:val="left"/>
            </w:pPr>
            <w:r>
              <w:t>Server type</w:t>
            </w:r>
          </w:p>
        </w:tc>
        <w:tc>
          <w:tcPr>
            <w:tcW w:w="4295" w:type="dxa"/>
          </w:tcPr>
          <w:p w14:paraId="5A7FE15A"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DHCP</w:t>
            </w:r>
          </w:p>
        </w:tc>
      </w:tr>
      <w:tr w:rsidR="008B0AB0" w:rsidRPr="00BE3512" w14:paraId="7E96A295" w14:textId="77777777" w:rsidTr="00A30459">
        <w:tc>
          <w:tcPr>
            <w:cnfStyle w:val="001000000000" w:firstRow="0" w:lastRow="0" w:firstColumn="1" w:lastColumn="0" w:oddVBand="0" w:evenVBand="0" w:oddHBand="0" w:evenHBand="0" w:firstRowFirstColumn="0" w:firstRowLastColumn="0" w:lastRowFirstColumn="0" w:lastRowLastColumn="0"/>
            <w:tcW w:w="4295" w:type="dxa"/>
          </w:tcPr>
          <w:p w14:paraId="32D8C1FF" w14:textId="77777777" w:rsidR="008B0AB0" w:rsidRDefault="008B0AB0" w:rsidP="0057552D">
            <w:pPr>
              <w:pStyle w:val="5a"/>
              <w:jc w:val="left"/>
            </w:pPr>
            <w:r>
              <w:t>DHCP Server</w:t>
            </w:r>
          </w:p>
        </w:tc>
        <w:tc>
          <w:tcPr>
            <w:tcW w:w="4295" w:type="dxa"/>
          </w:tcPr>
          <w:p w14:paraId="409711E7"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192.168.130.2</w:t>
            </w:r>
          </w:p>
        </w:tc>
      </w:tr>
      <w:tr w:rsidR="008B0AB0" w:rsidRPr="00BE3512" w14:paraId="0419CD75" w14:textId="77777777" w:rsidTr="00A30459">
        <w:tc>
          <w:tcPr>
            <w:cnfStyle w:val="001000000000" w:firstRow="0" w:lastRow="0" w:firstColumn="1" w:lastColumn="0" w:oddVBand="0" w:evenVBand="0" w:oddHBand="0" w:evenHBand="0" w:firstRowFirstColumn="0" w:firstRowLastColumn="0" w:lastRowFirstColumn="0" w:lastRowLastColumn="0"/>
            <w:tcW w:w="4295" w:type="dxa"/>
          </w:tcPr>
          <w:p w14:paraId="73E81BE5" w14:textId="77777777" w:rsidR="008B0AB0" w:rsidRDefault="008B0AB0" w:rsidP="0057552D">
            <w:pPr>
              <w:pStyle w:val="5a"/>
              <w:jc w:val="left"/>
            </w:pPr>
            <w:r>
              <w:t>Server interconnection address pool</w:t>
            </w:r>
          </w:p>
        </w:tc>
        <w:tc>
          <w:tcPr>
            <w:tcW w:w="4295" w:type="dxa"/>
          </w:tcPr>
          <w:p w14:paraId="2A832471"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w:t>
            </w:r>
          </w:p>
        </w:tc>
      </w:tr>
      <w:tr w:rsidR="008B0AB0" w:rsidRPr="00BE3512" w14:paraId="37C4225C" w14:textId="77777777" w:rsidTr="00A30459">
        <w:tc>
          <w:tcPr>
            <w:cnfStyle w:val="001000000000" w:firstRow="0" w:lastRow="0" w:firstColumn="1" w:lastColumn="0" w:oddVBand="0" w:evenVBand="0" w:oddHBand="0" w:evenHBand="0" w:firstRowFirstColumn="0" w:firstRowLastColumn="0" w:lastRowFirstColumn="0" w:lastRowLastColumn="0"/>
            <w:tcW w:w="4295" w:type="dxa"/>
          </w:tcPr>
          <w:p w14:paraId="6CEBC324" w14:textId="77777777" w:rsidR="008B0AB0" w:rsidRDefault="008B0AB0" w:rsidP="0057552D">
            <w:pPr>
              <w:pStyle w:val="5a"/>
              <w:jc w:val="left"/>
            </w:pPr>
            <w:r>
              <w:t>Scenario</w:t>
            </w:r>
          </w:p>
        </w:tc>
        <w:tc>
          <w:tcPr>
            <w:tcW w:w="4295" w:type="dxa"/>
          </w:tcPr>
          <w:p w14:paraId="2BAA1A6A"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Directly connect to a switch</w:t>
            </w:r>
          </w:p>
        </w:tc>
      </w:tr>
      <w:tr w:rsidR="008B0AB0" w:rsidRPr="00BE3512" w14:paraId="00E08AFA" w14:textId="77777777" w:rsidTr="00A30459">
        <w:tc>
          <w:tcPr>
            <w:cnfStyle w:val="001000000000" w:firstRow="0" w:lastRow="0" w:firstColumn="1" w:lastColumn="0" w:oddVBand="0" w:evenVBand="0" w:oddHBand="0" w:evenHBand="0" w:firstRowFirstColumn="0" w:firstRowLastColumn="0" w:lastRowFirstColumn="0" w:lastRowLastColumn="0"/>
            <w:tcW w:w="4295" w:type="dxa"/>
          </w:tcPr>
          <w:p w14:paraId="7A66F2B1" w14:textId="77777777" w:rsidR="008B0AB0" w:rsidRDefault="008B0AB0" w:rsidP="0057552D">
            <w:pPr>
              <w:pStyle w:val="5a"/>
              <w:jc w:val="left"/>
            </w:pPr>
            <w:r>
              <w:t>Interconnection device</w:t>
            </w:r>
          </w:p>
        </w:tc>
        <w:tc>
          <w:tcPr>
            <w:tcW w:w="4295" w:type="dxa"/>
          </w:tcPr>
          <w:p w14:paraId="5A79773F"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CORE1</w:t>
            </w:r>
          </w:p>
        </w:tc>
      </w:tr>
      <w:tr w:rsidR="008B0AB0" w:rsidRPr="00BE3512" w14:paraId="1A3521E5" w14:textId="77777777" w:rsidTr="00A30459">
        <w:tc>
          <w:tcPr>
            <w:cnfStyle w:val="001000000000" w:firstRow="0" w:lastRow="0" w:firstColumn="1" w:lastColumn="0" w:oddVBand="0" w:evenVBand="0" w:oddHBand="0" w:evenHBand="0" w:firstRowFirstColumn="0" w:firstRowLastColumn="0" w:lastRowFirstColumn="0" w:lastRowLastColumn="0"/>
            <w:tcW w:w="4295" w:type="dxa"/>
          </w:tcPr>
          <w:p w14:paraId="41403931" w14:textId="77777777" w:rsidR="008B0AB0" w:rsidRDefault="008B0AB0" w:rsidP="0057552D">
            <w:pPr>
              <w:pStyle w:val="5a"/>
              <w:jc w:val="left"/>
            </w:pPr>
            <w:r>
              <w:t>External Port</w:t>
            </w:r>
          </w:p>
        </w:tc>
        <w:tc>
          <w:tcPr>
            <w:tcW w:w="4295" w:type="dxa"/>
          </w:tcPr>
          <w:p w14:paraId="57DED242"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GigabitEthernet0/0/1</w:t>
            </w:r>
          </w:p>
        </w:tc>
      </w:tr>
      <w:tr w:rsidR="008B0AB0" w:rsidRPr="00BE3512" w14:paraId="0051B140" w14:textId="77777777" w:rsidTr="00A30459">
        <w:tc>
          <w:tcPr>
            <w:cnfStyle w:val="001000000000" w:firstRow="0" w:lastRow="0" w:firstColumn="1" w:lastColumn="0" w:oddVBand="0" w:evenVBand="0" w:oddHBand="0" w:evenHBand="0" w:firstRowFirstColumn="0" w:firstRowLastColumn="0" w:lastRowFirstColumn="0" w:lastRowLastColumn="0"/>
            <w:tcW w:w="4295" w:type="dxa"/>
          </w:tcPr>
          <w:p w14:paraId="03620199" w14:textId="77777777" w:rsidR="008B0AB0" w:rsidRDefault="008B0AB0" w:rsidP="0057552D">
            <w:pPr>
              <w:pStyle w:val="5a"/>
              <w:jc w:val="left"/>
            </w:pPr>
            <w:r>
              <w:t>External VLAN</w:t>
            </w:r>
          </w:p>
        </w:tc>
        <w:tc>
          <w:tcPr>
            <w:tcW w:w="4295" w:type="dxa"/>
          </w:tcPr>
          <w:p w14:paraId="61E3EEEC"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130</w:t>
            </w:r>
          </w:p>
        </w:tc>
      </w:tr>
      <w:tr w:rsidR="008B0AB0" w:rsidRPr="00BE3512" w14:paraId="3D24DFCB" w14:textId="77777777" w:rsidTr="00A30459">
        <w:tc>
          <w:tcPr>
            <w:cnfStyle w:val="001000000000" w:firstRow="0" w:lastRow="0" w:firstColumn="1" w:lastColumn="0" w:oddVBand="0" w:evenVBand="0" w:oddHBand="0" w:evenHBand="0" w:firstRowFirstColumn="0" w:firstRowLastColumn="0" w:lastRowFirstColumn="0" w:lastRowLastColumn="0"/>
            <w:tcW w:w="4295" w:type="dxa"/>
          </w:tcPr>
          <w:p w14:paraId="59098BBC" w14:textId="77777777" w:rsidR="008B0AB0" w:rsidRDefault="008B0AB0" w:rsidP="0057552D">
            <w:pPr>
              <w:pStyle w:val="5a"/>
              <w:jc w:val="left"/>
            </w:pPr>
            <w:r>
              <w:t>Interconnection IPv4 address</w:t>
            </w:r>
          </w:p>
        </w:tc>
        <w:tc>
          <w:tcPr>
            <w:tcW w:w="4295" w:type="dxa"/>
          </w:tcPr>
          <w:p w14:paraId="5E42A0EF"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192.168.130.1</w:t>
            </w:r>
          </w:p>
        </w:tc>
      </w:tr>
      <w:tr w:rsidR="008B0AB0" w:rsidRPr="00BE3512" w14:paraId="6A685A19" w14:textId="77777777" w:rsidTr="00A30459">
        <w:tc>
          <w:tcPr>
            <w:cnfStyle w:val="001000000000" w:firstRow="0" w:lastRow="0" w:firstColumn="1" w:lastColumn="0" w:oddVBand="0" w:evenVBand="0" w:oddHBand="0" w:evenHBand="0" w:firstRowFirstColumn="0" w:firstRowLastColumn="0" w:lastRowFirstColumn="0" w:lastRowLastColumn="0"/>
            <w:tcW w:w="4295" w:type="dxa"/>
          </w:tcPr>
          <w:p w14:paraId="4AAA48F6" w14:textId="77777777" w:rsidR="008B0AB0" w:rsidRDefault="008B0AB0" w:rsidP="0057552D">
            <w:pPr>
              <w:pStyle w:val="5a"/>
              <w:jc w:val="left"/>
            </w:pPr>
            <w:r>
              <w:t>Peer IPv4 address</w:t>
            </w:r>
          </w:p>
        </w:tc>
        <w:tc>
          <w:tcPr>
            <w:tcW w:w="4295" w:type="dxa"/>
          </w:tcPr>
          <w:p w14:paraId="01BDD386"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192.168.130.2</w:t>
            </w:r>
          </w:p>
        </w:tc>
      </w:tr>
      <w:tr w:rsidR="008B0AB0" w:rsidRPr="00BE3512" w14:paraId="63B516B3" w14:textId="77777777" w:rsidTr="00A30459">
        <w:tc>
          <w:tcPr>
            <w:cnfStyle w:val="001000000000" w:firstRow="0" w:lastRow="0" w:firstColumn="1" w:lastColumn="0" w:oddVBand="0" w:evenVBand="0" w:oddHBand="0" w:evenHBand="0" w:firstRowFirstColumn="0" w:firstRowLastColumn="0" w:lastRowFirstColumn="0" w:lastRowLastColumn="0"/>
            <w:tcW w:w="4295" w:type="dxa"/>
          </w:tcPr>
          <w:p w14:paraId="4055678C" w14:textId="77777777" w:rsidR="008B0AB0" w:rsidRPr="00BE3512" w:rsidRDefault="008B0AB0" w:rsidP="0057552D">
            <w:pPr>
              <w:pStyle w:val="5a"/>
              <w:jc w:val="left"/>
            </w:pPr>
            <w:r>
              <w:t>Mask</w:t>
            </w:r>
          </w:p>
        </w:tc>
        <w:tc>
          <w:tcPr>
            <w:tcW w:w="4295" w:type="dxa"/>
          </w:tcPr>
          <w:p w14:paraId="27723702" w14:textId="77777777"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r>
              <w:t>30</w:t>
            </w:r>
          </w:p>
        </w:tc>
      </w:tr>
    </w:tbl>
    <w:p w14:paraId="4320FA93" w14:textId="77777777" w:rsidR="008B0AB0" w:rsidRPr="00AE560F" w:rsidRDefault="008B0AB0" w:rsidP="00A30459">
      <w:pPr>
        <w:pStyle w:val="5"/>
        <w:rPr>
          <w:rFonts w:hint="default"/>
        </w:rPr>
      </w:pPr>
      <w:r w:rsidRPr="00AE560F">
        <w:t>Access Management Plan</w:t>
      </w:r>
    </w:p>
    <w:p w14:paraId="6339BE07" w14:textId="77777777" w:rsidR="008B0AB0" w:rsidRDefault="008B0AB0" w:rsidP="00A30459">
      <w:pPr>
        <w:pStyle w:val="1e"/>
      </w:pPr>
      <w:r>
        <w:t>Configure authentication templates and authentication servers to authenticate access users. To be specific, configure 802.1X or MAC address authentication for wired users, and Portal authentication for wireless users.</w:t>
      </w:r>
    </w:p>
    <w:p w14:paraId="393C1093" w14:textId="77777777" w:rsidR="008B0AB0" w:rsidRPr="008B6178" w:rsidRDefault="008B0AB0" w:rsidP="00A30459">
      <w:pPr>
        <w:pStyle w:val="1e"/>
      </w:pPr>
      <w:r>
        <w:t>ACC1 provides access only for wired users, whereas ACC2 provides access for both wired and wireless users.</w:t>
      </w:r>
    </w:p>
    <w:p w14:paraId="50549ECF" w14:textId="77777777" w:rsidR="008B0AB0" w:rsidRPr="009F779C" w:rsidRDefault="008B0AB0" w:rsidP="00B02CAA">
      <w:pPr>
        <w:pStyle w:val="50"/>
      </w:pPr>
      <w:r w:rsidRPr="009F779C">
        <w:t>Plan for the RADIUS server template</w:t>
      </w:r>
    </w:p>
    <w:tbl>
      <w:tblPr>
        <w:tblStyle w:val="V301"/>
        <w:tblW w:w="7938" w:type="dxa"/>
        <w:tblLayout w:type="fixed"/>
        <w:tblLook w:val="04A0" w:firstRow="1" w:lastRow="0" w:firstColumn="1" w:lastColumn="0" w:noHBand="0" w:noVBand="1"/>
      </w:tblPr>
      <w:tblGrid>
        <w:gridCol w:w="3969"/>
        <w:gridCol w:w="3969"/>
      </w:tblGrid>
      <w:tr w:rsidR="008B0AB0" w:rsidRPr="00BE3512" w14:paraId="65120FEE" w14:textId="77777777" w:rsidTr="00A3045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95" w:type="dxa"/>
            <w:hideMark/>
          </w:tcPr>
          <w:p w14:paraId="595D4902" w14:textId="77777777" w:rsidR="008B0AB0" w:rsidRPr="00BE3512" w:rsidRDefault="008B0AB0" w:rsidP="00CC2296">
            <w:pPr>
              <w:pStyle w:val="5a"/>
            </w:pPr>
            <w:r>
              <w:t>Parameter</w:t>
            </w:r>
          </w:p>
        </w:tc>
        <w:tc>
          <w:tcPr>
            <w:tcW w:w="4295" w:type="dxa"/>
          </w:tcPr>
          <w:p w14:paraId="6AC6BB73" w14:textId="77777777" w:rsidR="008B0AB0" w:rsidRPr="00BE3512" w:rsidRDefault="008B0AB0" w:rsidP="00CC2296">
            <w:pPr>
              <w:pStyle w:val="5a"/>
              <w:cnfStyle w:val="100000000000" w:firstRow="1" w:lastRow="0" w:firstColumn="0" w:lastColumn="0" w:oddVBand="0" w:evenVBand="0" w:oddHBand="0" w:evenHBand="0" w:firstRowFirstColumn="0" w:firstRowLastColumn="0" w:lastRowFirstColumn="0" w:lastRowLastColumn="0"/>
            </w:pPr>
            <w:r>
              <w:t>Value</w:t>
            </w:r>
          </w:p>
        </w:tc>
      </w:tr>
      <w:tr w:rsidR="008B0AB0" w:rsidRPr="00BE3512" w14:paraId="67ECE516" w14:textId="77777777" w:rsidTr="00A30459">
        <w:tc>
          <w:tcPr>
            <w:cnfStyle w:val="001000000000" w:firstRow="0" w:lastRow="0" w:firstColumn="1" w:lastColumn="0" w:oddVBand="0" w:evenVBand="0" w:oddHBand="0" w:evenHBand="0" w:firstRowFirstColumn="0" w:firstRowLastColumn="0" w:lastRowFirstColumn="0" w:lastRowLastColumn="0"/>
            <w:tcW w:w="4295" w:type="dxa"/>
          </w:tcPr>
          <w:p w14:paraId="00F9FFB2" w14:textId="77777777" w:rsidR="008B0AB0" w:rsidRPr="00BE3512" w:rsidRDefault="008B0AB0" w:rsidP="0057552D">
            <w:pPr>
              <w:pStyle w:val="5a"/>
              <w:jc w:val="left"/>
            </w:pPr>
            <w:r>
              <w:t>Name</w:t>
            </w:r>
          </w:p>
        </w:tc>
        <w:tc>
          <w:tcPr>
            <w:tcW w:w="4295" w:type="dxa"/>
          </w:tcPr>
          <w:p w14:paraId="11D3082A" w14:textId="77777777"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r>
              <w:t>HQ_RADIUS_Server</w:t>
            </w:r>
          </w:p>
        </w:tc>
      </w:tr>
      <w:tr w:rsidR="008B0AB0" w:rsidRPr="00BE3512" w14:paraId="45ACC718" w14:textId="77777777" w:rsidTr="00A30459">
        <w:tc>
          <w:tcPr>
            <w:cnfStyle w:val="001000000000" w:firstRow="0" w:lastRow="0" w:firstColumn="1" w:lastColumn="0" w:oddVBand="0" w:evenVBand="0" w:oddHBand="0" w:evenHBand="0" w:firstRowFirstColumn="0" w:firstRowLastColumn="0" w:lastRowFirstColumn="0" w:lastRowLastColumn="0"/>
            <w:tcW w:w="4295" w:type="dxa"/>
          </w:tcPr>
          <w:p w14:paraId="061D5A52" w14:textId="77777777" w:rsidR="008B0AB0" w:rsidRDefault="008B0AB0" w:rsidP="0057552D">
            <w:pPr>
              <w:pStyle w:val="5a"/>
              <w:jc w:val="left"/>
            </w:pPr>
            <w:r>
              <w:t>Using Built-in Server</w:t>
            </w:r>
          </w:p>
        </w:tc>
        <w:tc>
          <w:tcPr>
            <w:tcW w:w="4295" w:type="dxa"/>
          </w:tcPr>
          <w:p w14:paraId="2F1EA500"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On</w:t>
            </w:r>
          </w:p>
        </w:tc>
      </w:tr>
      <w:tr w:rsidR="008B0AB0" w:rsidRPr="00BE3512" w14:paraId="4F527FA9" w14:textId="77777777" w:rsidTr="00A30459">
        <w:tc>
          <w:tcPr>
            <w:cnfStyle w:val="001000000000" w:firstRow="0" w:lastRow="0" w:firstColumn="1" w:lastColumn="0" w:oddVBand="0" w:evenVBand="0" w:oddHBand="0" w:evenHBand="0" w:firstRowFirstColumn="0" w:firstRowLastColumn="0" w:lastRowFirstColumn="0" w:lastRowLastColumn="0"/>
            <w:tcW w:w="4295" w:type="dxa"/>
          </w:tcPr>
          <w:p w14:paraId="105EB23F" w14:textId="77777777" w:rsidR="008B0AB0" w:rsidRPr="00BE3512" w:rsidRDefault="008B0AB0" w:rsidP="0057552D">
            <w:pPr>
              <w:pStyle w:val="5a"/>
              <w:jc w:val="left"/>
            </w:pPr>
            <w:r>
              <w:t>Key</w:t>
            </w:r>
          </w:p>
        </w:tc>
        <w:tc>
          <w:tcPr>
            <w:tcW w:w="4295" w:type="dxa"/>
          </w:tcPr>
          <w:p w14:paraId="1BE8DC27" w14:textId="77777777"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r>
              <w:t>Huawei@123</w:t>
            </w:r>
          </w:p>
        </w:tc>
      </w:tr>
    </w:tbl>
    <w:p w14:paraId="147290BB" w14:textId="77777777" w:rsidR="008B0AB0" w:rsidRPr="009F779C" w:rsidRDefault="008B0AB0" w:rsidP="00B02CAA">
      <w:pPr>
        <w:pStyle w:val="50"/>
      </w:pPr>
      <w:r w:rsidRPr="009F779C">
        <w:t>Plan for the Portal server template</w:t>
      </w:r>
    </w:p>
    <w:tbl>
      <w:tblPr>
        <w:tblStyle w:val="V301"/>
        <w:tblW w:w="7938" w:type="dxa"/>
        <w:tblLayout w:type="fixed"/>
        <w:tblLook w:val="04A0" w:firstRow="1" w:lastRow="0" w:firstColumn="1" w:lastColumn="0" w:noHBand="0" w:noVBand="1"/>
      </w:tblPr>
      <w:tblGrid>
        <w:gridCol w:w="3969"/>
        <w:gridCol w:w="3969"/>
      </w:tblGrid>
      <w:tr w:rsidR="008B0AB0" w:rsidRPr="00BE3512" w14:paraId="5675DBBF" w14:textId="77777777" w:rsidTr="00A3045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95" w:type="dxa"/>
            <w:hideMark/>
          </w:tcPr>
          <w:p w14:paraId="0A26FF86" w14:textId="77777777" w:rsidR="008B0AB0" w:rsidRPr="00BE3512" w:rsidRDefault="008B0AB0" w:rsidP="00CC2296">
            <w:pPr>
              <w:pStyle w:val="5a"/>
            </w:pPr>
            <w:r>
              <w:t>Parameter</w:t>
            </w:r>
          </w:p>
        </w:tc>
        <w:tc>
          <w:tcPr>
            <w:tcW w:w="4295" w:type="dxa"/>
          </w:tcPr>
          <w:p w14:paraId="152563E4" w14:textId="77777777" w:rsidR="008B0AB0" w:rsidRPr="00BE3512" w:rsidRDefault="008B0AB0" w:rsidP="00CC2296">
            <w:pPr>
              <w:pStyle w:val="5a"/>
              <w:cnfStyle w:val="100000000000" w:firstRow="1" w:lastRow="0" w:firstColumn="0" w:lastColumn="0" w:oddVBand="0" w:evenVBand="0" w:oddHBand="0" w:evenHBand="0" w:firstRowFirstColumn="0" w:firstRowLastColumn="0" w:lastRowFirstColumn="0" w:lastRowLastColumn="0"/>
            </w:pPr>
            <w:r>
              <w:t>Value</w:t>
            </w:r>
          </w:p>
        </w:tc>
      </w:tr>
      <w:tr w:rsidR="008B0AB0" w:rsidRPr="00BE3512" w14:paraId="280C4791" w14:textId="77777777" w:rsidTr="00A30459">
        <w:tc>
          <w:tcPr>
            <w:cnfStyle w:val="001000000000" w:firstRow="0" w:lastRow="0" w:firstColumn="1" w:lastColumn="0" w:oddVBand="0" w:evenVBand="0" w:oddHBand="0" w:evenHBand="0" w:firstRowFirstColumn="0" w:firstRowLastColumn="0" w:lastRowFirstColumn="0" w:lastRowLastColumn="0"/>
            <w:tcW w:w="4295" w:type="dxa"/>
          </w:tcPr>
          <w:p w14:paraId="027C17E4" w14:textId="77777777" w:rsidR="008B0AB0" w:rsidRPr="00BE3512" w:rsidRDefault="008B0AB0" w:rsidP="0057552D">
            <w:pPr>
              <w:pStyle w:val="5a"/>
              <w:jc w:val="left"/>
            </w:pPr>
            <w:r>
              <w:t>Name</w:t>
            </w:r>
          </w:p>
        </w:tc>
        <w:tc>
          <w:tcPr>
            <w:tcW w:w="4295" w:type="dxa"/>
          </w:tcPr>
          <w:p w14:paraId="6DAD2FB6" w14:textId="77777777"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r>
              <w:t>HQ_Portal_Server</w:t>
            </w:r>
          </w:p>
        </w:tc>
      </w:tr>
      <w:tr w:rsidR="008B0AB0" w:rsidRPr="00BE3512" w14:paraId="59DA3078" w14:textId="77777777" w:rsidTr="00A30459">
        <w:tc>
          <w:tcPr>
            <w:cnfStyle w:val="001000000000" w:firstRow="0" w:lastRow="0" w:firstColumn="1" w:lastColumn="0" w:oddVBand="0" w:evenVBand="0" w:oddHBand="0" w:evenHBand="0" w:firstRowFirstColumn="0" w:firstRowLastColumn="0" w:lastRowFirstColumn="0" w:lastRowLastColumn="0"/>
            <w:tcW w:w="4295" w:type="dxa"/>
          </w:tcPr>
          <w:p w14:paraId="7A224630" w14:textId="77777777" w:rsidR="008B0AB0" w:rsidRDefault="008B0AB0" w:rsidP="0057552D">
            <w:pPr>
              <w:pStyle w:val="5a"/>
              <w:jc w:val="left"/>
            </w:pPr>
            <w:r>
              <w:t>Using Built-in Server</w:t>
            </w:r>
          </w:p>
        </w:tc>
        <w:tc>
          <w:tcPr>
            <w:tcW w:w="4295" w:type="dxa"/>
          </w:tcPr>
          <w:p w14:paraId="0FEB8857"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On</w:t>
            </w:r>
          </w:p>
        </w:tc>
      </w:tr>
      <w:tr w:rsidR="008B0AB0" w:rsidRPr="00BE3512" w14:paraId="0606FBD6" w14:textId="77777777" w:rsidTr="00A30459">
        <w:tc>
          <w:tcPr>
            <w:cnfStyle w:val="001000000000" w:firstRow="0" w:lastRow="0" w:firstColumn="1" w:lastColumn="0" w:oddVBand="0" w:evenVBand="0" w:oddHBand="0" w:evenHBand="0" w:firstRowFirstColumn="0" w:firstRowLastColumn="0" w:lastRowFirstColumn="0" w:lastRowLastColumn="0"/>
            <w:tcW w:w="4295" w:type="dxa"/>
          </w:tcPr>
          <w:p w14:paraId="228254A5" w14:textId="77777777" w:rsidR="008B0AB0" w:rsidRDefault="008B0AB0" w:rsidP="0057552D">
            <w:pPr>
              <w:pStyle w:val="5a"/>
              <w:jc w:val="left"/>
            </w:pPr>
            <w:r>
              <w:t>Page push protocol</w:t>
            </w:r>
          </w:p>
        </w:tc>
        <w:tc>
          <w:tcPr>
            <w:tcW w:w="4295" w:type="dxa"/>
          </w:tcPr>
          <w:p w14:paraId="7CF60ABD"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HTTPS</w:t>
            </w:r>
          </w:p>
        </w:tc>
      </w:tr>
      <w:tr w:rsidR="008B0AB0" w:rsidRPr="00BE3512" w14:paraId="447CCEC6" w14:textId="77777777" w:rsidTr="00A30459">
        <w:tc>
          <w:tcPr>
            <w:cnfStyle w:val="001000000000" w:firstRow="0" w:lastRow="0" w:firstColumn="1" w:lastColumn="0" w:oddVBand="0" w:evenVBand="0" w:oddHBand="0" w:evenHBand="0" w:firstRowFirstColumn="0" w:firstRowLastColumn="0" w:lastRowFirstColumn="0" w:lastRowLastColumn="0"/>
            <w:tcW w:w="4295" w:type="dxa"/>
          </w:tcPr>
          <w:p w14:paraId="54F7E7EE" w14:textId="77777777" w:rsidR="008B0AB0" w:rsidRPr="00BE3512" w:rsidRDefault="008B0AB0" w:rsidP="0057552D">
            <w:pPr>
              <w:pStyle w:val="5a"/>
              <w:jc w:val="left"/>
            </w:pPr>
            <w:r>
              <w:t>Key</w:t>
            </w:r>
          </w:p>
        </w:tc>
        <w:tc>
          <w:tcPr>
            <w:tcW w:w="4295" w:type="dxa"/>
          </w:tcPr>
          <w:p w14:paraId="45896F3A" w14:textId="77777777"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r>
              <w:t>Huawei@123</w:t>
            </w:r>
          </w:p>
        </w:tc>
      </w:tr>
    </w:tbl>
    <w:p w14:paraId="65FB3FE6" w14:textId="77777777" w:rsidR="008B0AB0" w:rsidRPr="009F779C" w:rsidRDefault="008B0AB0" w:rsidP="00AB2AE6">
      <w:pPr>
        <w:pStyle w:val="50"/>
      </w:pPr>
      <w:r w:rsidRPr="009F779C">
        <w:t>Plan for the 802.1X and MAC address authentication template</w:t>
      </w:r>
    </w:p>
    <w:tbl>
      <w:tblPr>
        <w:tblStyle w:val="V301"/>
        <w:tblW w:w="7938" w:type="dxa"/>
        <w:tblLayout w:type="fixed"/>
        <w:tblLook w:val="04A0" w:firstRow="1" w:lastRow="0" w:firstColumn="1" w:lastColumn="0" w:noHBand="0" w:noVBand="1"/>
      </w:tblPr>
      <w:tblGrid>
        <w:gridCol w:w="3969"/>
        <w:gridCol w:w="3969"/>
      </w:tblGrid>
      <w:tr w:rsidR="008B0AB0" w:rsidRPr="00BE3512" w14:paraId="580C2EE8" w14:textId="77777777" w:rsidTr="00A3045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95" w:type="dxa"/>
            <w:hideMark/>
          </w:tcPr>
          <w:p w14:paraId="72CF5031" w14:textId="77777777" w:rsidR="008B0AB0" w:rsidRPr="00BE3512" w:rsidRDefault="008B0AB0" w:rsidP="00CC2296">
            <w:pPr>
              <w:pStyle w:val="5a"/>
            </w:pPr>
            <w:r>
              <w:t>Parameter</w:t>
            </w:r>
          </w:p>
        </w:tc>
        <w:tc>
          <w:tcPr>
            <w:tcW w:w="4295" w:type="dxa"/>
          </w:tcPr>
          <w:p w14:paraId="16445F64" w14:textId="77777777" w:rsidR="008B0AB0" w:rsidRPr="00BE3512" w:rsidRDefault="008B0AB0" w:rsidP="00CC2296">
            <w:pPr>
              <w:pStyle w:val="5a"/>
              <w:cnfStyle w:val="100000000000" w:firstRow="1" w:lastRow="0" w:firstColumn="0" w:lastColumn="0" w:oddVBand="0" w:evenVBand="0" w:oddHBand="0" w:evenHBand="0" w:firstRowFirstColumn="0" w:firstRowLastColumn="0" w:lastRowFirstColumn="0" w:lastRowLastColumn="0"/>
            </w:pPr>
            <w:r>
              <w:t>Value</w:t>
            </w:r>
          </w:p>
        </w:tc>
      </w:tr>
      <w:tr w:rsidR="008B0AB0" w:rsidRPr="00BE3512" w14:paraId="7264DF14" w14:textId="77777777" w:rsidTr="00A30459">
        <w:tc>
          <w:tcPr>
            <w:cnfStyle w:val="001000000000" w:firstRow="0" w:lastRow="0" w:firstColumn="1" w:lastColumn="0" w:oddVBand="0" w:evenVBand="0" w:oddHBand="0" w:evenHBand="0" w:firstRowFirstColumn="0" w:firstRowLastColumn="0" w:lastRowFirstColumn="0" w:lastRowLastColumn="0"/>
            <w:tcW w:w="4295" w:type="dxa"/>
          </w:tcPr>
          <w:p w14:paraId="6670613B" w14:textId="77777777" w:rsidR="008B0AB0" w:rsidRPr="00BE3512" w:rsidRDefault="008B0AB0" w:rsidP="0057552D">
            <w:pPr>
              <w:pStyle w:val="5a"/>
              <w:jc w:val="left"/>
            </w:pPr>
            <w:r>
              <w:t>Name</w:t>
            </w:r>
          </w:p>
        </w:tc>
        <w:tc>
          <w:tcPr>
            <w:tcW w:w="4295" w:type="dxa"/>
          </w:tcPr>
          <w:p w14:paraId="004F044E" w14:textId="77777777"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r>
              <w:t>HQ_MAC_802.1X</w:t>
            </w:r>
          </w:p>
        </w:tc>
      </w:tr>
      <w:tr w:rsidR="008B0AB0" w:rsidRPr="00BE3512" w14:paraId="3D451D5F" w14:textId="77777777" w:rsidTr="00A30459">
        <w:tc>
          <w:tcPr>
            <w:cnfStyle w:val="001000000000" w:firstRow="0" w:lastRow="0" w:firstColumn="1" w:lastColumn="0" w:oddVBand="0" w:evenVBand="0" w:oddHBand="0" w:evenHBand="0" w:firstRowFirstColumn="0" w:firstRowLastColumn="0" w:lastRowFirstColumn="0" w:lastRowLastColumn="0"/>
            <w:tcW w:w="4295" w:type="dxa"/>
          </w:tcPr>
          <w:p w14:paraId="22CEEBB1" w14:textId="77777777" w:rsidR="008B0AB0" w:rsidRDefault="008B0AB0" w:rsidP="0057552D">
            <w:pPr>
              <w:pStyle w:val="5a"/>
              <w:jc w:val="left"/>
            </w:pPr>
            <w:r>
              <w:t>Authentication mode</w:t>
            </w:r>
          </w:p>
        </w:tc>
        <w:tc>
          <w:tcPr>
            <w:tcW w:w="4295" w:type="dxa"/>
          </w:tcPr>
          <w:p w14:paraId="7734BD0A"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MAC, 802.1X</w:t>
            </w:r>
          </w:p>
        </w:tc>
      </w:tr>
      <w:tr w:rsidR="008B0AB0" w:rsidRPr="00BE3512" w14:paraId="24C11C8A" w14:textId="77777777" w:rsidTr="00A30459">
        <w:tc>
          <w:tcPr>
            <w:cnfStyle w:val="001000000000" w:firstRow="0" w:lastRow="0" w:firstColumn="1" w:lastColumn="0" w:oddVBand="0" w:evenVBand="0" w:oddHBand="0" w:evenHBand="0" w:firstRowFirstColumn="0" w:firstRowLastColumn="0" w:lastRowFirstColumn="0" w:lastRowLastColumn="0"/>
            <w:tcW w:w="4295" w:type="dxa"/>
          </w:tcPr>
          <w:p w14:paraId="1F849F5A" w14:textId="77777777" w:rsidR="008B0AB0" w:rsidRPr="00BE3512" w:rsidRDefault="008B0AB0" w:rsidP="0057552D">
            <w:pPr>
              <w:pStyle w:val="5a"/>
              <w:jc w:val="left"/>
            </w:pPr>
            <w:r>
              <w:t>RADIUS server template</w:t>
            </w:r>
          </w:p>
        </w:tc>
        <w:tc>
          <w:tcPr>
            <w:tcW w:w="4295" w:type="dxa"/>
          </w:tcPr>
          <w:p w14:paraId="3DE2115E" w14:textId="77777777"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r>
              <w:t>HQ_RADIUS_Server</w:t>
            </w:r>
          </w:p>
        </w:tc>
      </w:tr>
    </w:tbl>
    <w:p w14:paraId="3FF79D2D" w14:textId="77777777" w:rsidR="008B0AB0" w:rsidRPr="009F779C" w:rsidRDefault="008B0AB0" w:rsidP="00AB2AE6">
      <w:pPr>
        <w:pStyle w:val="50"/>
      </w:pPr>
      <w:r w:rsidRPr="009F779C">
        <w:t>Plan for the Portal authentication template</w:t>
      </w:r>
    </w:p>
    <w:tbl>
      <w:tblPr>
        <w:tblStyle w:val="V301"/>
        <w:tblW w:w="7938" w:type="dxa"/>
        <w:tblLayout w:type="fixed"/>
        <w:tblLook w:val="04A0" w:firstRow="1" w:lastRow="0" w:firstColumn="1" w:lastColumn="0" w:noHBand="0" w:noVBand="1"/>
      </w:tblPr>
      <w:tblGrid>
        <w:gridCol w:w="3969"/>
        <w:gridCol w:w="3969"/>
      </w:tblGrid>
      <w:tr w:rsidR="008B0AB0" w:rsidRPr="00BE3512" w14:paraId="73FE05C9" w14:textId="77777777" w:rsidTr="00A3045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95" w:type="dxa"/>
            <w:hideMark/>
          </w:tcPr>
          <w:p w14:paraId="19559354" w14:textId="77777777" w:rsidR="008B0AB0" w:rsidRPr="00BE3512" w:rsidRDefault="008B0AB0" w:rsidP="00CC2296">
            <w:pPr>
              <w:pStyle w:val="5a"/>
            </w:pPr>
            <w:r>
              <w:t>Parameter</w:t>
            </w:r>
          </w:p>
        </w:tc>
        <w:tc>
          <w:tcPr>
            <w:tcW w:w="4295" w:type="dxa"/>
          </w:tcPr>
          <w:p w14:paraId="0301B80A" w14:textId="77777777" w:rsidR="008B0AB0" w:rsidRPr="00BE3512" w:rsidRDefault="008B0AB0" w:rsidP="00CC2296">
            <w:pPr>
              <w:pStyle w:val="5a"/>
              <w:cnfStyle w:val="100000000000" w:firstRow="1" w:lastRow="0" w:firstColumn="0" w:lastColumn="0" w:oddVBand="0" w:evenVBand="0" w:oddHBand="0" w:evenHBand="0" w:firstRowFirstColumn="0" w:firstRowLastColumn="0" w:lastRowFirstColumn="0" w:lastRowLastColumn="0"/>
            </w:pPr>
            <w:r>
              <w:t>Value</w:t>
            </w:r>
          </w:p>
        </w:tc>
      </w:tr>
      <w:tr w:rsidR="008B0AB0" w:rsidRPr="00BE3512" w14:paraId="242D8D20" w14:textId="77777777" w:rsidTr="00A30459">
        <w:tc>
          <w:tcPr>
            <w:cnfStyle w:val="001000000000" w:firstRow="0" w:lastRow="0" w:firstColumn="1" w:lastColumn="0" w:oddVBand="0" w:evenVBand="0" w:oddHBand="0" w:evenHBand="0" w:firstRowFirstColumn="0" w:firstRowLastColumn="0" w:lastRowFirstColumn="0" w:lastRowLastColumn="0"/>
            <w:tcW w:w="4295" w:type="dxa"/>
          </w:tcPr>
          <w:p w14:paraId="7330EC07" w14:textId="77777777" w:rsidR="008B0AB0" w:rsidRPr="00BE3512" w:rsidRDefault="008B0AB0" w:rsidP="0057552D">
            <w:pPr>
              <w:pStyle w:val="5a"/>
              <w:jc w:val="left"/>
            </w:pPr>
            <w:r>
              <w:t>Name</w:t>
            </w:r>
          </w:p>
        </w:tc>
        <w:tc>
          <w:tcPr>
            <w:tcW w:w="4295" w:type="dxa"/>
          </w:tcPr>
          <w:p w14:paraId="36DBAAA0" w14:textId="77777777"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r>
              <w:t>HQ_Portal</w:t>
            </w:r>
          </w:p>
        </w:tc>
      </w:tr>
      <w:tr w:rsidR="008B0AB0" w:rsidRPr="00BE3512" w14:paraId="51A22980" w14:textId="77777777" w:rsidTr="00A30459">
        <w:tc>
          <w:tcPr>
            <w:cnfStyle w:val="001000000000" w:firstRow="0" w:lastRow="0" w:firstColumn="1" w:lastColumn="0" w:oddVBand="0" w:evenVBand="0" w:oddHBand="0" w:evenHBand="0" w:firstRowFirstColumn="0" w:firstRowLastColumn="0" w:lastRowFirstColumn="0" w:lastRowLastColumn="0"/>
            <w:tcW w:w="4295" w:type="dxa"/>
          </w:tcPr>
          <w:p w14:paraId="028BC5AB" w14:textId="77777777" w:rsidR="008B0AB0" w:rsidRDefault="008B0AB0" w:rsidP="0057552D">
            <w:pPr>
              <w:pStyle w:val="5a"/>
              <w:jc w:val="left"/>
            </w:pPr>
            <w:r>
              <w:t>Authentication mode</w:t>
            </w:r>
          </w:p>
        </w:tc>
        <w:tc>
          <w:tcPr>
            <w:tcW w:w="4295" w:type="dxa"/>
          </w:tcPr>
          <w:p w14:paraId="472AD7B6"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Portal</w:t>
            </w:r>
          </w:p>
        </w:tc>
      </w:tr>
      <w:tr w:rsidR="008B0AB0" w:rsidRPr="00BE3512" w14:paraId="7E52C792" w14:textId="77777777" w:rsidTr="00A30459">
        <w:tc>
          <w:tcPr>
            <w:cnfStyle w:val="001000000000" w:firstRow="0" w:lastRow="0" w:firstColumn="1" w:lastColumn="0" w:oddVBand="0" w:evenVBand="0" w:oddHBand="0" w:evenHBand="0" w:firstRowFirstColumn="0" w:firstRowLastColumn="0" w:lastRowFirstColumn="0" w:lastRowLastColumn="0"/>
            <w:tcW w:w="4295" w:type="dxa"/>
          </w:tcPr>
          <w:p w14:paraId="551EEFD0" w14:textId="77777777" w:rsidR="008B0AB0" w:rsidRDefault="008B0AB0" w:rsidP="0057552D">
            <w:pPr>
              <w:pStyle w:val="5a"/>
              <w:jc w:val="left"/>
            </w:pPr>
            <w:r>
              <w:t>RADIUS server template</w:t>
            </w:r>
          </w:p>
        </w:tc>
        <w:tc>
          <w:tcPr>
            <w:tcW w:w="4295" w:type="dxa"/>
          </w:tcPr>
          <w:p w14:paraId="1EE2D003"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HQ_RADIUS_Server</w:t>
            </w:r>
          </w:p>
        </w:tc>
      </w:tr>
      <w:tr w:rsidR="008B0AB0" w:rsidRPr="00BE3512" w14:paraId="1E9D1255" w14:textId="77777777" w:rsidTr="00A30459">
        <w:tc>
          <w:tcPr>
            <w:cnfStyle w:val="001000000000" w:firstRow="0" w:lastRow="0" w:firstColumn="1" w:lastColumn="0" w:oddVBand="0" w:evenVBand="0" w:oddHBand="0" w:evenHBand="0" w:firstRowFirstColumn="0" w:firstRowLastColumn="0" w:lastRowFirstColumn="0" w:lastRowLastColumn="0"/>
            <w:tcW w:w="4295" w:type="dxa"/>
          </w:tcPr>
          <w:p w14:paraId="48BF2CFE" w14:textId="77777777" w:rsidR="008B0AB0" w:rsidRPr="00BE3512" w:rsidRDefault="008B0AB0" w:rsidP="0057552D">
            <w:pPr>
              <w:pStyle w:val="5a"/>
              <w:jc w:val="left"/>
            </w:pPr>
            <w:r>
              <w:t>Portal server template</w:t>
            </w:r>
          </w:p>
        </w:tc>
        <w:tc>
          <w:tcPr>
            <w:tcW w:w="4295" w:type="dxa"/>
          </w:tcPr>
          <w:p w14:paraId="692DD6FA" w14:textId="77777777"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r>
              <w:t>HQ_Portal_Server</w:t>
            </w:r>
          </w:p>
        </w:tc>
      </w:tr>
    </w:tbl>
    <w:p w14:paraId="2B891936" w14:textId="77777777" w:rsidR="008B0AB0" w:rsidRPr="009F779C" w:rsidRDefault="008B0AB0" w:rsidP="00AB2AE6">
      <w:pPr>
        <w:pStyle w:val="50"/>
      </w:pPr>
      <w:r w:rsidRPr="009F779C">
        <w:t>Access management plan for ACC1</w:t>
      </w:r>
    </w:p>
    <w:tbl>
      <w:tblPr>
        <w:tblStyle w:val="V301"/>
        <w:tblW w:w="7938" w:type="dxa"/>
        <w:tblLayout w:type="fixed"/>
        <w:tblLook w:val="04A0" w:firstRow="1" w:lastRow="0" w:firstColumn="1" w:lastColumn="0" w:noHBand="0" w:noVBand="1"/>
      </w:tblPr>
      <w:tblGrid>
        <w:gridCol w:w="3977"/>
        <w:gridCol w:w="3961"/>
      </w:tblGrid>
      <w:tr w:rsidR="008B0AB0" w:rsidRPr="00BE3512" w14:paraId="46F771E1" w14:textId="77777777" w:rsidTr="00A3045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7" w:type="dxa"/>
            <w:hideMark/>
          </w:tcPr>
          <w:p w14:paraId="4598E6D6" w14:textId="77777777" w:rsidR="008B0AB0" w:rsidRPr="00BE3512" w:rsidRDefault="008B0AB0" w:rsidP="00CC2296">
            <w:pPr>
              <w:pStyle w:val="5a"/>
            </w:pPr>
            <w:r>
              <w:t>Parameter</w:t>
            </w:r>
          </w:p>
        </w:tc>
        <w:tc>
          <w:tcPr>
            <w:tcW w:w="3961" w:type="dxa"/>
          </w:tcPr>
          <w:p w14:paraId="15DC7EC1" w14:textId="77777777" w:rsidR="008B0AB0" w:rsidRPr="00BE3512" w:rsidRDefault="008B0AB0" w:rsidP="00CC2296">
            <w:pPr>
              <w:pStyle w:val="5a"/>
              <w:cnfStyle w:val="100000000000" w:firstRow="1" w:lastRow="0" w:firstColumn="0" w:lastColumn="0" w:oddVBand="0" w:evenVBand="0" w:oddHBand="0" w:evenHBand="0" w:firstRowFirstColumn="0" w:firstRowLastColumn="0" w:lastRowFirstColumn="0" w:lastRowLastColumn="0"/>
            </w:pPr>
            <w:r>
              <w:t>Value</w:t>
            </w:r>
          </w:p>
        </w:tc>
      </w:tr>
      <w:tr w:rsidR="008B0AB0" w:rsidRPr="00BE3512" w14:paraId="6CB890CD" w14:textId="77777777" w:rsidTr="00A30459">
        <w:tc>
          <w:tcPr>
            <w:cnfStyle w:val="001000000000" w:firstRow="0" w:lastRow="0" w:firstColumn="1" w:lastColumn="0" w:oddVBand="0" w:evenVBand="0" w:oddHBand="0" w:evenHBand="0" w:firstRowFirstColumn="0" w:firstRowLastColumn="0" w:lastRowFirstColumn="0" w:lastRowLastColumn="0"/>
            <w:tcW w:w="3977" w:type="dxa"/>
          </w:tcPr>
          <w:p w14:paraId="1DD88E52" w14:textId="77777777" w:rsidR="008B0AB0" w:rsidRPr="003C5734" w:rsidRDefault="008B0AB0" w:rsidP="0057552D">
            <w:pPr>
              <w:pStyle w:val="5a"/>
              <w:jc w:val="left"/>
              <w:rPr>
                <w:b/>
              </w:rPr>
            </w:pPr>
            <w:r>
              <w:t>Authentication Control Point</w:t>
            </w:r>
          </w:p>
        </w:tc>
        <w:tc>
          <w:tcPr>
            <w:tcW w:w="3961" w:type="dxa"/>
          </w:tcPr>
          <w:p w14:paraId="17D8A181" w14:textId="77777777" w:rsidR="008B0AB0" w:rsidRPr="003C5734" w:rsidRDefault="008B0AB0" w:rsidP="00CC2296">
            <w:pPr>
              <w:pStyle w:val="5a"/>
              <w:cnfStyle w:val="000000000000" w:firstRow="0" w:lastRow="0" w:firstColumn="0" w:lastColumn="0" w:oddVBand="0" w:evenVBand="0" w:oddHBand="0" w:evenHBand="0" w:firstRowFirstColumn="0" w:firstRowLastColumn="0" w:lastRowFirstColumn="0" w:lastRowLastColumn="0"/>
              <w:rPr>
                <w:b/>
              </w:rPr>
            </w:pPr>
            <w:r>
              <w:t>ACC1</w:t>
            </w:r>
          </w:p>
        </w:tc>
      </w:tr>
      <w:tr w:rsidR="008B0AB0" w:rsidRPr="00BE3512" w14:paraId="0424C288" w14:textId="77777777" w:rsidTr="00A30459">
        <w:tc>
          <w:tcPr>
            <w:cnfStyle w:val="001000000000" w:firstRow="0" w:lastRow="0" w:firstColumn="1" w:lastColumn="0" w:oddVBand="0" w:evenVBand="0" w:oddHBand="0" w:evenHBand="0" w:firstRowFirstColumn="0" w:firstRowLastColumn="0" w:lastRowFirstColumn="0" w:lastRowLastColumn="0"/>
            <w:tcW w:w="7938" w:type="dxa"/>
            <w:gridSpan w:val="2"/>
          </w:tcPr>
          <w:p w14:paraId="7F97F87D" w14:textId="77777777" w:rsidR="008B0AB0" w:rsidRPr="0057552D" w:rsidRDefault="008B0AB0" w:rsidP="0057552D">
            <w:pPr>
              <w:pStyle w:val="5a"/>
              <w:jc w:val="left"/>
              <w:rPr>
                <w:b/>
              </w:rPr>
            </w:pPr>
            <w:r w:rsidRPr="0057552D">
              <w:rPr>
                <w:b/>
              </w:rPr>
              <w:t>Authentication Control Point Management Parameter</w:t>
            </w:r>
          </w:p>
        </w:tc>
      </w:tr>
      <w:tr w:rsidR="008B0AB0" w:rsidRPr="00BE3512" w14:paraId="74EE0153" w14:textId="77777777" w:rsidTr="00A30459">
        <w:tc>
          <w:tcPr>
            <w:cnfStyle w:val="001000000000" w:firstRow="0" w:lastRow="0" w:firstColumn="1" w:lastColumn="0" w:oddVBand="0" w:evenVBand="0" w:oddHBand="0" w:evenHBand="0" w:firstRowFirstColumn="0" w:firstRowLastColumn="0" w:lastRowFirstColumn="0" w:lastRowLastColumn="0"/>
            <w:tcW w:w="3977" w:type="dxa"/>
          </w:tcPr>
          <w:p w14:paraId="11479D45" w14:textId="77777777" w:rsidR="008B0AB0" w:rsidRDefault="008B0AB0" w:rsidP="0057552D">
            <w:pPr>
              <w:pStyle w:val="5a"/>
              <w:jc w:val="left"/>
            </w:pPr>
            <w:r>
              <w:t>Port Name</w:t>
            </w:r>
          </w:p>
        </w:tc>
        <w:tc>
          <w:tcPr>
            <w:tcW w:w="3961" w:type="dxa"/>
          </w:tcPr>
          <w:p w14:paraId="03692CF2"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GigabitEthernet0/0/24</w:t>
            </w:r>
          </w:p>
        </w:tc>
      </w:tr>
      <w:tr w:rsidR="008B0AB0" w:rsidRPr="00BE3512" w14:paraId="35D76245" w14:textId="77777777" w:rsidTr="00A30459">
        <w:tc>
          <w:tcPr>
            <w:cnfStyle w:val="001000000000" w:firstRow="0" w:lastRow="0" w:firstColumn="1" w:lastColumn="0" w:oddVBand="0" w:evenVBand="0" w:oddHBand="0" w:evenHBand="0" w:firstRowFirstColumn="0" w:firstRowLastColumn="0" w:lastRowFirstColumn="0" w:lastRowLastColumn="0"/>
            <w:tcW w:w="3977" w:type="dxa"/>
          </w:tcPr>
          <w:p w14:paraId="69B5BCF1" w14:textId="77777777" w:rsidR="008B0AB0" w:rsidRDefault="008B0AB0" w:rsidP="0057552D">
            <w:pPr>
              <w:pStyle w:val="5a"/>
              <w:jc w:val="left"/>
            </w:pPr>
            <w:r>
              <w:t>Set Connected Device Type</w:t>
            </w:r>
          </w:p>
        </w:tc>
        <w:tc>
          <w:tcPr>
            <w:tcW w:w="3961" w:type="dxa"/>
          </w:tcPr>
          <w:p w14:paraId="7C1E6A0D"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Terminal (PC, Phone, dumb terminal, non-fabric extended switch/AP)</w:t>
            </w:r>
          </w:p>
        </w:tc>
      </w:tr>
      <w:tr w:rsidR="008B0AB0" w:rsidRPr="00BE3512" w14:paraId="59657D85" w14:textId="77777777" w:rsidTr="00A30459">
        <w:tc>
          <w:tcPr>
            <w:cnfStyle w:val="001000000000" w:firstRow="0" w:lastRow="0" w:firstColumn="1" w:lastColumn="0" w:oddVBand="0" w:evenVBand="0" w:oddHBand="0" w:evenHBand="0" w:firstRowFirstColumn="0" w:firstRowLastColumn="0" w:lastRowFirstColumn="0" w:lastRowLastColumn="0"/>
            <w:tcW w:w="3977" w:type="dxa"/>
          </w:tcPr>
          <w:p w14:paraId="22E1BA20" w14:textId="77777777" w:rsidR="008B0AB0" w:rsidRPr="00BE3512" w:rsidRDefault="008B0AB0" w:rsidP="0057552D">
            <w:pPr>
              <w:pStyle w:val="5a"/>
              <w:jc w:val="left"/>
            </w:pPr>
            <w:r>
              <w:t>Set Authentication Template</w:t>
            </w:r>
          </w:p>
        </w:tc>
        <w:tc>
          <w:tcPr>
            <w:tcW w:w="3961" w:type="dxa"/>
          </w:tcPr>
          <w:p w14:paraId="48AE14EC" w14:textId="77777777"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r>
              <w:t>HQ_MAC_802.1X</w:t>
            </w:r>
          </w:p>
        </w:tc>
      </w:tr>
    </w:tbl>
    <w:p w14:paraId="3791DB73" w14:textId="77777777" w:rsidR="008B0AB0" w:rsidRPr="009F779C" w:rsidRDefault="008B0AB0" w:rsidP="00AB2AE6">
      <w:pPr>
        <w:pStyle w:val="50"/>
      </w:pPr>
      <w:r w:rsidRPr="009F779C">
        <w:t>Access management plan for ACC2</w:t>
      </w:r>
    </w:p>
    <w:tbl>
      <w:tblPr>
        <w:tblStyle w:val="V301"/>
        <w:tblW w:w="7938" w:type="dxa"/>
        <w:tblLayout w:type="fixed"/>
        <w:tblLook w:val="04A0" w:firstRow="1" w:lastRow="0" w:firstColumn="1" w:lastColumn="0" w:noHBand="0" w:noVBand="1"/>
      </w:tblPr>
      <w:tblGrid>
        <w:gridCol w:w="3977"/>
        <w:gridCol w:w="3961"/>
      </w:tblGrid>
      <w:tr w:rsidR="008B0AB0" w:rsidRPr="00BE3512" w14:paraId="525C1BBC" w14:textId="77777777" w:rsidTr="00A3045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7" w:type="dxa"/>
            <w:hideMark/>
          </w:tcPr>
          <w:p w14:paraId="719CA2BE" w14:textId="77777777" w:rsidR="008B0AB0" w:rsidRPr="00BE3512" w:rsidRDefault="008B0AB0" w:rsidP="00CC2296">
            <w:pPr>
              <w:pStyle w:val="5a"/>
            </w:pPr>
            <w:r>
              <w:t>Parameter</w:t>
            </w:r>
          </w:p>
        </w:tc>
        <w:tc>
          <w:tcPr>
            <w:tcW w:w="3961" w:type="dxa"/>
          </w:tcPr>
          <w:p w14:paraId="211C364E" w14:textId="77777777" w:rsidR="008B0AB0" w:rsidRPr="00BE3512" w:rsidRDefault="008B0AB0" w:rsidP="00CC2296">
            <w:pPr>
              <w:pStyle w:val="5a"/>
              <w:cnfStyle w:val="100000000000" w:firstRow="1" w:lastRow="0" w:firstColumn="0" w:lastColumn="0" w:oddVBand="0" w:evenVBand="0" w:oddHBand="0" w:evenHBand="0" w:firstRowFirstColumn="0" w:firstRowLastColumn="0" w:lastRowFirstColumn="0" w:lastRowLastColumn="0"/>
            </w:pPr>
            <w:r>
              <w:t>Value</w:t>
            </w:r>
          </w:p>
        </w:tc>
      </w:tr>
      <w:tr w:rsidR="008B0AB0" w:rsidRPr="00BE3512" w14:paraId="06F82AD3" w14:textId="77777777" w:rsidTr="00A30459">
        <w:tc>
          <w:tcPr>
            <w:cnfStyle w:val="001000000000" w:firstRow="0" w:lastRow="0" w:firstColumn="1" w:lastColumn="0" w:oddVBand="0" w:evenVBand="0" w:oddHBand="0" w:evenHBand="0" w:firstRowFirstColumn="0" w:firstRowLastColumn="0" w:lastRowFirstColumn="0" w:lastRowLastColumn="0"/>
            <w:tcW w:w="3977" w:type="dxa"/>
          </w:tcPr>
          <w:p w14:paraId="32A0ED7D" w14:textId="77777777" w:rsidR="008B0AB0" w:rsidRPr="003C5734" w:rsidRDefault="008B0AB0" w:rsidP="0057552D">
            <w:pPr>
              <w:pStyle w:val="5a"/>
              <w:jc w:val="left"/>
              <w:rPr>
                <w:b/>
              </w:rPr>
            </w:pPr>
            <w:r>
              <w:t>Authentication Control Point</w:t>
            </w:r>
          </w:p>
        </w:tc>
        <w:tc>
          <w:tcPr>
            <w:tcW w:w="3961" w:type="dxa"/>
          </w:tcPr>
          <w:p w14:paraId="62C3A75B" w14:textId="77777777" w:rsidR="008B0AB0" w:rsidRPr="003C5734" w:rsidRDefault="008B0AB0" w:rsidP="00CC2296">
            <w:pPr>
              <w:pStyle w:val="5a"/>
              <w:cnfStyle w:val="000000000000" w:firstRow="0" w:lastRow="0" w:firstColumn="0" w:lastColumn="0" w:oddVBand="0" w:evenVBand="0" w:oddHBand="0" w:evenHBand="0" w:firstRowFirstColumn="0" w:firstRowLastColumn="0" w:lastRowFirstColumn="0" w:lastRowLastColumn="0"/>
              <w:rPr>
                <w:b/>
              </w:rPr>
            </w:pPr>
            <w:r>
              <w:t>ACC2</w:t>
            </w:r>
          </w:p>
        </w:tc>
      </w:tr>
      <w:tr w:rsidR="008B0AB0" w:rsidRPr="00BE3512" w14:paraId="1374D033" w14:textId="77777777" w:rsidTr="00A30459">
        <w:tc>
          <w:tcPr>
            <w:cnfStyle w:val="001000000000" w:firstRow="0" w:lastRow="0" w:firstColumn="1" w:lastColumn="0" w:oddVBand="0" w:evenVBand="0" w:oddHBand="0" w:evenHBand="0" w:firstRowFirstColumn="0" w:firstRowLastColumn="0" w:lastRowFirstColumn="0" w:lastRowLastColumn="0"/>
            <w:tcW w:w="7938" w:type="dxa"/>
            <w:gridSpan w:val="2"/>
          </w:tcPr>
          <w:p w14:paraId="798F8F2E" w14:textId="77777777" w:rsidR="008B0AB0" w:rsidRPr="0057552D" w:rsidRDefault="008B0AB0" w:rsidP="0057552D">
            <w:pPr>
              <w:pStyle w:val="5a"/>
              <w:jc w:val="left"/>
              <w:rPr>
                <w:b/>
              </w:rPr>
            </w:pPr>
            <w:r w:rsidRPr="0057552D">
              <w:rPr>
                <w:b/>
              </w:rPr>
              <w:t>Authentication Control Point Management Parameter</w:t>
            </w:r>
          </w:p>
        </w:tc>
      </w:tr>
      <w:tr w:rsidR="008B0AB0" w:rsidRPr="00BE3512" w14:paraId="1A4DFE4A" w14:textId="77777777" w:rsidTr="00A30459">
        <w:tc>
          <w:tcPr>
            <w:cnfStyle w:val="001000000000" w:firstRow="0" w:lastRow="0" w:firstColumn="1" w:lastColumn="0" w:oddVBand="0" w:evenVBand="0" w:oddHBand="0" w:evenHBand="0" w:firstRowFirstColumn="0" w:firstRowLastColumn="0" w:lastRowFirstColumn="0" w:lastRowLastColumn="0"/>
            <w:tcW w:w="3977" w:type="dxa"/>
          </w:tcPr>
          <w:p w14:paraId="0363EB01" w14:textId="77777777" w:rsidR="008B0AB0" w:rsidRDefault="008B0AB0" w:rsidP="0057552D">
            <w:pPr>
              <w:pStyle w:val="5a"/>
              <w:jc w:val="left"/>
            </w:pPr>
            <w:r>
              <w:t>Number of enforcement point devices</w:t>
            </w:r>
          </w:p>
        </w:tc>
        <w:tc>
          <w:tcPr>
            <w:tcW w:w="3961" w:type="dxa"/>
          </w:tcPr>
          <w:p w14:paraId="2B3B3ADD" w14:textId="77777777" w:rsidR="008B0AB0" w:rsidRPr="00066237" w:rsidRDefault="008B0AB0" w:rsidP="00CC2296">
            <w:pPr>
              <w:pStyle w:val="5a"/>
              <w:cnfStyle w:val="000000000000" w:firstRow="0" w:lastRow="0" w:firstColumn="0" w:lastColumn="0" w:oddVBand="0" w:evenVBand="0" w:oddHBand="0" w:evenHBand="0" w:firstRowFirstColumn="0" w:firstRowLastColumn="0" w:lastRowFirstColumn="0" w:lastRowLastColumn="0"/>
            </w:pPr>
            <w:r>
              <w:t>126 (customizable)</w:t>
            </w:r>
          </w:p>
        </w:tc>
      </w:tr>
      <w:tr w:rsidR="008B0AB0" w:rsidRPr="00BE3512" w14:paraId="20E2EE31" w14:textId="77777777" w:rsidTr="00A30459">
        <w:tc>
          <w:tcPr>
            <w:cnfStyle w:val="001000000000" w:firstRow="0" w:lastRow="0" w:firstColumn="1" w:lastColumn="0" w:oddVBand="0" w:evenVBand="0" w:oddHBand="0" w:evenHBand="0" w:firstRowFirstColumn="0" w:firstRowLastColumn="0" w:lastRowFirstColumn="0" w:lastRowLastColumn="0"/>
            <w:tcW w:w="3977" w:type="dxa"/>
          </w:tcPr>
          <w:p w14:paraId="3D2113BB" w14:textId="77777777" w:rsidR="008B0AB0" w:rsidRDefault="008B0AB0" w:rsidP="0057552D">
            <w:pPr>
              <w:pStyle w:val="5a"/>
              <w:jc w:val="left"/>
            </w:pPr>
            <w:r>
              <w:t>Management VLAN of CAPWAP</w:t>
            </w:r>
          </w:p>
        </w:tc>
        <w:tc>
          <w:tcPr>
            <w:tcW w:w="3961" w:type="dxa"/>
          </w:tcPr>
          <w:p w14:paraId="38FEC546" w14:textId="77777777" w:rsidR="008B0AB0" w:rsidRPr="00066237" w:rsidRDefault="008B0AB0" w:rsidP="00CC2296">
            <w:pPr>
              <w:pStyle w:val="5a"/>
              <w:cnfStyle w:val="000000000000" w:firstRow="0" w:lastRow="0" w:firstColumn="0" w:lastColumn="0" w:oddVBand="0" w:evenVBand="0" w:oddHBand="0" w:evenHBand="0" w:firstRowFirstColumn="0" w:firstRowLastColumn="0" w:lastRowFirstColumn="0" w:lastRowLastColumn="0"/>
            </w:pPr>
            <w:r>
              <w:t>111</w:t>
            </w:r>
          </w:p>
        </w:tc>
      </w:tr>
      <w:tr w:rsidR="008B0AB0" w:rsidRPr="00BE3512" w14:paraId="717D6CF7" w14:textId="77777777" w:rsidTr="00A30459">
        <w:tc>
          <w:tcPr>
            <w:cnfStyle w:val="001000000000" w:firstRow="0" w:lastRow="0" w:firstColumn="1" w:lastColumn="0" w:oddVBand="0" w:evenVBand="0" w:oddHBand="0" w:evenHBand="0" w:firstRowFirstColumn="0" w:firstRowLastColumn="0" w:lastRowFirstColumn="0" w:lastRowLastColumn="0"/>
            <w:tcW w:w="3977" w:type="dxa"/>
          </w:tcPr>
          <w:p w14:paraId="3CD88686" w14:textId="77777777" w:rsidR="008B0AB0" w:rsidRDefault="008B0AB0" w:rsidP="0057552D">
            <w:pPr>
              <w:pStyle w:val="5a"/>
              <w:jc w:val="left"/>
            </w:pPr>
            <w:r>
              <w:t>Management IP address of CAPWAP</w:t>
            </w:r>
          </w:p>
        </w:tc>
        <w:tc>
          <w:tcPr>
            <w:tcW w:w="3961" w:type="dxa"/>
          </w:tcPr>
          <w:p w14:paraId="59AD8969" w14:textId="77777777" w:rsidR="008B0AB0" w:rsidRPr="00066237" w:rsidRDefault="008B0AB0" w:rsidP="00CC2296">
            <w:pPr>
              <w:pStyle w:val="5a"/>
              <w:cnfStyle w:val="000000000000" w:firstRow="0" w:lastRow="0" w:firstColumn="0" w:lastColumn="0" w:oddVBand="0" w:evenVBand="0" w:oddHBand="0" w:evenHBand="0" w:firstRowFirstColumn="0" w:firstRowLastColumn="0" w:lastRowFirstColumn="0" w:lastRowLastColumn="0"/>
            </w:pPr>
            <w:r>
              <w:t>172.111.1.1</w:t>
            </w:r>
          </w:p>
        </w:tc>
      </w:tr>
      <w:tr w:rsidR="008B0AB0" w:rsidRPr="00BE3512" w14:paraId="61F9D300" w14:textId="77777777" w:rsidTr="00A30459">
        <w:tc>
          <w:tcPr>
            <w:cnfStyle w:val="001000000000" w:firstRow="0" w:lastRow="0" w:firstColumn="1" w:lastColumn="0" w:oddVBand="0" w:evenVBand="0" w:oddHBand="0" w:evenHBand="0" w:firstRowFirstColumn="0" w:firstRowLastColumn="0" w:lastRowFirstColumn="0" w:lastRowLastColumn="0"/>
            <w:tcW w:w="3977" w:type="dxa"/>
          </w:tcPr>
          <w:p w14:paraId="73CA282D" w14:textId="77777777" w:rsidR="008B0AB0" w:rsidRDefault="008B0AB0" w:rsidP="0057552D">
            <w:pPr>
              <w:pStyle w:val="5a"/>
              <w:jc w:val="left"/>
            </w:pPr>
            <w:r>
              <w:t>Port Name</w:t>
            </w:r>
          </w:p>
        </w:tc>
        <w:tc>
          <w:tcPr>
            <w:tcW w:w="3961" w:type="dxa"/>
          </w:tcPr>
          <w:p w14:paraId="2D744EA5" w14:textId="77777777" w:rsidR="008B0AB0" w:rsidRPr="00066237" w:rsidRDefault="008B0AB0" w:rsidP="00CC2296">
            <w:pPr>
              <w:pStyle w:val="5a"/>
              <w:cnfStyle w:val="000000000000" w:firstRow="0" w:lastRow="0" w:firstColumn="0" w:lastColumn="0" w:oddVBand="0" w:evenVBand="0" w:oddHBand="0" w:evenHBand="0" w:firstRowFirstColumn="0" w:firstRowLastColumn="0" w:lastRowFirstColumn="0" w:lastRowLastColumn="0"/>
            </w:pPr>
            <w:r>
              <w:t>GigabitEthernet0/0/23</w:t>
            </w:r>
          </w:p>
        </w:tc>
      </w:tr>
      <w:tr w:rsidR="008B0AB0" w:rsidRPr="00BE3512" w14:paraId="23EBCEDE" w14:textId="77777777" w:rsidTr="00A30459">
        <w:tc>
          <w:tcPr>
            <w:cnfStyle w:val="001000000000" w:firstRow="0" w:lastRow="0" w:firstColumn="1" w:lastColumn="0" w:oddVBand="0" w:evenVBand="0" w:oddHBand="0" w:evenHBand="0" w:firstRowFirstColumn="0" w:firstRowLastColumn="0" w:lastRowFirstColumn="0" w:lastRowLastColumn="0"/>
            <w:tcW w:w="3977" w:type="dxa"/>
          </w:tcPr>
          <w:p w14:paraId="482096A5" w14:textId="77777777" w:rsidR="008B0AB0" w:rsidRDefault="008B0AB0" w:rsidP="0057552D">
            <w:pPr>
              <w:pStyle w:val="5a"/>
              <w:jc w:val="left"/>
            </w:pPr>
            <w:r>
              <w:t>Set Connected Device Type</w:t>
            </w:r>
          </w:p>
        </w:tc>
        <w:tc>
          <w:tcPr>
            <w:tcW w:w="3961" w:type="dxa"/>
          </w:tcPr>
          <w:p w14:paraId="25400425" w14:textId="77777777" w:rsidR="008B0AB0" w:rsidRPr="00066237" w:rsidRDefault="008B0AB0" w:rsidP="00CC2296">
            <w:pPr>
              <w:pStyle w:val="5a"/>
              <w:cnfStyle w:val="000000000000" w:firstRow="0" w:lastRow="0" w:firstColumn="0" w:lastColumn="0" w:oddVBand="0" w:evenVBand="0" w:oddHBand="0" w:evenHBand="0" w:firstRowFirstColumn="0" w:firstRowLastColumn="0" w:lastRowFirstColumn="0" w:lastRowLastColumn="0"/>
            </w:pPr>
            <w:r>
              <w:t>Extended AP</w:t>
            </w:r>
          </w:p>
        </w:tc>
      </w:tr>
      <w:tr w:rsidR="008B0AB0" w:rsidRPr="00BE3512" w14:paraId="77712DD2" w14:textId="77777777" w:rsidTr="00A30459">
        <w:tc>
          <w:tcPr>
            <w:cnfStyle w:val="001000000000" w:firstRow="0" w:lastRow="0" w:firstColumn="1" w:lastColumn="0" w:oddVBand="0" w:evenVBand="0" w:oddHBand="0" w:evenHBand="0" w:firstRowFirstColumn="0" w:firstRowLastColumn="0" w:lastRowFirstColumn="0" w:lastRowLastColumn="0"/>
            <w:tcW w:w="3977" w:type="dxa"/>
          </w:tcPr>
          <w:p w14:paraId="286BE2CE" w14:textId="77777777" w:rsidR="008B0AB0" w:rsidRDefault="008B0AB0" w:rsidP="0057552D">
            <w:pPr>
              <w:pStyle w:val="5a"/>
              <w:jc w:val="left"/>
            </w:pPr>
            <w:r>
              <w:t>Set Authentication Template</w:t>
            </w:r>
          </w:p>
        </w:tc>
        <w:tc>
          <w:tcPr>
            <w:tcW w:w="3961" w:type="dxa"/>
          </w:tcPr>
          <w:p w14:paraId="4DE8CF9A"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w:t>
            </w:r>
          </w:p>
        </w:tc>
      </w:tr>
      <w:tr w:rsidR="008B0AB0" w:rsidRPr="00BE3512" w14:paraId="3C896ACF" w14:textId="77777777" w:rsidTr="00A30459">
        <w:tc>
          <w:tcPr>
            <w:cnfStyle w:val="001000000000" w:firstRow="0" w:lastRow="0" w:firstColumn="1" w:lastColumn="0" w:oddVBand="0" w:evenVBand="0" w:oddHBand="0" w:evenHBand="0" w:firstRowFirstColumn="0" w:firstRowLastColumn="0" w:lastRowFirstColumn="0" w:lastRowLastColumn="0"/>
            <w:tcW w:w="3977" w:type="dxa"/>
          </w:tcPr>
          <w:p w14:paraId="4BF7BA30" w14:textId="77777777" w:rsidR="008B0AB0" w:rsidRDefault="008B0AB0" w:rsidP="0057552D">
            <w:pPr>
              <w:pStyle w:val="5a"/>
              <w:jc w:val="left"/>
            </w:pPr>
            <w:r>
              <w:t>Port Name</w:t>
            </w:r>
          </w:p>
        </w:tc>
        <w:tc>
          <w:tcPr>
            <w:tcW w:w="3961" w:type="dxa"/>
          </w:tcPr>
          <w:p w14:paraId="79AEA8AA"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GigabitEthernet0/0/24</w:t>
            </w:r>
          </w:p>
        </w:tc>
      </w:tr>
      <w:tr w:rsidR="008B0AB0" w:rsidRPr="00BE3512" w14:paraId="7996FAAE" w14:textId="77777777" w:rsidTr="00A30459">
        <w:tc>
          <w:tcPr>
            <w:cnfStyle w:val="001000000000" w:firstRow="0" w:lastRow="0" w:firstColumn="1" w:lastColumn="0" w:oddVBand="0" w:evenVBand="0" w:oddHBand="0" w:evenHBand="0" w:firstRowFirstColumn="0" w:firstRowLastColumn="0" w:lastRowFirstColumn="0" w:lastRowLastColumn="0"/>
            <w:tcW w:w="3977" w:type="dxa"/>
          </w:tcPr>
          <w:p w14:paraId="7ED35426" w14:textId="77777777" w:rsidR="008B0AB0" w:rsidRDefault="008B0AB0" w:rsidP="0057552D">
            <w:pPr>
              <w:pStyle w:val="5a"/>
              <w:jc w:val="left"/>
            </w:pPr>
            <w:r>
              <w:t>Set Connected Device Type</w:t>
            </w:r>
          </w:p>
        </w:tc>
        <w:tc>
          <w:tcPr>
            <w:tcW w:w="3961" w:type="dxa"/>
          </w:tcPr>
          <w:p w14:paraId="0C50248D"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Terminal (PC, Phone, dumb terminal, non-fabric extended switch/AP)</w:t>
            </w:r>
          </w:p>
        </w:tc>
      </w:tr>
      <w:tr w:rsidR="008B0AB0" w:rsidRPr="00BE3512" w14:paraId="63058F80" w14:textId="77777777" w:rsidTr="00A30459">
        <w:tc>
          <w:tcPr>
            <w:cnfStyle w:val="001000000000" w:firstRow="0" w:lastRow="0" w:firstColumn="1" w:lastColumn="0" w:oddVBand="0" w:evenVBand="0" w:oddHBand="0" w:evenHBand="0" w:firstRowFirstColumn="0" w:firstRowLastColumn="0" w:lastRowFirstColumn="0" w:lastRowLastColumn="0"/>
            <w:tcW w:w="3977" w:type="dxa"/>
          </w:tcPr>
          <w:p w14:paraId="301BCDAA" w14:textId="77777777" w:rsidR="008B0AB0" w:rsidRPr="00BE3512" w:rsidRDefault="008B0AB0" w:rsidP="0057552D">
            <w:pPr>
              <w:pStyle w:val="5a"/>
              <w:jc w:val="left"/>
            </w:pPr>
            <w:r>
              <w:t>Set Authentication Template</w:t>
            </w:r>
          </w:p>
        </w:tc>
        <w:tc>
          <w:tcPr>
            <w:tcW w:w="3961" w:type="dxa"/>
          </w:tcPr>
          <w:p w14:paraId="35ADAE54" w14:textId="77777777"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r>
              <w:t>HQ_MAC_802.1X</w:t>
            </w:r>
          </w:p>
        </w:tc>
      </w:tr>
      <w:tr w:rsidR="008B0AB0" w:rsidRPr="00BE3512" w14:paraId="441630AC" w14:textId="77777777" w:rsidTr="00A30459">
        <w:tc>
          <w:tcPr>
            <w:cnfStyle w:val="001000000000" w:firstRow="0" w:lastRow="0" w:firstColumn="1" w:lastColumn="0" w:oddVBand="0" w:evenVBand="0" w:oddHBand="0" w:evenHBand="0" w:firstRowFirstColumn="0" w:firstRowLastColumn="0" w:lastRowFirstColumn="0" w:lastRowLastColumn="0"/>
            <w:tcW w:w="7938" w:type="dxa"/>
            <w:gridSpan w:val="2"/>
          </w:tcPr>
          <w:p w14:paraId="675F0A2C" w14:textId="77777777" w:rsidR="008B0AB0" w:rsidRPr="0057552D" w:rsidRDefault="008B0AB0" w:rsidP="0057552D">
            <w:pPr>
              <w:pStyle w:val="5a"/>
              <w:jc w:val="left"/>
              <w:rPr>
                <w:b/>
              </w:rPr>
            </w:pPr>
            <w:r w:rsidRPr="0057552D">
              <w:rPr>
                <w:b/>
              </w:rPr>
              <w:t>Wireless Access Configuration</w:t>
            </w:r>
          </w:p>
        </w:tc>
      </w:tr>
      <w:tr w:rsidR="008B0AB0" w:rsidRPr="00BE3512" w14:paraId="1AC614CA" w14:textId="77777777" w:rsidTr="00A30459">
        <w:tc>
          <w:tcPr>
            <w:cnfStyle w:val="001000000000" w:firstRow="0" w:lastRow="0" w:firstColumn="1" w:lastColumn="0" w:oddVBand="0" w:evenVBand="0" w:oddHBand="0" w:evenHBand="0" w:firstRowFirstColumn="0" w:firstRowLastColumn="0" w:lastRowFirstColumn="0" w:lastRowLastColumn="0"/>
            <w:tcW w:w="3977" w:type="dxa"/>
          </w:tcPr>
          <w:p w14:paraId="22560589" w14:textId="77777777" w:rsidR="008B0AB0" w:rsidRDefault="008B0AB0" w:rsidP="0057552D">
            <w:pPr>
              <w:pStyle w:val="5a"/>
              <w:jc w:val="left"/>
            </w:pPr>
            <w:r>
              <w:t>SSID Name</w:t>
            </w:r>
          </w:p>
        </w:tc>
        <w:tc>
          <w:tcPr>
            <w:tcW w:w="3961" w:type="dxa"/>
          </w:tcPr>
          <w:p w14:paraId="591F2472"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HQ_Guest</w:t>
            </w:r>
          </w:p>
        </w:tc>
      </w:tr>
      <w:tr w:rsidR="008B0AB0" w:rsidRPr="00BE3512" w14:paraId="4CEA6351" w14:textId="77777777" w:rsidTr="00A30459">
        <w:tc>
          <w:tcPr>
            <w:cnfStyle w:val="001000000000" w:firstRow="0" w:lastRow="0" w:firstColumn="1" w:lastColumn="0" w:oddVBand="0" w:evenVBand="0" w:oddHBand="0" w:evenHBand="0" w:firstRowFirstColumn="0" w:firstRowLastColumn="0" w:lastRowFirstColumn="0" w:lastRowLastColumn="0"/>
            <w:tcW w:w="3977" w:type="dxa"/>
          </w:tcPr>
          <w:p w14:paraId="3C184806" w14:textId="77777777" w:rsidR="008B0AB0" w:rsidRDefault="008B0AB0" w:rsidP="0057552D">
            <w:pPr>
              <w:pStyle w:val="5a"/>
              <w:jc w:val="left"/>
            </w:pPr>
            <w:r>
              <w:t>Authentication Template</w:t>
            </w:r>
          </w:p>
        </w:tc>
        <w:tc>
          <w:tcPr>
            <w:tcW w:w="3961" w:type="dxa"/>
          </w:tcPr>
          <w:p w14:paraId="0A8FE254"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HQ_Portal</w:t>
            </w:r>
          </w:p>
        </w:tc>
      </w:tr>
    </w:tbl>
    <w:p w14:paraId="75B7DC49" w14:textId="77777777" w:rsidR="008B0AB0" w:rsidRPr="00AE560F" w:rsidRDefault="008B0AB0" w:rsidP="00804F8D">
      <w:pPr>
        <w:pStyle w:val="4"/>
        <w:rPr>
          <w:rFonts w:hint="default"/>
        </w:rPr>
      </w:pPr>
      <w:r w:rsidRPr="00AE560F">
        <w:t>Plan for Overlay Network Automation</w:t>
      </w:r>
    </w:p>
    <w:p w14:paraId="298ACDBD" w14:textId="77777777" w:rsidR="008B0AB0" w:rsidRDefault="008B0AB0" w:rsidP="00A30459">
      <w:pPr>
        <w:pStyle w:val="1e"/>
      </w:pPr>
      <w:r>
        <w:t>Create three virtual networks — OA_VN, RD_VN, and MKT_VN — and allow them to access external networks OA, RD, and MKT, respectively. Access users of the three virtual networks can obtain IP addresses from the external service resource (DHCP server). In addition, users of OA_VN can access only the OA external network; users of RD_VN and MKT_VN can not only access their respective external networks but also communicate with each other.</w:t>
      </w:r>
      <w:bookmarkStart w:id="148" w:name="OLE_LINK55"/>
      <w:bookmarkEnd w:id="148"/>
    </w:p>
    <w:p w14:paraId="4D0390D2" w14:textId="77777777" w:rsidR="008B0AB0" w:rsidRPr="00AE560F" w:rsidRDefault="008B0AB0" w:rsidP="00A30459">
      <w:pPr>
        <w:pStyle w:val="5"/>
        <w:rPr>
          <w:rFonts w:hint="default"/>
        </w:rPr>
      </w:pPr>
      <w:r w:rsidRPr="00AE560F">
        <w:t>Virtual Network Plan</w:t>
      </w:r>
    </w:p>
    <w:p w14:paraId="1CD794DE" w14:textId="77777777" w:rsidR="008B0AB0" w:rsidRPr="00531D54" w:rsidRDefault="008B0AB0" w:rsidP="00AB2AE6">
      <w:pPr>
        <w:pStyle w:val="50"/>
      </w:pPr>
      <w:r w:rsidRPr="00531D54">
        <w:t>Data plan for the OA virtual network</w:t>
      </w:r>
    </w:p>
    <w:tbl>
      <w:tblPr>
        <w:tblStyle w:val="V301"/>
        <w:tblW w:w="7938" w:type="dxa"/>
        <w:tblLayout w:type="fixed"/>
        <w:tblLook w:val="04A0" w:firstRow="1" w:lastRow="0" w:firstColumn="1" w:lastColumn="0" w:noHBand="0" w:noVBand="1"/>
      </w:tblPr>
      <w:tblGrid>
        <w:gridCol w:w="3977"/>
        <w:gridCol w:w="3961"/>
      </w:tblGrid>
      <w:tr w:rsidR="008B0AB0" w:rsidRPr="00BE3512" w14:paraId="427CBA5B" w14:textId="77777777" w:rsidTr="00A3045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7" w:type="dxa"/>
            <w:hideMark/>
          </w:tcPr>
          <w:p w14:paraId="1576D48E" w14:textId="77777777" w:rsidR="008B0AB0" w:rsidRPr="00BE3512" w:rsidRDefault="008B0AB0" w:rsidP="00CC2296">
            <w:pPr>
              <w:pStyle w:val="5a"/>
            </w:pPr>
            <w:r>
              <w:t>Parameter</w:t>
            </w:r>
          </w:p>
        </w:tc>
        <w:tc>
          <w:tcPr>
            <w:tcW w:w="3961" w:type="dxa"/>
          </w:tcPr>
          <w:p w14:paraId="0AC4FF24" w14:textId="77777777" w:rsidR="008B0AB0" w:rsidRPr="00BE3512" w:rsidRDefault="008B0AB0" w:rsidP="00CC2296">
            <w:pPr>
              <w:pStyle w:val="5a"/>
              <w:cnfStyle w:val="100000000000" w:firstRow="1" w:lastRow="0" w:firstColumn="0" w:lastColumn="0" w:oddVBand="0" w:evenVBand="0" w:oddHBand="0" w:evenHBand="0" w:firstRowFirstColumn="0" w:firstRowLastColumn="0" w:lastRowFirstColumn="0" w:lastRowLastColumn="0"/>
            </w:pPr>
            <w:r>
              <w:t>Value</w:t>
            </w:r>
          </w:p>
        </w:tc>
      </w:tr>
      <w:tr w:rsidR="008B0AB0" w:rsidRPr="00BE3512" w14:paraId="70C7071D" w14:textId="77777777" w:rsidTr="00A30459">
        <w:tc>
          <w:tcPr>
            <w:cnfStyle w:val="001000000000" w:firstRow="0" w:lastRow="0" w:firstColumn="1" w:lastColumn="0" w:oddVBand="0" w:evenVBand="0" w:oddHBand="0" w:evenHBand="0" w:firstRowFirstColumn="0" w:firstRowLastColumn="0" w:lastRowFirstColumn="0" w:lastRowLastColumn="0"/>
            <w:tcW w:w="7938" w:type="dxa"/>
            <w:gridSpan w:val="2"/>
          </w:tcPr>
          <w:p w14:paraId="46060A54" w14:textId="77777777" w:rsidR="008B0AB0" w:rsidRPr="0057552D" w:rsidRDefault="008B0AB0" w:rsidP="0057552D">
            <w:pPr>
              <w:pStyle w:val="5a"/>
              <w:jc w:val="left"/>
              <w:rPr>
                <w:b/>
              </w:rPr>
            </w:pPr>
            <w:r w:rsidRPr="0057552D">
              <w:rPr>
                <w:b/>
              </w:rPr>
              <w:t>Create VN</w:t>
            </w:r>
          </w:p>
        </w:tc>
      </w:tr>
      <w:tr w:rsidR="008B0AB0" w:rsidRPr="00BE3512" w14:paraId="06B1B0F7" w14:textId="77777777" w:rsidTr="00A30459">
        <w:tc>
          <w:tcPr>
            <w:cnfStyle w:val="001000000000" w:firstRow="0" w:lastRow="0" w:firstColumn="1" w:lastColumn="0" w:oddVBand="0" w:evenVBand="0" w:oddHBand="0" w:evenHBand="0" w:firstRowFirstColumn="0" w:firstRowLastColumn="0" w:lastRowFirstColumn="0" w:lastRowLastColumn="0"/>
            <w:tcW w:w="3977" w:type="dxa"/>
          </w:tcPr>
          <w:p w14:paraId="1E68D222" w14:textId="77777777" w:rsidR="008B0AB0" w:rsidRDefault="008B0AB0" w:rsidP="0057552D">
            <w:pPr>
              <w:pStyle w:val="5a"/>
              <w:jc w:val="left"/>
            </w:pPr>
            <w:r>
              <w:t>Name</w:t>
            </w:r>
          </w:p>
        </w:tc>
        <w:tc>
          <w:tcPr>
            <w:tcW w:w="3961" w:type="dxa"/>
          </w:tcPr>
          <w:p w14:paraId="365219B9"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OA_VN (customizable)</w:t>
            </w:r>
          </w:p>
        </w:tc>
      </w:tr>
      <w:tr w:rsidR="008B0AB0" w:rsidRPr="00BE3512" w14:paraId="5D4C2BF6" w14:textId="77777777" w:rsidTr="00A30459">
        <w:tc>
          <w:tcPr>
            <w:cnfStyle w:val="001000000000" w:firstRow="0" w:lastRow="0" w:firstColumn="1" w:lastColumn="0" w:oddVBand="0" w:evenVBand="0" w:oddHBand="0" w:evenHBand="0" w:firstRowFirstColumn="0" w:firstRowLastColumn="0" w:lastRowFirstColumn="0" w:lastRowLastColumn="0"/>
            <w:tcW w:w="3977" w:type="dxa"/>
          </w:tcPr>
          <w:p w14:paraId="69DEB6A4" w14:textId="77777777" w:rsidR="008B0AB0" w:rsidRDefault="008B0AB0" w:rsidP="0057552D">
            <w:pPr>
              <w:pStyle w:val="5a"/>
              <w:jc w:val="left"/>
            </w:pPr>
            <w:r>
              <w:t>User gateway location</w:t>
            </w:r>
          </w:p>
        </w:tc>
        <w:tc>
          <w:tcPr>
            <w:tcW w:w="3961" w:type="dxa"/>
          </w:tcPr>
          <w:p w14:paraId="20119349"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Inside the fabric</w:t>
            </w:r>
          </w:p>
        </w:tc>
      </w:tr>
      <w:tr w:rsidR="008B0AB0" w:rsidRPr="00BE3512" w14:paraId="409783CC" w14:textId="77777777" w:rsidTr="00A30459">
        <w:tc>
          <w:tcPr>
            <w:cnfStyle w:val="001000000000" w:firstRow="0" w:lastRow="0" w:firstColumn="1" w:lastColumn="0" w:oddVBand="0" w:evenVBand="0" w:oddHBand="0" w:evenHBand="0" w:firstRowFirstColumn="0" w:firstRowLastColumn="0" w:lastRowFirstColumn="0" w:lastRowLastColumn="0"/>
            <w:tcW w:w="3977" w:type="dxa"/>
          </w:tcPr>
          <w:p w14:paraId="4E3F7168" w14:textId="77777777" w:rsidR="008B0AB0" w:rsidRDefault="008B0AB0" w:rsidP="0057552D">
            <w:pPr>
              <w:pStyle w:val="5a"/>
              <w:jc w:val="left"/>
            </w:pPr>
            <w:r>
              <w:t>User-defined VRF name</w:t>
            </w:r>
          </w:p>
        </w:tc>
        <w:tc>
          <w:tcPr>
            <w:tcW w:w="3961" w:type="dxa"/>
          </w:tcPr>
          <w:p w14:paraId="72EE71FA"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OA (customizable)</w:t>
            </w:r>
          </w:p>
        </w:tc>
      </w:tr>
      <w:tr w:rsidR="008B0AB0" w:rsidRPr="00BE3512" w14:paraId="07548F1D" w14:textId="77777777" w:rsidTr="00A30459">
        <w:tc>
          <w:tcPr>
            <w:cnfStyle w:val="001000000000" w:firstRow="0" w:lastRow="0" w:firstColumn="1" w:lastColumn="0" w:oddVBand="0" w:evenVBand="0" w:oddHBand="0" w:evenHBand="0" w:firstRowFirstColumn="0" w:firstRowLastColumn="0" w:lastRowFirstColumn="0" w:lastRowLastColumn="0"/>
            <w:tcW w:w="3977" w:type="dxa"/>
          </w:tcPr>
          <w:p w14:paraId="0FA80C3E" w14:textId="77777777" w:rsidR="008B0AB0" w:rsidRDefault="008B0AB0" w:rsidP="0057552D">
            <w:pPr>
              <w:pStyle w:val="5a"/>
              <w:jc w:val="left"/>
            </w:pPr>
            <w:r>
              <w:t>External network</w:t>
            </w:r>
          </w:p>
        </w:tc>
        <w:tc>
          <w:tcPr>
            <w:tcW w:w="3961" w:type="dxa"/>
          </w:tcPr>
          <w:p w14:paraId="3CEA65EA"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OA</w:t>
            </w:r>
          </w:p>
        </w:tc>
      </w:tr>
      <w:tr w:rsidR="008B0AB0" w:rsidRPr="00BE3512" w14:paraId="03C38C5F" w14:textId="77777777" w:rsidTr="00A30459">
        <w:tc>
          <w:tcPr>
            <w:cnfStyle w:val="001000000000" w:firstRow="0" w:lastRow="0" w:firstColumn="1" w:lastColumn="0" w:oddVBand="0" w:evenVBand="0" w:oddHBand="0" w:evenHBand="0" w:firstRowFirstColumn="0" w:firstRowLastColumn="0" w:lastRowFirstColumn="0" w:lastRowLastColumn="0"/>
            <w:tcW w:w="3977" w:type="dxa"/>
          </w:tcPr>
          <w:p w14:paraId="5202FB7D" w14:textId="77777777" w:rsidR="008B0AB0" w:rsidRPr="00BE3512" w:rsidRDefault="008B0AB0" w:rsidP="0057552D">
            <w:pPr>
              <w:pStyle w:val="5a"/>
              <w:jc w:val="left"/>
            </w:pPr>
            <w:r>
              <w:t>Network service resources</w:t>
            </w:r>
          </w:p>
        </w:tc>
        <w:tc>
          <w:tcPr>
            <w:tcW w:w="3961" w:type="dxa"/>
          </w:tcPr>
          <w:p w14:paraId="5776CDD7" w14:textId="77777777"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r>
              <w:t>DHCP_Service</w:t>
            </w:r>
          </w:p>
        </w:tc>
      </w:tr>
      <w:tr w:rsidR="008B0AB0" w:rsidRPr="00BE3512" w14:paraId="3BB92ACE" w14:textId="77777777" w:rsidTr="00A30459">
        <w:tc>
          <w:tcPr>
            <w:cnfStyle w:val="001000000000" w:firstRow="0" w:lastRow="0" w:firstColumn="1" w:lastColumn="0" w:oddVBand="0" w:evenVBand="0" w:oddHBand="0" w:evenHBand="0" w:firstRowFirstColumn="0" w:firstRowLastColumn="0" w:lastRowFirstColumn="0" w:lastRowLastColumn="0"/>
            <w:tcW w:w="7938" w:type="dxa"/>
            <w:gridSpan w:val="2"/>
          </w:tcPr>
          <w:p w14:paraId="7FECD520" w14:textId="77777777" w:rsidR="008B0AB0" w:rsidRPr="0057552D" w:rsidRDefault="008B0AB0" w:rsidP="0057552D">
            <w:pPr>
              <w:pStyle w:val="5a"/>
              <w:jc w:val="left"/>
              <w:rPr>
                <w:b/>
              </w:rPr>
            </w:pPr>
            <w:r w:rsidRPr="0057552D">
              <w:rPr>
                <w:b/>
              </w:rPr>
              <w:t>User gateway: Manually Specified</w:t>
            </w:r>
          </w:p>
        </w:tc>
      </w:tr>
      <w:tr w:rsidR="008B0AB0" w:rsidRPr="00BE3512" w14:paraId="35804644" w14:textId="77777777" w:rsidTr="00A30459">
        <w:tc>
          <w:tcPr>
            <w:cnfStyle w:val="001000000000" w:firstRow="0" w:lastRow="0" w:firstColumn="1" w:lastColumn="0" w:oddVBand="0" w:evenVBand="0" w:oddHBand="0" w:evenHBand="0" w:firstRowFirstColumn="0" w:firstRowLastColumn="0" w:lastRowFirstColumn="0" w:lastRowLastColumn="0"/>
            <w:tcW w:w="3977" w:type="dxa"/>
          </w:tcPr>
          <w:p w14:paraId="49ABF62E" w14:textId="77777777" w:rsidR="008B0AB0" w:rsidRDefault="008B0AB0" w:rsidP="0057552D">
            <w:pPr>
              <w:pStyle w:val="5a"/>
              <w:jc w:val="left"/>
            </w:pPr>
            <w:r>
              <w:t>OA</w:t>
            </w:r>
          </w:p>
        </w:tc>
        <w:tc>
          <w:tcPr>
            <w:tcW w:w="3961" w:type="dxa"/>
          </w:tcPr>
          <w:p w14:paraId="65101847"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OA (customizable)</w:t>
            </w:r>
          </w:p>
        </w:tc>
      </w:tr>
      <w:tr w:rsidR="008B0AB0" w:rsidRPr="00BE3512" w14:paraId="344864C8" w14:textId="77777777" w:rsidTr="00A30459">
        <w:tc>
          <w:tcPr>
            <w:cnfStyle w:val="001000000000" w:firstRow="0" w:lastRow="0" w:firstColumn="1" w:lastColumn="0" w:oddVBand="0" w:evenVBand="0" w:oddHBand="0" w:evenHBand="0" w:firstRowFirstColumn="0" w:firstRowLastColumn="0" w:lastRowFirstColumn="0" w:lastRowLastColumn="0"/>
            <w:tcW w:w="3977" w:type="dxa"/>
          </w:tcPr>
          <w:p w14:paraId="15147CD1" w14:textId="77777777" w:rsidR="008B0AB0" w:rsidRDefault="008B0AB0" w:rsidP="0057552D">
            <w:pPr>
              <w:pStyle w:val="5a"/>
              <w:jc w:val="left"/>
            </w:pPr>
            <w:r>
              <w:t>VLAN Type</w:t>
            </w:r>
          </w:p>
        </w:tc>
        <w:tc>
          <w:tcPr>
            <w:tcW w:w="3961" w:type="dxa"/>
          </w:tcPr>
          <w:p w14:paraId="4E0516CC"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Dynamic VLAN</w:t>
            </w:r>
          </w:p>
        </w:tc>
      </w:tr>
      <w:tr w:rsidR="008B0AB0" w:rsidRPr="00BE3512" w14:paraId="4214875B" w14:textId="77777777" w:rsidTr="00A30459">
        <w:tc>
          <w:tcPr>
            <w:cnfStyle w:val="001000000000" w:firstRow="0" w:lastRow="0" w:firstColumn="1" w:lastColumn="0" w:oddVBand="0" w:evenVBand="0" w:oddHBand="0" w:evenHBand="0" w:firstRowFirstColumn="0" w:firstRowLastColumn="0" w:lastRowFirstColumn="0" w:lastRowLastColumn="0"/>
            <w:tcW w:w="3977" w:type="dxa"/>
          </w:tcPr>
          <w:p w14:paraId="584F09DF" w14:textId="77777777" w:rsidR="008B0AB0" w:rsidRDefault="008B0AB0" w:rsidP="0057552D">
            <w:pPr>
              <w:pStyle w:val="5a"/>
              <w:jc w:val="left"/>
            </w:pPr>
            <w:r>
              <w:t>VLAN</w:t>
            </w:r>
          </w:p>
        </w:tc>
        <w:tc>
          <w:tcPr>
            <w:tcW w:w="3961" w:type="dxa"/>
          </w:tcPr>
          <w:p w14:paraId="6B3A9935"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101</w:t>
            </w:r>
          </w:p>
        </w:tc>
      </w:tr>
      <w:tr w:rsidR="008B0AB0" w:rsidRPr="00BE3512" w14:paraId="0DE87036" w14:textId="77777777" w:rsidTr="00A30459">
        <w:tc>
          <w:tcPr>
            <w:cnfStyle w:val="001000000000" w:firstRow="0" w:lastRow="0" w:firstColumn="1" w:lastColumn="0" w:oddVBand="0" w:evenVBand="0" w:oddHBand="0" w:evenHBand="0" w:firstRowFirstColumn="0" w:firstRowLastColumn="0" w:lastRowFirstColumn="0" w:lastRowLastColumn="0"/>
            <w:tcW w:w="3977" w:type="dxa"/>
          </w:tcPr>
          <w:p w14:paraId="289986B3" w14:textId="77777777" w:rsidR="008B0AB0" w:rsidRDefault="008B0AB0" w:rsidP="0057552D">
            <w:pPr>
              <w:pStyle w:val="5a"/>
              <w:jc w:val="left"/>
            </w:pPr>
            <w:r>
              <w:t>IPv4 subnet</w:t>
            </w:r>
          </w:p>
        </w:tc>
        <w:tc>
          <w:tcPr>
            <w:tcW w:w="3961" w:type="dxa"/>
          </w:tcPr>
          <w:p w14:paraId="24D1564C"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172.16.1.0/24</w:t>
            </w:r>
          </w:p>
        </w:tc>
      </w:tr>
      <w:tr w:rsidR="008B0AB0" w:rsidRPr="00BE3512" w14:paraId="713B7E6E" w14:textId="77777777" w:rsidTr="00A30459">
        <w:tc>
          <w:tcPr>
            <w:cnfStyle w:val="001000000000" w:firstRow="0" w:lastRow="0" w:firstColumn="1" w:lastColumn="0" w:oddVBand="0" w:evenVBand="0" w:oddHBand="0" w:evenHBand="0" w:firstRowFirstColumn="0" w:firstRowLastColumn="0" w:lastRowFirstColumn="0" w:lastRowLastColumn="0"/>
            <w:tcW w:w="3977" w:type="dxa"/>
          </w:tcPr>
          <w:p w14:paraId="29258FDA" w14:textId="77777777" w:rsidR="008B0AB0" w:rsidRDefault="008B0AB0" w:rsidP="0057552D">
            <w:pPr>
              <w:pStyle w:val="5a"/>
              <w:jc w:val="left"/>
            </w:pPr>
            <w:r>
              <w:t>IPv4 gateway address</w:t>
            </w:r>
          </w:p>
        </w:tc>
        <w:tc>
          <w:tcPr>
            <w:tcW w:w="3961" w:type="dxa"/>
          </w:tcPr>
          <w:p w14:paraId="210C5592"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172.16.1.1</w:t>
            </w:r>
          </w:p>
        </w:tc>
      </w:tr>
      <w:tr w:rsidR="008B0AB0" w:rsidRPr="00BE3512" w14:paraId="277D7E95" w14:textId="77777777" w:rsidTr="00A30459">
        <w:tc>
          <w:tcPr>
            <w:cnfStyle w:val="001000000000" w:firstRow="0" w:lastRow="0" w:firstColumn="1" w:lastColumn="0" w:oddVBand="0" w:evenVBand="0" w:oddHBand="0" w:evenHBand="0" w:firstRowFirstColumn="0" w:firstRowLastColumn="0" w:lastRowFirstColumn="0" w:lastRowLastColumn="0"/>
            <w:tcW w:w="7938" w:type="dxa"/>
            <w:gridSpan w:val="2"/>
          </w:tcPr>
          <w:p w14:paraId="126E2B3D" w14:textId="77777777" w:rsidR="008B0AB0" w:rsidRPr="0057552D" w:rsidRDefault="008B0AB0" w:rsidP="0057552D">
            <w:pPr>
              <w:pStyle w:val="5a"/>
              <w:jc w:val="left"/>
              <w:rPr>
                <w:b/>
              </w:rPr>
            </w:pPr>
            <w:r w:rsidRPr="0057552D">
              <w:rPr>
                <w:b/>
              </w:rPr>
              <w:t>User access: Wired access</w:t>
            </w:r>
          </w:p>
        </w:tc>
      </w:tr>
      <w:tr w:rsidR="008B0AB0" w:rsidRPr="00BE3512" w14:paraId="6A421A46" w14:textId="77777777" w:rsidTr="00A30459">
        <w:tc>
          <w:tcPr>
            <w:cnfStyle w:val="001000000000" w:firstRow="0" w:lastRow="0" w:firstColumn="1" w:lastColumn="0" w:oddVBand="0" w:evenVBand="0" w:oddHBand="0" w:evenHBand="0" w:firstRowFirstColumn="0" w:firstRowLastColumn="0" w:lastRowFirstColumn="0" w:lastRowLastColumn="0"/>
            <w:tcW w:w="3977" w:type="dxa"/>
          </w:tcPr>
          <w:p w14:paraId="146DCF2E" w14:textId="77777777" w:rsidR="008B0AB0" w:rsidRDefault="008B0AB0" w:rsidP="0057552D">
            <w:pPr>
              <w:pStyle w:val="5a"/>
              <w:jc w:val="left"/>
            </w:pPr>
            <w:r>
              <w:t>Service name</w:t>
            </w:r>
          </w:p>
        </w:tc>
        <w:tc>
          <w:tcPr>
            <w:tcW w:w="3961" w:type="dxa"/>
          </w:tcPr>
          <w:p w14:paraId="53B1E244"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OA (customizable)</w:t>
            </w:r>
          </w:p>
        </w:tc>
      </w:tr>
      <w:tr w:rsidR="008B0AB0" w:rsidRPr="00BE3512" w14:paraId="4FD4CFA0" w14:textId="77777777" w:rsidTr="00A30459">
        <w:tc>
          <w:tcPr>
            <w:cnfStyle w:val="001000000000" w:firstRow="0" w:lastRow="0" w:firstColumn="1" w:lastColumn="0" w:oddVBand="0" w:evenVBand="0" w:oddHBand="0" w:evenHBand="0" w:firstRowFirstColumn="0" w:firstRowLastColumn="0" w:lastRowFirstColumn="0" w:lastRowLastColumn="0"/>
            <w:tcW w:w="3977" w:type="dxa"/>
          </w:tcPr>
          <w:p w14:paraId="04F6EBE4" w14:textId="77777777" w:rsidR="008B0AB0" w:rsidRDefault="008B0AB0" w:rsidP="0057552D">
            <w:pPr>
              <w:pStyle w:val="5a"/>
              <w:jc w:val="left"/>
            </w:pPr>
            <w:r>
              <w:t>Device Name: ACC1</w:t>
            </w:r>
          </w:p>
        </w:tc>
        <w:tc>
          <w:tcPr>
            <w:tcW w:w="3961" w:type="dxa"/>
          </w:tcPr>
          <w:p w14:paraId="0FC431FE"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Port: GigabitEthernet0/0/24</w:t>
            </w:r>
          </w:p>
          <w:p w14:paraId="74BE9E88"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Service VLAN: Dynamic VLAN</w:t>
            </w:r>
          </w:p>
        </w:tc>
      </w:tr>
      <w:tr w:rsidR="008B0AB0" w:rsidRPr="00BE3512" w14:paraId="16ADADF3" w14:textId="77777777" w:rsidTr="00A30459">
        <w:tc>
          <w:tcPr>
            <w:cnfStyle w:val="001000000000" w:firstRow="0" w:lastRow="0" w:firstColumn="1" w:lastColumn="0" w:oddVBand="0" w:evenVBand="0" w:oddHBand="0" w:evenHBand="0" w:firstRowFirstColumn="0" w:firstRowLastColumn="0" w:lastRowFirstColumn="0" w:lastRowLastColumn="0"/>
            <w:tcW w:w="3977" w:type="dxa"/>
          </w:tcPr>
          <w:p w14:paraId="322E0FA8" w14:textId="77777777" w:rsidR="008B0AB0" w:rsidRDefault="008B0AB0" w:rsidP="0057552D">
            <w:pPr>
              <w:pStyle w:val="5a"/>
              <w:jc w:val="left"/>
            </w:pPr>
            <w:r>
              <w:t>Device Name: ACC2</w:t>
            </w:r>
          </w:p>
        </w:tc>
        <w:tc>
          <w:tcPr>
            <w:tcW w:w="3961" w:type="dxa"/>
          </w:tcPr>
          <w:p w14:paraId="2C1B7467"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Port: GigabitEthernet0/0/24</w:t>
            </w:r>
          </w:p>
          <w:p w14:paraId="344D5B20"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Service VLAN: Dynamic VLAN</w:t>
            </w:r>
          </w:p>
        </w:tc>
      </w:tr>
      <w:tr w:rsidR="008B0AB0" w:rsidRPr="00BE3512" w14:paraId="604E1CD1" w14:textId="77777777" w:rsidTr="00A30459">
        <w:tc>
          <w:tcPr>
            <w:cnfStyle w:val="001000000000" w:firstRow="0" w:lastRow="0" w:firstColumn="1" w:lastColumn="0" w:oddVBand="0" w:evenVBand="0" w:oddHBand="0" w:evenHBand="0" w:firstRowFirstColumn="0" w:firstRowLastColumn="0" w:lastRowFirstColumn="0" w:lastRowLastColumn="0"/>
            <w:tcW w:w="7938" w:type="dxa"/>
            <w:gridSpan w:val="2"/>
          </w:tcPr>
          <w:p w14:paraId="1FF6F628" w14:textId="77777777" w:rsidR="008B0AB0" w:rsidRPr="0057552D" w:rsidRDefault="008B0AB0" w:rsidP="0057552D">
            <w:pPr>
              <w:pStyle w:val="5a"/>
              <w:jc w:val="left"/>
              <w:rPr>
                <w:b/>
              </w:rPr>
            </w:pPr>
            <w:r w:rsidRPr="0057552D">
              <w:rPr>
                <w:b/>
              </w:rPr>
              <w:t>User access: Wireless access</w:t>
            </w:r>
          </w:p>
        </w:tc>
      </w:tr>
      <w:tr w:rsidR="008B0AB0" w:rsidRPr="00BE3512" w14:paraId="31D4AE50" w14:textId="77777777" w:rsidTr="00A30459">
        <w:tc>
          <w:tcPr>
            <w:cnfStyle w:val="001000000000" w:firstRow="0" w:lastRow="0" w:firstColumn="1" w:lastColumn="0" w:oddVBand="0" w:evenVBand="0" w:oddHBand="0" w:evenHBand="0" w:firstRowFirstColumn="0" w:firstRowLastColumn="0" w:lastRowFirstColumn="0" w:lastRowLastColumn="0"/>
            <w:tcW w:w="3977" w:type="dxa"/>
          </w:tcPr>
          <w:p w14:paraId="2FB47849" w14:textId="77777777" w:rsidR="008B0AB0" w:rsidRDefault="008B0AB0" w:rsidP="0057552D">
            <w:pPr>
              <w:pStyle w:val="5a"/>
              <w:jc w:val="left"/>
            </w:pPr>
            <w:r>
              <w:t>Site</w:t>
            </w:r>
          </w:p>
        </w:tc>
        <w:tc>
          <w:tcPr>
            <w:tcW w:w="3961" w:type="dxa"/>
          </w:tcPr>
          <w:p w14:paraId="397753C0"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HQ</w:t>
            </w:r>
          </w:p>
        </w:tc>
      </w:tr>
      <w:tr w:rsidR="008B0AB0" w:rsidRPr="00BE3512" w14:paraId="205A92DB" w14:textId="77777777" w:rsidTr="00A30459">
        <w:tc>
          <w:tcPr>
            <w:cnfStyle w:val="001000000000" w:firstRow="0" w:lastRow="0" w:firstColumn="1" w:lastColumn="0" w:oddVBand="0" w:evenVBand="0" w:oddHBand="0" w:evenHBand="0" w:firstRowFirstColumn="0" w:firstRowLastColumn="0" w:lastRowFirstColumn="0" w:lastRowLastColumn="0"/>
            <w:tcW w:w="3977" w:type="dxa"/>
          </w:tcPr>
          <w:p w14:paraId="47300A6E" w14:textId="77777777" w:rsidR="008B0AB0" w:rsidRDefault="008B0AB0" w:rsidP="0057552D">
            <w:pPr>
              <w:pStyle w:val="5a"/>
              <w:jc w:val="left"/>
            </w:pPr>
            <w:r>
              <w:t>Device Name</w:t>
            </w:r>
          </w:p>
        </w:tc>
        <w:tc>
          <w:tcPr>
            <w:tcW w:w="3961" w:type="dxa"/>
          </w:tcPr>
          <w:p w14:paraId="190CEFDC"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ACC2</w:t>
            </w:r>
          </w:p>
        </w:tc>
      </w:tr>
    </w:tbl>
    <w:p w14:paraId="7164051C" w14:textId="77777777" w:rsidR="008B0AB0" w:rsidRPr="00531D54" w:rsidRDefault="008B0AB0" w:rsidP="00AB2AE6">
      <w:pPr>
        <w:pStyle w:val="50"/>
      </w:pPr>
      <w:r w:rsidRPr="00531D54">
        <w:t>Data plan for the RD virtual network</w:t>
      </w:r>
    </w:p>
    <w:tbl>
      <w:tblPr>
        <w:tblStyle w:val="V301"/>
        <w:tblW w:w="7938" w:type="dxa"/>
        <w:tblLayout w:type="fixed"/>
        <w:tblLook w:val="04A0" w:firstRow="1" w:lastRow="0" w:firstColumn="1" w:lastColumn="0" w:noHBand="0" w:noVBand="1"/>
      </w:tblPr>
      <w:tblGrid>
        <w:gridCol w:w="3977"/>
        <w:gridCol w:w="3961"/>
      </w:tblGrid>
      <w:tr w:rsidR="008B0AB0" w:rsidRPr="00BE3512" w14:paraId="4A5A1AC3" w14:textId="77777777" w:rsidTr="00A3045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7" w:type="dxa"/>
            <w:hideMark/>
          </w:tcPr>
          <w:p w14:paraId="2524EAF3" w14:textId="77777777" w:rsidR="008B0AB0" w:rsidRPr="00BE3512" w:rsidRDefault="008B0AB0" w:rsidP="00CC2296">
            <w:pPr>
              <w:pStyle w:val="5a"/>
            </w:pPr>
            <w:r>
              <w:t>Parameter</w:t>
            </w:r>
          </w:p>
        </w:tc>
        <w:tc>
          <w:tcPr>
            <w:tcW w:w="3961" w:type="dxa"/>
          </w:tcPr>
          <w:p w14:paraId="145635C9" w14:textId="77777777" w:rsidR="008B0AB0" w:rsidRPr="00BE3512" w:rsidRDefault="008B0AB0" w:rsidP="00CC2296">
            <w:pPr>
              <w:pStyle w:val="5a"/>
              <w:cnfStyle w:val="100000000000" w:firstRow="1" w:lastRow="0" w:firstColumn="0" w:lastColumn="0" w:oddVBand="0" w:evenVBand="0" w:oddHBand="0" w:evenHBand="0" w:firstRowFirstColumn="0" w:firstRowLastColumn="0" w:lastRowFirstColumn="0" w:lastRowLastColumn="0"/>
            </w:pPr>
            <w:r>
              <w:t>Value</w:t>
            </w:r>
          </w:p>
        </w:tc>
      </w:tr>
      <w:tr w:rsidR="008B0AB0" w:rsidRPr="00BE3512" w14:paraId="0661BDFD" w14:textId="77777777" w:rsidTr="00A30459">
        <w:tc>
          <w:tcPr>
            <w:cnfStyle w:val="001000000000" w:firstRow="0" w:lastRow="0" w:firstColumn="1" w:lastColumn="0" w:oddVBand="0" w:evenVBand="0" w:oddHBand="0" w:evenHBand="0" w:firstRowFirstColumn="0" w:firstRowLastColumn="0" w:lastRowFirstColumn="0" w:lastRowLastColumn="0"/>
            <w:tcW w:w="7938" w:type="dxa"/>
            <w:gridSpan w:val="2"/>
          </w:tcPr>
          <w:p w14:paraId="7DC19443" w14:textId="77777777" w:rsidR="008B0AB0" w:rsidRPr="0057552D" w:rsidRDefault="008B0AB0" w:rsidP="0057552D">
            <w:pPr>
              <w:pStyle w:val="5a"/>
              <w:jc w:val="left"/>
              <w:rPr>
                <w:b/>
              </w:rPr>
            </w:pPr>
            <w:r w:rsidRPr="0057552D">
              <w:rPr>
                <w:b/>
              </w:rPr>
              <w:t>Create VN</w:t>
            </w:r>
          </w:p>
        </w:tc>
      </w:tr>
      <w:tr w:rsidR="008B0AB0" w:rsidRPr="00BE3512" w14:paraId="23AF7370" w14:textId="77777777" w:rsidTr="00A30459">
        <w:tc>
          <w:tcPr>
            <w:cnfStyle w:val="001000000000" w:firstRow="0" w:lastRow="0" w:firstColumn="1" w:lastColumn="0" w:oddVBand="0" w:evenVBand="0" w:oddHBand="0" w:evenHBand="0" w:firstRowFirstColumn="0" w:firstRowLastColumn="0" w:lastRowFirstColumn="0" w:lastRowLastColumn="0"/>
            <w:tcW w:w="3977" w:type="dxa"/>
          </w:tcPr>
          <w:p w14:paraId="6EC238E5" w14:textId="77777777" w:rsidR="008B0AB0" w:rsidRDefault="008B0AB0" w:rsidP="0057552D">
            <w:pPr>
              <w:pStyle w:val="5a"/>
              <w:jc w:val="left"/>
            </w:pPr>
            <w:r>
              <w:t>Name</w:t>
            </w:r>
          </w:p>
        </w:tc>
        <w:tc>
          <w:tcPr>
            <w:tcW w:w="3961" w:type="dxa"/>
          </w:tcPr>
          <w:p w14:paraId="2C0DACEB"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RD_VN (customizable)</w:t>
            </w:r>
          </w:p>
        </w:tc>
      </w:tr>
      <w:tr w:rsidR="008B0AB0" w:rsidRPr="00BE3512" w14:paraId="2BE367E8" w14:textId="77777777" w:rsidTr="00A30459">
        <w:tc>
          <w:tcPr>
            <w:cnfStyle w:val="001000000000" w:firstRow="0" w:lastRow="0" w:firstColumn="1" w:lastColumn="0" w:oddVBand="0" w:evenVBand="0" w:oddHBand="0" w:evenHBand="0" w:firstRowFirstColumn="0" w:firstRowLastColumn="0" w:lastRowFirstColumn="0" w:lastRowLastColumn="0"/>
            <w:tcW w:w="3977" w:type="dxa"/>
          </w:tcPr>
          <w:p w14:paraId="1CEC4EC8" w14:textId="77777777" w:rsidR="008B0AB0" w:rsidRDefault="008B0AB0" w:rsidP="0057552D">
            <w:pPr>
              <w:pStyle w:val="5a"/>
              <w:jc w:val="left"/>
            </w:pPr>
            <w:r>
              <w:t>User gateway location</w:t>
            </w:r>
          </w:p>
        </w:tc>
        <w:tc>
          <w:tcPr>
            <w:tcW w:w="3961" w:type="dxa"/>
          </w:tcPr>
          <w:p w14:paraId="3096FFE3"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Inside the fabric</w:t>
            </w:r>
          </w:p>
        </w:tc>
      </w:tr>
      <w:tr w:rsidR="008B0AB0" w:rsidRPr="00BE3512" w14:paraId="4BDF7D63" w14:textId="77777777" w:rsidTr="00A30459">
        <w:tc>
          <w:tcPr>
            <w:cnfStyle w:val="001000000000" w:firstRow="0" w:lastRow="0" w:firstColumn="1" w:lastColumn="0" w:oddVBand="0" w:evenVBand="0" w:oddHBand="0" w:evenHBand="0" w:firstRowFirstColumn="0" w:firstRowLastColumn="0" w:lastRowFirstColumn="0" w:lastRowLastColumn="0"/>
            <w:tcW w:w="3977" w:type="dxa"/>
          </w:tcPr>
          <w:p w14:paraId="4E15EAD9" w14:textId="77777777" w:rsidR="008B0AB0" w:rsidRDefault="008B0AB0" w:rsidP="0057552D">
            <w:pPr>
              <w:pStyle w:val="5a"/>
              <w:jc w:val="left"/>
            </w:pPr>
            <w:r>
              <w:t>User-defined VRF name</w:t>
            </w:r>
          </w:p>
        </w:tc>
        <w:tc>
          <w:tcPr>
            <w:tcW w:w="3961" w:type="dxa"/>
          </w:tcPr>
          <w:p w14:paraId="39DF702F"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RD (customizable)</w:t>
            </w:r>
          </w:p>
        </w:tc>
      </w:tr>
      <w:tr w:rsidR="008B0AB0" w:rsidRPr="00BE3512" w14:paraId="27259481" w14:textId="77777777" w:rsidTr="00A30459">
        <w:tc>
          <w:tcPr>
            <w:cnfStyle w:val="001000000000" w:firstRow="0" w:lastRow="0" w:firstColumn="1" w:lastColumn="0" w:oddVBand="0" w:evenVBand="0" w:oddHBand="0" w:evenHBand="0" w:firstRowFirstColumn="0" w:firstRowLastColumn="0" w:lastRowFirstColumn="0" w:lastRowLastColumn="0"/>
            <w:tcW w:w="3977" w:type="dxa"/>
          </w:tcPr>
          <w:p w14:paraId="57DA0F49" w14:textId="77777777" w:rsidR="008B0AB0" w:rsidRDefault="008B0AB0" w:rsidP="0057552D">
            <w:pPr>
              <w:pStyle w:val="5a"/>
              <w:jc w:val="left"/>
            </w:pPr>
            <w:r>
              <w:t>External network</w:t>
            </w:r>
          </w:p>
        </w:tc>
        <w:tc>
          <w:tcPr>
            <w:tcW w:w="3961" w:type="dxa"/>
          </w:tcPr>
          <w:p w14:paraId="638958EE"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RD</w:t>
            </w:r>
          </w:p>
        </w:tc>
      </w:tr>
      <w:tr w:rsidR="008B0AB0" w:rsidRPr="00BE3512" w14:paraId="1BC5029A" w14:textId="77777777" w:rsidTr="00A30459">
        <w:tc>
          <w:tcPr>
            <w:cnfStyle w:val="001000000000" w:firstRow="0" w:lastRow="0" w:firstColumn="1" w:lastColumn="0" w:oddVBand="0" w:evenVBand="0" w:oddHBand="0" w:evenHBand="0" w:firstRowFirstColumn="0" w:firstRowLastColumn="0" w:lastRowFirstColumn="0" w:lastRowLastColumn="0"/>
            <w:tcW w:w="3977" w:type="dxa"/>
          </w:tcPr>
          <w:p w14:paraId="67BEDDDF" w14:textId="77777777" w:rsidR="008B0AB0" w:rsidRPr="00BE3512" w:rsidRDefault="008B0AB0" w:rsidP="0057552D">
            <w:pPr>
              <w:pStyle w:val="5a"/>
              <w:jc w:val="left"/>
            </w:pPr>
            <w:r>
              <w:t>Network service resources</w:t>
            </w:r>
          </w:p>
        </w:tc>
        <w:tc>
          <w:tcPr>
            <w:tcW w:w="3961" w:type="dxa"/>
          </w:tcPr>
          <w:p w14:paraId="20529904" w14:textId="77777777"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r>
              <w:t>DHCP_Service</w:t>
            </w:r>
          </w:p>
        </w:tc>
      </w:tr>
      <w:tr w:rsidR="008B0AB0" w:rsidRPr="00BE3512" w14:paraId="04B4FF13" w14:textId="77777777" w:rsidTr="00A30459">
        <w:tc>
          <w:tcPr>
            <w:cnfStyle w:val="001000000000" w:firstRow="0" w:lastRow="0" w:firstColumn="1" w:lastColumn="0" w:oddVBand="0" w:evenVBand="0" w:oddHBand="0" w:evenHBand="0" w:firstRowFirstColumn="0" w:firstRowLastColumn="0" w:lastRowFirstColumn="0" w:lastRowLastColumn="0"/>
            <w:tcW w:w="7938" w:type="dxa"/>
            <w:gridSpan w:val="2"/>
          </w:tcPr>
          <w:p w14:paraId="700180BE" w14:textId="77777777" w:rsidR="008B0AB0" w:rsidRPr="0057552D" w:rsidRDefault="008B0AB0" w:rsidP="0057552D">
            <w:pPr>
              <w:pStyle w:val="5a"/>
              <w:jc w:val="left"/>
              <w:rPr>
                <w:b/>
              </w:rPr>
            </w:pPr>
            <w:r w:rsidRPr="0057552D">
              <w:rPr>
                <w:b/>
              </w:rPr>
              <w:t>User gateway: Manually Specified</w:t>
            </w:r>
          </w:p>
        </w:tc>
      </w:tr>
      <w:tr w:rsidR="008B0AB0" w:rsidRPr="00BE3512" w14:paraId="62C04370" w14:textId="77777777" w:rsidTr="00A30459">
        <w:tc>
          <w:tcPr>
            <w:cnfStyle w:val="001000000000" w:firstRow="0" w:lastRow="0" w:firstColumn="1" w:lastColumn="0" w:oddVBand="0" w:evenVBand="0" w:oddHBand="0" w:evenHBand="0" w:firstRowFirstColumn="0" w:firstRowLastColumn="0" w:lastRowFirstColumn="0" w:lastRowLastColumn="0"/>
            <w:tcW w:w="3977" w:type="dxa"/>
          </w:tcPr>
          <w:p w14:paraId="2EAA2DBB" w14:textId="77777777" w:rsidR="008B0AB0" w:rsidRDefault="008B0AB0" w:rsidP="0057552D">
            <w:pPr>
              <w:pStyle w:val="5a"/>
              <w:jc w:val="left"/>
            </w:pPr>
            <w:r>
              <w:t>OA</w:t>
            </w:r>
          </w:p>
        </w:tc>
        <w:tc>
          <w:tcPr>
            <w:tcW w:w="3961" w:type="dxa"/>
          </w:tcPr>
          <w:p w14:paraId="51A930C1"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RD (customizable)</w:t>
            </w:r>
          </w:p>
        </w:tc>
      </w:tr>
      <w:tr w:rsidR="008B0AB0" w:rsidRPr="00BE3512" w14:paraId="27D94DDE" w14:textId="77777777" w:rsidTr="00A30459">
        <w:tc>
          <w:tcPr>
            <w:cnfStyle w:val="001000000000" w:firstRow="0" w:lastRow="0" w:firstColumn="1" w:lastColumn="0" w:oddVBand="0" w:evenVBand="0" w:oddHBand="0" w:evenHBand="0" w:firstRowFirstColumn="0" w:firstRowLastColumn="0" w:lastRowFirstColumn="0" w:lastRowLastColumn="0"/>
            <w:tcW w:w="3977" w:type="dxa"/>
          </w:tcPr>
          <w:p w14:paraId="04E80C0A" w14:textId="77777777" w:rsidR="008B0AB0" w:rsidRDefault="008B0AB0" w:rsidP="0057552D">
            <w:pPr>
              <w:pStyle w:val="5a"/>
              <w:jc w:val="left"/>
            </w:pPr>
            <w:r>
              <w:t>VLAN Type</w:t>
            </w:r>
          </w:p>
        </w:tc>
        <w:tc>
          <w:tcPr>
            <w:tcW w:w="3961" w:type="dxa"/>
          </w:tcPr>
          <w:p w14:paraId="552281C5"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Dynamic VLAN</w:t>
            </w:r>
          </w:p>
        </w:tc>
      </w:tr>
      <w:tr w:rsidR="008B0AB0" w:rsidRPr="00BE3512" w14:paraId="7EC9A8DF" w14:textId="77777777" w:rsidTr="00A30459">
        <w:tc>
          <w:tcPr>
            <w:cnfStyle w:val="001000000000" w:firstRow="0" w:lastRow="0" w:firstColumn="1" w:lastColumn="0" w:oddVBand="0" w:evenVBand="0" w:oddHBand="0" w:evenHBand="0" w:firstRowFirstColumn="0" w:firstRowLastColumn="0" w:lastRowFirstColumn="0" w:lastRowLastColumn="0"/>
            <w:tcW w:w="3977" w:type="dxa"/>
          </w:tcPr>
          <w:p w14:paraId="568CF552" w14:textId="77777777" w:rsidR="008B0AB0" w:rsidRDefault="008B0AB0" w:rsidP="0057552D">
            <w:pPr>
              <w:pStyle w:val="5a"/>
              <w:jc w:val="left"/>
            </w:pPr>
            <w:r>
              <w:t>VLAN</w:t>
            </w:r>
          </w:p>
        </w:tc>
        <w:tc>
          <w:tcPr>
            <w:tcW w:w="3961" w:type="dxa"/>
          </w:tcPr>
          <w:p w14:paraId="78AC230D"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102</w:t>
            </w:r>
          </w:p>
        </w:tc>
      </w:tr>
      <w:tr w:rsidR="008B0AB0" w:rsidRPr="00BE3512" w14:paraId="47529C27" w14:textId="77777777" w:rsidTr="00A30459">
        <w:tc>
          <w:tcPr>
            <w:cnfStyle w:val="001000000000" w:firstRow="0" w:lastRow="0" w:firstColumn="1" w:lastColumn="0" w:oddVBand="0" w:evenVBand="0" w:oddHBand="0" w:evenHBand="0" w:firstRowFirstColumn="0" w:firstRowLastColumn="0" w:lastRowFirstColumn="0" w:lastRowLastColumn="0"/>
            <w:tcW w:w="3977" w:type="dxa"/>
          </w:tcPr>
          <w:p w14:paraId="19607CA8" w14:textId="77777777" w:rsidR="008B0AB0" w:rsidRDefault="008B0AB0" w:rsidP="0057552D">
            <w:pPr>
              <w:pStyle w:val="5a"/>
              <w:jc w:val="left"/>
            </w:pPr>
            <w:r>
              <w:t>IPv4 subnet</w:t>
            </w:r>
          </w:p>
        </w:tc>
        <w:tc>
          <w:tcPr>
            <w:tcW w:w="3961" w:type="dxa"/>
          </w:tcPr>
          <w:p w14:paraId="259B066F"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172.16.2.0/24</w:t>
            </w:r>
          </w:p>
        </w:tc>
      </w:tr>
      <w:tr w:rsidR="008B0AB0" w:rsidRPr="00BE3512" w14:paraId="1F9AC881" w14:textId="77777777" w:rsidTr="00A30459">
        <w:tc>
          <w:tcPr>
            <w:cnfStyle w:val="001000000000" w:firstRow="0" w:lastRow="0" w:firstColumn="1" w:lastColumn="0" w:oddVBand="0" w:evenVBand="0" w:oddHBand="0" w:evenHBand="0" w:firstRowFirstColumn="0" w:firstRowLastColumn="0" w:lastRowFirstColumn="0" w:lastRowLastColumn="0"/>
            <w:tcW w:w="3977" w:type="dxa"/>
          </w:tcPr>
          <w:p w14:paraId="473D571D" w14:textId="77777777" w:rsidR="008B0AB0" w:rsidRDefault="008B0AB0" w:rsidP="0057552D">
            <w:pPr>
              <w:pStyle w:val="5a"/>
              <w:jc w:val="left"/>
            </w:pPr>
            <w:r>
              <w:t>IPv4 gateway address</w:t>
            </w:r>
          </w:p>
        </w:tc>
        <w:tc>
          <w:tcPr>
            <w:tcW w:w="3961" w:type="dxa"/>
          </w:tcPr>
          <w:p w14:paraId="1743D04D"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172.16.2.1</w:t>
            </w:r>
          </w:p>
        </w:tc>
      </w:tr>
      <w:tr w:rsidR="008B0AB0" w:rsidRPr="00BE3512" w14:paraId="09B37663" w14:textId="77777777" w:rsidTr="00A30459">
        <w:tc>
          <w:tcPr>
            <w:cnfStyle w:val="001000000000" w:firstRow="0" w:lastRow="0" w:firstColumn="1" w:lastColumn="0" w:oddVBand="0" w:evenVBand="0" w:oddHBand="0" w:evenHBand="0" w:firstRowFirstColumn="0" w:firstRowLastColumn="0" w:lastRowFirstColumn="0" w:lastRowLastColumn="0"/>
            <w:tcW w:w="7938" w:type="dxa"/>
            <w:gridSpan w:val="2"/>
          </w:tcPr>
          <w:p w14:paraId="100ACEFD" w14:textId="77777777" w:rsidR="008B0AB0" w:rsidRPr="0057552D" w:rsidRDefault="008B0AB0" w:rsidP="0057552D">
            <w:pPr>
              <w:pStyle w:val="5a"/>
              <w:jc w:val="left"/>
              <w:rPr>
                <w:b/>
              </w:rPr>
            </w:pPr>
            <w:r w:rsidRPr="0057552D">
              <w:rPr>
                <w:b/>
              </w:rPr>
              <w:t>User access: Wired access</w:t>
            </w:r>
          </w:p>
        </w:tc>
      </w:tr>
      <w:tr w:rsidR="008B0AB0" w:rsidRPr="00BE3512" w14:paraId="7B595CA4" w14:textId="77777777" w:rsidTr="00A30459">
        <w:tc>
          <w:tcPr>
            <w:cnfStyle w:val="001000000000" w:firstRow="0" w:lastRow="0" w:firstColumn="1" w:lastColumn="0" w:oddVBand="0" w:evenVBand="0" w:oddHBand="0" w:evenHBand="0" w:firstRowFirstColumn="0" w:firstRowLastColumn="0" w:lastRowFirstColumn="0" w:lastRowLastColumn="0"/>
            <w:tcW w:w="3977" w:type="dxa"/>
          </w:tcPr>
          <w:p w14:paraId="44D16977" w14:textId="77777777" w:rsidR="008B0AB0" w:rsidRDefault="008B0AB0" w:rsidP="0057552D">
            <w:pPr>
              <w:pStyle w:val="5a"/>
              <w:jc w:val="left"/>
            </w:pPr>
            <w:r>
              <w:t>Service name</w:t>
            </w:r>
          </w:p>
        </w:tc>
        <w:tc>
          <w:tcPr>
            <w:tcW w:w="3961" w:type="dxa"/>
          </w:tcPr>
          <w:p w14:paraId="30C7C83B"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RD (customizable)</w:t>
            </w:r>
          </w:p>
        </w:tc>
      </w:tr>
      <w:tr w:rsidR="008B0AB0" w:rsidRPr="00BE3512" w14:paraId="3B7DA058" w14:textId="77777777" w:rsidTr="00A30459">
        <w:tc>
          <w:tcPr>
            <w:cnfStyle w:val="001000000000" w:firstRow="0" w:lastRow="0" w:firstColumn="1" w:lastColumn="0" w:oddVBand="0" w:evenVBand="0" w:oddHBand="0" w:evenHBand="0" w:firstRowFirstColumn="0" w:firstRowLastColumn="0" w:lastRowFirstColumn="0" w:lastRowLastColumn="0"/>
            <w:tcW w:w="3977" w:type="dxa"/>
          </w:tcPr>
          <w:p w14:paraId="2E43FE49" w14:textId="77777777" w:rsidR="008B0AB0" w:rsidRDefault="008B0AB0" w:rsidP="0057552D">
            <w:pPr>
              <w:pStyle w:val="5a"/>
              <w:jc w:val="left"/>
            </w:pPr>
            <w:r>
              <w:t>Device Name: ACC1</w:t>
            </w:r>
          </w:p>
        </w:tc>
        <w:tc>
          <w:tcPr>
            <w:tcW w:w="3961" w:type="dxa"/>
          </w:tcPr>
          <w:p w14:paraId="017EEFFE"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Port: GigabitEthernet0/0/24</w:t>
            </w:r>
          </w:p>
          <w:p w14:paraId="7DC9A2F6"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Service VLAN: Dynamic VLAN</w:t>
            </w:r>
          </w:p>
        </w:tc>
      </w:tr>
      <w:tr w:rsidR="008B0AB0" w:rsidRPr="00BE3512" w14:paraId="2A82ADEF" w14:textId="77777777" w:rsidTr="00A30459">
        <w:tc>
          <w:tcPr>
            <w:cnfStyle w:val="001000000000" w:firstRow="0" w:lastRow="0" w:firstColumn="1" w:lastColumn="0" w:oddVBand="0" w:evenVBand="0" w:oddHBand="0" w:evenHBand="0" w:firstRowFirstColumn="0" w:firstRowLastColumn="0" w:lastRowFirstColumn="0" w:lastRowLastColumn="0"/>
            <w:tcW w:w="3977" w:type="dxa"/>
          </w:tcPr>
          <w:p w14:paraId="5D7D216A" w14:textId="77777777" w:rsidR="008B0AB0" w:rsidRDefault="008B0AB0" w:rsidP="0057552D">
            <w:pPr>
              <w:pStyle w:val="5a"/>
              <w:jc w:val="left"/>
            </w:pPr>
            <w:r>
              <w:t>Device Name: ACC2</w:t>
            </w:r>
          </w:p>
        </w:tc>
        <w:tc>
          <w:tcPr>
            <w:tcW w:w="3961" w:type="dxa"/>
          </w:tcPr>
          <w:p w14:paraId="2477CA5C"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Port: GigabitEthernet0/0/24</w:t>
            </w:r>
          </w:p>
          <w:p w14:paraId="229ADFA6"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Service VLAN: Dynamic VLAN</w:t>
            </w:r>
          </w:p>
        </w:tc>
      </w:tr>
    </w:tbl>
    <w:p w14:paraId="21E4681F" w14:textId="77777777" w:rsidR="008B0AB0" w:rsidRPr="00531D54" w:rsidRDefault="008B0AB0" w:rsidP="00AB2AE6">
      <w:pPr>
        <w:pStyle w:val="50"/>
      </w:pPr>
      <w:r w:rsidRPr="00531D54">
        <w:t>Data plan for the MKT virtual network</w:t>
      </w:r>
    </w:p>
    <w:tbl>
      <w:tblPr>
        <w:tblStyle w:val="V301"/>
        <w:tblW w:w="7938" w:type="dxa"/>
        <w:tblLayout w:type="fixed"/>
        <w:tblLook w:val="04A0" w:firstRow="1" w:lastRow="0" w:firstColumn="1" w:lastColumn="0" w:noHBand="0" w:noVBand="1"/>
      </w:tblPr>
      <w:tblGrid>
        <w:gridCol w:w="3977"/>
        <w:gridCol w:w="3961"/>
      </w:tblGrid>
      <w:tr w:rsidR="008B0AB0" w:rsidRPr="00BE3512" w14:paraId="22E80209" w14:textId="77777777" w:rsidTr="00A3045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7" w:type="dxa"/>
            <w:hideMark/>
          </w:tcPr>
          <w:p w14:paraId="527B3C4F" w14:textId="77777777" w:rsidR="008B0AB0" w:rsidRPr="00BE3512" w:rsidRDefault="008B0AB0" w:rsidP="00CC2296">
            <w:pPr>
              <w:pStyle w:val="5a"/>
            </w:pPr>
            <w:r>
              <w:t>Parameter</w:t>
            </w:r>
          </w:p>
        </w:tc>
        <w:tc>
          <w:tcPr>
            <w:tcW w:w="3961" w:type="dxa"/>
          </w:tcPr>
          <w:p w14:paraId="5CC594BD" w14:textId="77777777" w:rsidR="008B0AB0" w:rsidRPr="00BE3512" w:rsidRDefault="008B0AB0" w:rsidP="00CC2296">
            <w:pPr>
              <w:pStyle w:val="5a"/>
              <w:cnfStyle w:val="100000000000" w:firstRow="1" w:lastRow="0" w:firstColumn="0" w:lastColumn="0" w:oddVBand="0" w:evenVBand="0" w:oddHBand="0" w:evenHBand="0" w:firstRowFirstColumn="0" w:firstRowLastColumn="0" w:lastRowFirstColumn="0" w:lastRowLastColumn="0"/>
            </w:pPr>
            <w:r>
              <w:t>Value</w:t>
            </w:r>
          </w:p>
        </w:tc>
      </w:tr>
      <w:tr w:rsidR="008B0AB0" w:rsidRPr="00BE3512" w14:paraId="365BABCA" w14:textId="77777777" w:rsidTr="00A30459">
        <w:tc>
          <w:tcPr>
            <w:cnfStyle w:val="001000000000" w:firstRow="0" w:lastRow="0" w:firstColumn="1" w:lastColumn="0" w:oddVBand="0" w:evenVBand="0" w:oddHBand="0" w:evenHBand="0" w:firstRowFirstColumn="0" w:firstRowLastColumn="0" w:lastRowFirstColumn="0" w:lastRowLastColumn="0"/>
            <w:tcW w:w="7938" w:type="dxa"/>
            <w:gridSpan w:val="2"/>
          </w:tcPr>
          <w:p w14:paraId="39A2D1E9" w14:textId="77777777" w:rsidR="008B0AB0" w:rsidRPr="0057552D" w:rsidRDefault="008B0AB0" w:rsidP="0057552D">
            <w:pPr>
              <w:pStyle w:val="5a"/>
              <w:jc w:val="left"/>
              <w:rPr>
                <w:b/>
              </w:rPr>
            </w:pPr>
            <w:r w:rsidRPr="0057552D">
              <w:rPr>
                <w:b/>
              </w:rPr>
              <w:t>Create VN</w:t>
            </w:r>
          </w:p>
        </w:tc>
      </w:tr>
      <w:tr w:rsidR="008B0AB0" w:rsidRPr="00BE3512" w14:paraId="272CC3B0" w14:textId="77777777" w:rsidTr="00A30459">
        <w:tc>
          <w:tcPr>
            <w:cnfStyle w:val="001000000000" w:firstRow="0" w:lastRow="0" w:firstColumn="1" w:lastColumn="0" w:oddVBand="0" w:evenVBand="0" w:oddHBand="0" w:evenHBand="0" w:firstRowFirstColumn="0" w:firstRowLastColumn="0" w:lastRowFirstColumn="0" w:lastRowLastColumn="0"/>
            <w:tcW w:w="3977" w:type="dxa"/>
          </w:tcPr>
          <w:p w14:paraId="75DA3D8B" w14:textId="77777777" w:rsidR="008B0AB0" w:rsidRDefault="008B0AB0" w:rsidP="0057552D">
            <w:pPr>
              <w:pStyle w:val="5a"/>
              <w:jc w:val="left"/>
            </w:pPr>
            <w:r>
              <w:t>Name</w:t>
            </w:r>
          </w:p>
        </w:tc>
        <w:tc>
          <w:tcPr>
            <w:tcW w:w="3961" w:type="dxa"/>
          </w:tcPr>
          <w:p w14:paraId="5078038B"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MKT_VN (customizable)</w:t>
            </w:r>
          </w:p>
        </w:tc>
      </w:tr>
      <w:tr w:rsidR="008B0AB0" w:rsidRPr="00BE3512" w14:paraId="798B61E4" w14:textId="77777777" w:rsidTr="00A30459">
        <w:tc>
          <w:tcPr>
            <w:cnfStyle w:val="001000000000" w:firstRow="0" w:lastRow="0" w:firstColumn="1" w:lastColumn="0" w:oddVBand="0" w:evenVBand="0" w:oddHBand="0" w:evenHBand="0" w:firstRowFirstColumn="0" w:firstRowLastColumn="0" w:lastRowFirstColumn="0" w:lastRowLastColumn="0"/>
            <w:tcW w:w="3977" w:type="dxa"/>
          </w:tcPr>
          <w:p w14:paraId="7B5C08C2" w14:textId="77777777" w:rsidR="008B0AB0" w:rsidRDefault="008B0AB0" w:rsidP="0057552D">
            <w:pPr>
              <w:pStyle w:val="5a"/>
              <w:jc w:val="left"/>
            </w:pPr>
            <w:r>
              <w:t>User gateway location</w:t>
            </w:r>
          </w:p>
        </w:tc>
        <w:tc>
          <w:tcPr>
            <w:tcW w:w="3961" w:type="dxa"/>
          </w:tcPr>
          <w:p w14:paraId="14C8E1CE"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Inside the fabric</w:t>
            </w:r>
          </w:p>
        </w:tc>
      </w:tr>
      <w:tr w:rsidR="008B0AB0" w:rsidRPr="00BE3512" w14:paraId="5CBFBA43" w14:textId="77777777" w:rsidTr="00A30459">
        <w:tc>
          <w:tcPr>
            <w:cnfStyle w:val="001000000000" w:firstRow="0" w:lastRow="0" w:firstColumn="1" w:lastColumn="0" w:oddVBand="0" w:evenVBand="0" w:oddHBand="0" w:evenHBand="0" w:firstRowFirstColumn="0" w:firstRowLastColumn="0" w:lastRowFirstColumn="0" w:lastRowLastColumn="0"/>
            <w:tcW w:w="3977" w:type="dxa"/>
          </w:tcPr>
          <w:p w14:paraId="733761A9" w14:textId="77777777" w:rsidR="008B0AB0" w:rsidRDefault="008B0AB0" w:rsidP="0057552D">
            <w:pPr>
              <w:pStyle w:val="5a"/>
              <w:jc w:val="left"/>
            </w:pPr>
            <w:r>
              <w:t>User-defined VRF name</w:t>
            </w:r>
          </w:p>
        </w:tc>
        <w:tc>
          <w:tcPr>
            <w:tcW w:w="3961" w:type="dxa"/>
          </w:tcPr>
          <w:p w14:paraId="2EAA77B9"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MKT (customizable)</w:t>
            </w:r>
          </w:p>
        </w:tc>
      </w:tr>
      <w:tr w:rsidR="008B0AB0" w:rsidRPr="00BE3512" w14:paraId="7C16EC4D" w14:textId="77777777" w:rsidTr="00A30459">
        <w:tc>
          <w:tcPr>
            <w:cnfStyle w:val="001000000000" w:firstRow="0" w:lastRow="0" w:firstColumn="1" w:lastColumn="0" w:oddVBand="0" w:evenVBand="0" w:oddHBand="0" w:evenHBand="0" w:firstRowFirstColumn="0" w:firstRowLastColumn="0" w:lastRowFirstColumn="0" w:lastRowLastColumn="0"/>
            <w:tcW w:w="3977" w:type="dxa"/>
          </w:tcPr>
          <w:p w14:paraId="4259962C" w14:textId="77777777" w:rsidR="008B0AB0" w:rsidRDefault="008B0AB0" w:rsidP="0057552D">
            <w:pPr>
              <w:pStyle w:val="5a"/>
              <w:jc w:val="left"/>
            </w:pPr>
            <w:r>
              <w:t>External network</w:t>
            </w:r>
          </w:p>
        </w:tc>
        <w:tc>
          <w:tcPr>
            <w:tcW w:w="3961" w:type="dxa"/>
          </w:tcPr>
          <w:p w14:paraId="01E2FD2A"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MKT</w:t>
            </w:r>
          </w:p>
        </w:tc>
      </w:tr>
      <w:tr w:rsidR="008B0AB0" w:rsidRPr="00BE3512" w14:paraId="444036F0" w14:textId="77777777" w:rsidTr="00A30459">
        <w:tc>
          <w:tcPr>
            <w:cnfStyle w:val="001000000000" w:firstRow="0" w:lastRow="0" w:firstColumn="1" w:lastColumn="0" w:oddVBand="0" w:evenVBand="0" w:oddHBand="0" w:evenHBand="0" w:firstRowFirstColumn="0" w:firstRowLastColumn="0" w:lastRowFirstColumn="0" w:lastRowLastColumn="0"/>
            <w:tcW w:w="3977" w:type="dxa"/>
          </w:tcPr>
          <w:p w14:paraId="16744116" w14:textId="77777777" w:rsidR="008B0AB0" w:rsidRPr="00BE3512" w:rsidRDefault="008B0AB0" w:rsidP="0057552D">
            <w:pPr>
              <w:pStyle w:val="5a"/>
              <w:jc w:val="left"/>
            </w:pPr>
            <w:r>
              <w:t>Network service resources</w:t>
            </w:r>
          </w:p>
        </w:tc>
        <w:tc>
          <w:tcPr>
            <w:tcW w:w="3961" w:type="dxa"/>
          </w:tcPr>
          <w:p w14:paraId="04F19DD2" w14:textId="77777777"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r>
              <w:t>DHCP_Service</w:t>
            </w:r>
          </w:p>
        </w:tc>
      </w:tr>
      <w:tr w:rsidR="008B0AB0" w:rsidRPr="00BE3512" w14:paraId="0368AD99" w14:textId="77777777" w:rsidTr="00A30459">
        <w:tc>
          <w:tcPr>
            <w:cnfStyle w:val="001000000000" w:firstRow="0" w:lastRow="0" w:firstColumn="1" w:lastColumn="0" w:oddVBand="0" w:evenVBand="0" w:oddHBand="0" w:evenHBand="0" w:firstRowFirstColumn="0" w:firstRowLastColumn="0" w:lastRowFirstColumn="0" w:lastRowLastColumn="0"/>
            <w:tcW w:w="7938" w:type="dxa"/>
            <w:gridSpan w:val="2"/>
          </w:tcPr>
          <w:p w14:paraId="6E88711F" w14:textId="77777777" w:rsidR="008B0AB0" w:rsidRPr="0057552D" w:rsidRDefault="008B0AB0" w:rsidP="0057552D">
            <w:pPr>
              <w:pStyle w:val="5a"/>
              <w:jc w:val="left"/>
              <w:rPr>
                <w:b/>
              </w:rPr>
            </w:pPr>
            <w:r w:rsidRPr="0057552D">
              <w:rPr>
                <w:b/>
              </w:rPr>
              <w:t>User gateway: Manually Specified</w:t>
            </w:r>
          </w:p>
        </w:tc>
      </w:tr>
      <w:tr w:rsidR="008B0AB0" w:rsidRPr="00BE3512" w14:paraId="64E72686" w14:textId="77777777" w:rsidTr="00A30459">
        <w:tc>
          <w:tcPr>
            <w:cnfStyle w:val="001000000000" w:firstRow="0" w:lastRow="0" w:firstColumn="1" w:lastColumn="0" w:oddVBand="0" w:evenVBand="0" w:oddHBand="0" w:evenHBand="0" w:firstRowFirstColumn="0" w:firstRowLastColumn="0" w:lastRowFirstColumn="0" w:lastRowLastColumn="0"/>
            <w:tcW w:w="3977" w:type="dxa"/>
          </w:tcPr>
          <w:p w14:paraId="61D87975" w14:textId="77777777" w:rsidR="008B0AB0" w:rsidRDefault="008B0AB0" w:rsidP="0057552D">
            <w:pPr>
              <w:pStyle w:val="5a"/>
              <w:jc w:val="left"/>
            </w:pPr>
            <w:r>
              <w:t>OA</w:t>
            </w:r>
          </w:p>
        </w:tc>
        <w:tc>
          <w:tcPr>
            <w:tcW w:w="3961" w:type="dxa"/>
          </w:tcPr>
          <w:p w14:paraId="48B86428"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MKT (customizable)</w:t>
            </w:r>
          </w:p>
        </w:tc>
      </w:tr>
      <w:tr w:rsidR="008B0AB0" w:rsidRPr="00BE3512" w14:paraId="6E67E1A3" w14:textId="77777777" w:rsidTr="00A30459">
        <w:tc>
          <w:tcPr>
            <w:cnfStyle w:val="001000000000" w:firstRow="0" w:lastRow="0" w:firstColumn="1" w:lastColumn="0" w:oddVBand="0" w:evenVBand="0" w:oddHBand="0" w:evenHBand="0" w:firstRowFirstColumn="0" w:firstRowLastColumn="0" w:lastRowFirstColumn="0" w:lastRowLastColumn="0"/>
            <w:tcW w:w="3977" w:type="dxa"/>
          </w:tcPr>
          <w:p w14:paraId="12BDD446" w14:textId="77777777" w:rsidR="008B0AB0" w:rsidRDefault="008B0AB0" w:rsidP="0057552D">
            <w:pPr>
              <w:pStyle w:val="5a"/>
              <w:jc w:val="left"/>
            </w:pPr>
            <w:r>
              <w:t>VLAN Type</w:t>
            </w:r>
          </w:p>
        </w:tc>
        <w:tc>
          <w:tcPr>
            <w:tcW w:w="3961" w:type="dxa"/>
          </w:tcPr>
          <w:p w14:paraId="178542FF"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Dynamic VLAN</w:t>
            </w:r>
          </w:p>
        </w:tc>
      </w:tr>
      <w:tr w:rsidR="008B0AB0" w:rsidRPr="00BE3512" w14:paraId="1B7EE159" w14:textId="77777777" w:rsidTr="00A30459">
        <w:tc>
          <w:tcPr>
            <w:cnfStyle w:val="001000000000" w:firstRow="0" w:lastRow="0" w:firstColumn="1" w:lastColumn="0" w:oddVBand="0" w:evenVBand="0" w:oddHBand="0" w:evenHBand="0" w:firstRowFirstColumn="0" w:firstRowLastColumn="0" w:lastRowFirstColumn="0" w:lastRowLastColumn="0"/>
            <w:tcW w:w="3977" w:type="dxa"/>
          </w:tcPr>
          <w:p w14:paraId="2248227A" w14:textId="77777777" w:rsidR="008B0AB0" w:rsidRDefault="008B0AB0" w:rsidP="0057552D">
            <w:pPr>
              <w:pStyle w:val="5a"/>
              <w:jc w:val="left"/>
            </w:pPr>
            <w:r>
              <w:t>VLAN</w:t>
            </w:r>
          </w:p>
        </w:tc>
        <w:tc>
          <w:tcPr>
            <w:tcW w:w="3961" w:type="dxa"/>
          </w:tcPr>
          <w:p w14:paraId="445F6A54"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103</w:t>
            </w:r>
          </w:p>
        </w:tc>
      </w:tr>
      <w:tr w:rsidR="008B0AB0" w:rsidRPr="00BE3512" w14:paraId="2554F180" w14:textId="77777777" w:rsidTr="00A30459">
        <w:tc>
          <w:tcPr>
            <w:cnfStyle w:val="001000000000" w:firstRow="0" w:lastRow="0" w:firstColumn="1" w:lastColumn="0" w:oddVBand="0" w:evenVBand="0" w:oddHBand="0" w:evenHBand="0" w:firstRowFirstColumn="0" w:firstRowLastColumn="0" w:lastRowFirstColumn="0" w:lastRowLastColumn="0"/>
            <w:tcW w:w="3977" w:type="dxa"/>
          </w:tcPr>
          <w:p w14:paraId="6D97DC16" w14:textId="77777777" w:rsidR="008B0AB0" w:rsidRDefault="008B0AB0" w:rsidP="0057552D">
            <w:pPr>
              <w:pStyle w:val="5a"/>
              <w:jc w:val="left"/>
            </w:pPr>
            <w:r>
              <w:t>IPv4 subnet</w:t>
            </w:r>
          </w:p>
        </w:tc>
        <w:tc>
          <w:tcPr>
            <w:tcW w:w="3961" w:type="dxa"/>
          </w:tcPr>
          <w:p w14:paraId="75E32024"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172.16.3.0/24</w:t>
            </w:r>
          </w:p>
        </w:tc>
      </w:tr>
      <w:tr w:rsidR="008B0AB0" w:rsidRPr="00BE3512" w14:paraId="3EE24A5E" w14:textId="77777777" w:rsidTr="00A30459">
        <w:tc>
          <w:tcPr>
            <w:cnfStyle w:val="001000000000" w:firstRow="0" w:lastRow="0" w:firstColumn="1" w:lastColumn="0" w:oddVBand="0" w:evenVBand="0" w:oddHBand="0" w:evenHBand="0" w:firstRowFirstColumn="0" w:firstRowLastColumn="0" w:lastRowFirstColumn="0" w:lastRowLastColumn="0"/>
            <w:tcW w:w="3977" w:type="dxa"/>
          </w:tcPr>
          <w:p w14:paraId="46C18F0C" w14:textId="77777777" w:rsidR="008B0AB0" w:rsidRDefault="008B0AB0" w:rsidP="0057552D">
            <w:pPr>
              <w:pStyle w:val="5a"/>
              <w:jc w:val="left"/>
            </w:pPr>
            <w:r>
              <w:t>IPv4 gateway address</w:t>
            </w:r>
          </w:p>
        </w:tc>
        <w:tc>
          <w:tcPr>
            <w:tcW w:w="3961" w:type="dxa"/>
          </w:tcPr>
          <w:p w14:paraId="0A998725"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172.16.3.1</w:t>
            </w:r>
          </w:p>
        </w:tc>
      </w:tr>
      <w:tr w:rsidR="008B0AB0" w:rsidRPr="00BE3512" w14:paraId="190E90BB" w14:textId="77777777" w:rsidTr="00A30459">
        <w:tc>
          <w:tcPr>
            <w:cnfStyle w:val="001000000000" w:firstRow="0" w:lastRow="0" w:firstColumn="1" w:lastColumn="0" w:oddVBand="0" w:evenVBand="0" w:oddHBand="0" w:evenHBand="0" w:firstRowFirstColumn="0" w:firstRowLastColumn="0" w:lastRowFirstColumn="0" w:lastRowLastColumn="0"/>
            <w:tcW w:w="7938" w:type="dxa"/>
            <w:gridSpan w:val="2"/>
          </w:tcPr>
          <w:p w14:paraId="0A4BCD45" w14:textId="77777777" w:rsidR="008B0AB0" w:rsidRPr="0057552D" w:rsidRDefault="008B0AB0" w:rsidP="0057552D">
            <w:pPr>
              <w:pStyle w:val="5a"/>
              <w:jc w:val="left"/>
              <w:rPr>
                <w:b/>
              </w:rPr>
            </w:pPr>
            <w:r w:rsidRPr="0057552D">
              <w:rPr>
                <w:b/>
              </w:rPr>
              <w:t>User access: Wired access</w:t>
            </w:r>
          </w:p>
        </w:tc>
      </w:tr>
      <w:tr w:rsidR="008B0AB0" w:rsidRPr="00BE3512" w14:paraId="5E428900" w14:textId="77777777" w:rsidTr="00A30459">
        <w:tc>
          <w:tcPr>
            <w:cnfStyle w:val="001000000000" w:firstRow="0" w:lastRow="0" w:firstColumn="1" w:lastColumn="0" w:oddVBand="0" w:evenVBand="0" w:oddHBand="0" w:evenHBand="0" w:firstRowFirstColumn="0" w:firstRowLastColumn="0" w:lastRowFirstColumn="0" w:lastRowLastColumn="0"/>
            <w:tcW w:w="3977" w:type="dxa"/>
          </w:tcPr>
          <w:p w14:paraId="5ED32668" w14:textId="77777777" w:rsidR="008B0AB0" w:rsidRDefault="008B0AB0" w:rsidP="0057552D">
            <w:pPr>
              <w:pStyle w:val="5a"/>
              <w:jc w:val="left"/>
            </w:pPr>
            <w:r>
              <w:t>Service name</w:t>
            </w:r>
          </w:p>
        </w:tc>
        <w:tc>
          <w:tcPr>
            <w:tcW w:w="3961" w:type="dxa"/>
          </w:tcPr>
          <w:p w14:paraId="657540C4"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MKT (customizable)</w:t>
            </w:r>
          </w:p>
        </w:tc>
      </w:tr>
      <w:tr w:rsidR="008B0AB0" w:rsidRPr="00BE3512" w14:paraId="05FFBF47" w14:textId="77777777" w:rsidTr="00A30459">
        <w:tc>
          <w:tcPr>
            <w:cnfStyle w:val="001000000000" w:firstRow="0" w:lastRow="0" w:firstColumn="1" w:lastColumn="0" w:oddVBand="0" w:evenVBand="0" w:oddHBand="0" w:evenHBand="0" w:firstRowFirstColumn="0" w:firstRowLastColumn="0" w:lastRowFirstColumn="0" w:lastRowLastColumn="0"/>
            <w:tcW w:w="3977" w:type="dxa"/>
          </w:tcPr>
          <w:p w14:paraId="398EB11F" w14:textId="77777777" w:rsidR="008B0AB0" w:rsidRDefault="008B0AB0" w:rsidP="0057552D">
            <w:pPr>
              <w:pStyle w:val="5a"/>
              <w:jc w:val="left"/>
            </w:pPr>
            <w:r>
              <w:t>Device Name: ACC1</w:t>
            </w:r>
          </w:p>
        </w:tc>
        <w:tc>
          <w:tcPr>
            <w:tcW w:w="3961" w:type="dxa"/>
          </w:tcPr>
          <w:p w14:paraId="322DD039"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Port: GigabitEthernet0/0/24</w:t>
            </w:r>
          </w:p>
          <w:p w14:paraId="2299EC02"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Service VLAN: Dynamic VLAN</w:t>
            </w:r>
          </w:p>
        </w:tc>
      </w:tr>
      <w:tr w:rsidR="008B0AB0" w:rsidRPr="00BE3512" w14:paraId="7B185F5A" w14:textId="77777777" w:rsidTr="00A30459">
        <w:tc>
          <w:tcPr>
            <w:cnfStyle w:val="001000000000" w:firstRow="0" w:lastRow="0" w:firstColumn="1" w:lastColumn="0" w:oddVBand="0" w:evenVBand="0" w:oddHBand="0" w:evenHBand="0" w:firstRowFirstColumn="0" w:firstRowLastColumn="0" w:lastRowFirstColumn="0" w:lastRowLastColumn="0"/>
            <w:tcW w:w="3977" w:type="dxa"/>
          </w:tcPr>
          <w:p w14:paraId="3F59C343" w14:textId="77777777" w:rsidR="008B0AB0" w:rsidRDefault="008B0AB0" w:rsidP="0057552D">
            <w:pPr>
              <w:pStyle w:val="5a"/>
              <w:jc w:val="left"/>
            </w:pPr>
            <w:r>
              <w:t>Device Name: ACC2</w:t>
            </w:r>
          </w:p>
        </w:tc>
        <w:tc>
          <w:tcPr>
            <w:tcW w:w="3961" w:type="dxa"/>
          </w:tcPr>
          <w:p w14:paraId="71A4AB37"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Port: GigabitEthernet0/0/24</w:t>
            </w:r>
          </w:p>
          <w:p w14:paraId="554960EE"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Service VLAN: Dynamic VLAN</w:t>
            </w:r>
          </w:p>
        </w:tc>
      </w:tr>
    </w:tbl>
    <w:p w14:paraId="6653D98C" w14:textId="77777777" w:rsidR="008B0AB0" w:rsidRPr="00AE560F" w:rsidRDefault="008B0AB0" w:rsidP="00A30459">
      <w:pPr>
        <w:pStyle w:val="5"/>
        <w:rPr>
          <w:rFonts w:hint="default"/>
        </w:rPr>
      </w:pPr>
      <w:r w:rsidRPr="00AE560F">
        <w:t>Plan for Communication Between Virtual Networks</w:t>
      </w:r>
    </w:p>
    <w:p w14:paraId="39CDABCC" w14:textId="77777777" w:rsidR="008B0AB0" w:rsidRPr="00531D54" w:rsidRDefault="008B0AB0" w:rsidP="00AB2AE6">
      <w:pPr>
        <w:pStyle w:val="50"/>
      </w:pPr>
      <w:r w:rsidRPr="00531D54">
        <w:t>Plan for communication between virtual networks</w:t>
      </w:r>
    </w:p>
    <w:tbl>
      <w:tblPr>
        <w:tblStyle w:val="V301"/>
        <w:tblW w:w="7938" w:type="dxa"/>
        <w:tblLayout w:type="fixed"/>
        <w:tblLook w:val="04A0" w:firstRow="1" w:lastRow="0" w:firstColumn="1" w:lastColumn="0" w:noHBand="0" w:noVBand="1"/>
      </w:tblPr>
      <w:tblGrid>
        <w:gridCol w:w="3977"/>
        <w:gridCol w:w="3961"/>
      </w:tblGrid>
      <w:tr w:rsidR="008B0AB0" w:rsidRPr="00BE3512" w14:paraId="42A729C6" w14:textId="77777777" w:rsidTr="00A3045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7" w:type="dxa"/>
            <w:hideMark/>
          </w:tcPr>
          <w:p w14:paraId="22448615" w14:textId="77777777" w:rsidR="008B0AB0" w:rsidRPr="00BE3512" w:rsidRDefault="008B0AB0" w:rsidP="00CC2296">
            <w:pPr>
              <w:pStyle w:val="5a"/>
            </w:pPr>
            <w:r>
              <w:t>Parameter</w:t>
            </w:r>
          </w:p>
        </w:tc>
        <w:tc>
          <w:tcPr>
            <w:tcW w:w="3961" w:type="dxa"/>
          </w:tcPr>
          <w:p w14:paraId="39D8865B" w14:textId="77777777" w:rsidR="008B0AB0" w:rsidRPr="00BE3512" w:rsidRDefault="008B0AB0" w:rsidP="00CC2296">
            <w:pPr>
              <w:pStyle w:val="5a"/>
              <w:cnfStyle w:val="100000000000" w:firstRow="1" w:lastRow="0" w:firstColumn="0" w:lastColumn="0" w:oddVBand="0" w:evenVBand="0" w:oddHBand="0" w:evenHBand="0" w:firstRowFirstColumn="0" w:firstRowLastColumn="0" w:lastRowFirstColumn="0" w:lastRowLastColumn="0"/>
            </w:pPr>
            <w:r>
              <w:t>Value</w:t>
            </w:r>
          </w:p>
        </w:tc>
      </w:tr>
      <w:tr w:rsidR="008B0AB0" w:rsidRPr="00BE3512" w14:paraId="2F0E0F0D" w14:textId="77777777" w:rsidTr="00A30459">
        <w:tc>
          <w:tcPr>
            <w:cnfStyle w:val="001000000000" w:firstRow="0" w:lastRow="0" w:firstColumn="1" w:lastColumn="0" w:oddVBand="0" w:evenVBand="0" w:oddHBand="0" w:evenHBand="0" w:firstRowFirstColumn="0" w:firstRowLastColumn="0" w:lastRowFirstColumn="0" w:lastRowLastColumn="0"/>
            <w:tcW w:w="3977" w:type="dxa"/>
          </w:tcPr>
          <w:p w14:paraId="21FA6D2B" w14:textId="77777777" w:rsidR="008B0AB0" w:rsidRDefault="008B0AB0" w:rsidP="0057552D">
            <w:pPr>
              <w:pStyle w:val="5a"/>
              <w:jc w:val="left"/>
            </w:pPr>
            <w:r>
              <w:t>Name</w:t>
            </w:r>
          </w:p>
        </w:tc>
        <w:tc>
          <w:tcPr>
            <w:tcW w:w="3961" w:type="dxa"/>
          </w:tcPr>
          <w:p w14:paraId="1F3AD51A"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RD_to_MKT (customizable)</w:t>
            </w:r>
          </w:p>
        </w:tc>
      </w:tr>
      <w:tr w:rsidR="008B0AB0" w:rsidRPr="00BE3512" w14:paraId="5C47D663" w14:textId="77777777" w:rsidTr="00A30459">
        <w:tc>
          <w:tcPr>
            <w:cnfStyle w:val="001000000000" w:firstRow="0" w:lastRow="0" w:firstColumn="1" w:lastColumn="0" w:oddVBand="0" w:evenVBand="0" w:oddHBand="0" w:evenHBand="0" w:firstRowFirstColumn="0" w:firstRowLastColumn="0" w:lastRowFirstColumn="0" w:lastRowLastColumn="0"/>
            <w:tcW w:w="3977" w:type="dxa"/>
          </w:tcPr>
          <w:p w14:paraId="49643FF0" w14:textId="77777777" w:rsidR="008B0AB0" w:rsidRDefault="008B0AB0" w:rsidP="0057552D">
            <w:pPr>
              <w:pStyle w:val="5a"/>
              <w:jc w:val="left"/>
            </w:pPr>
            <w:r>
              <w:t>Interconnection device</w:t>
            </w:r>
          </w:p>
        </w:tc>
        <w:tc>
          <w:tcPr>
            <w:tcW w:w="3961" w:type="dxa"/>
          </w:tcPr>
          <w:p w14:paraId="25F5A857"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CORE1</w:t>
            </w:r>
          </w:p>
        </w:tc>
      </w:tr>
      <w:tr w:rsidR="008B0AB0" w:rsidRPr="00BE3512" w14:paraId="1BB7DBDA" w14:textId="77777777" w:rsidTr="00A30459">
        <w:tc>
          <w:tcPr>
            <w:cnfStyle w:val="001000000000" w:firstRow="0" w:lastRow="0" w:firstColumn="1" w:lastColumn="0" w:oddVBand="0" w:evenVBand="0" w:oddHBand="0" w:evenHBand="0" w:firstRowFirstColumn="0" w:firstRowLastColumn="0" w:lastRowFirstColumn="0" w:lastRowLastColumn="0"/>
            <w:tcW w:w="3977" w:type="dxa"/>
          </w:tcPr>
          <w:p w14:paraId="4AF88A6D" w14:textId="77777777" w:rsidR="008B0AB0" w:rsidRPr="00BE3512" w:rsidRDefault="008B0AB0" w:rsidP="0057552D">
            <w:pPr>
              <w:pStyle w:val="5a"/>
              <w:jc w:val="left"/>
            </w:pPr>
            <w:r>
              <w:t>Interworking Mode</w:t>
            </w:r>
          </w:p>
        </w:tc>
        <w:tc>
          <w:tcPr>
            <w:tcW w:w="3961" w:type="dxa"/>
          </w:tcPr>
          <w:p w14:paraId="3BE3581B" w14:textId="77777777"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r>
              <w:t>Partial Inerwork</w:t>
            </w:r>
          </w:p>
        </w:tc>
      </w:tr>
      <w:tr w:rsidR="008B0AB0" w:rsidRPr="00BE3512" w14:paraId="2E98BB0D" w14:textId="77777777" w:rsidTr="00A30459">
        <w:tc>
          <w:tcPr>
            <w:cnfStyle w:val="001000000000" w:firstRow="0" w:lastRow="0" w:firstColumn="1" w:lastColumn="0" w:oddVBand="0" w:evenVBand="0" w:oddHBand="0" w:evenHBand="0" w:firstRowFirstColumn="0" w:firstRowLastColumn="0" w:lastRowFirstColumn="0" w:lastRowLastColumn="0"/>
            <w:tcW w:w="3977" w:type="dxa"/>
          </w:tcPr>
          <w:p w14:paraId="7779FE14" w14:textId="77777777" w:rsidR="008B0AB0" w:rsidRDefault="008B0AB0" w:rsidP="0057552D">
            <w:pPr>
              <w:pStyle w:val="5a"/>
              <w:jc w:val="left"/>
            </w:pPr>
            <w:r>
              <w:t>IP address type</w:t>
            </w:r>
          </w:p>
        </w:tc>
        <w:tc>
          <w:tcPr>
            <w:tcW w:w="3961" w:type="dxa"/>
          </w:tcPr>
          <w:p w14:paraId="1E1534D6"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IPv4</w:t>
            </w:r>
          </w:p>
        </w:tc>
      </w:tr>
      <w:tr w:rsidR="008B0AB0" w:rsidRPr="00BE3512" w14:paraId="2D76D9F4" w14:textId="77777777" w:rsidTr="00A30459">
        <w:tc>
          <w:tcPr>
            <w:cnfStyle w:val="001000000000" w:firstRow="0" w:lastRow="0" w:firstColumn="1" w:lastColumn="0" w:oddVBand="0" w:evenVBand="0" w:oddHBand="0" w:evenHBand="0" w:firstRowFirstColumn="0" w:firstRowLastColumn="0" w:lastRowFirstColumn="0" w:lastRowLastColumn="0"/>
            <w:tcW w:w="3977" w:type="dxa"/>
          </w:tcPr>
          <w:p w14:paraId="344CBC3D" w14:textId="77777777" w:rsidR="008B0AB0" w:rsidRDefault="008B0AB0" w:rsidP="0057552D">
            <w:pPr>
              <w:pStyle w:val="5a"/>
              <w:jc w:val="left"/>
            </w:pPr>
            <w:r>
              <w:t>Source VN</w:t>
            </w:r>
          </w:p>
        </w:tc>
        <w:tc>
          <w:tcPr>
            <w:tcW w:w="3961" w:type="dxa"/>
          </w:tcPr>
          <w:p w14:paraId="7EDE33D1"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RD</w:t>
            </w:r>
          </w:p>
        </w:tc>
      </w:tr>
      <w:tr w:rsidR="008B0AB0" w:rsidRPr="00BE3512" w14:paraId="16288742" w14:textId="77777777" w:rsidTr="00A30459">
        <w:tc>
          <w:tcPr>
            <w:cnfStyle w:val="001000000000" w:firstRow="0" w:lastRow="0" w:firstColumn="1" w:lastColumn="0" w:oddVBand="0" w:evenVBand="0" w:oddHBand="0" w:evenHBand="0" w:firstRowFirstColumn="0" w:firstRowLastColumn="0" w:lastRowFirstColumn="0" w:lastRowLastColumn="0"/>
            <w:tcW w:w="3977" w:type="dxa"/>
          </w:tcPr>
          <w:p w14:paraId="43943763" w14:textId="77777777" w:rsidR="008B0AB0" w:rsidRDefault="008B0AB0" w:rsidP="0057552D">
            <w:pPr>
              <w:pStyle w:val="5a"/>
              <w:jc w:val="left"/>
            </w:pPr>
            <w:r>
              <w:t>Source IPv4 Prefix</w:t>
            </w:r>
          </w:p>
        </w:tc>
        <w:tc>
          <w:tcPr>
            <w:tcW w:w="3961" w:type="dxa"/>
          </w:tcPr>
          <w:p w14:paraId="281DB153"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172.16.12.0/24</w:t>
            </w:r>
          </w:p>
        </w:tc>
      </w:tr>
      <w:tr w:rsidR="008B0AB0" w:rsidRPr="00BE3512" w14:paraId="21AED3FB" w14:textId="77777777" w:rsidTr="00A30459">
        <w:tc>
          <w:tcPr>
            <w:cnfStyle w:val="001000000000" w:firstRow="0" w:lastRow="0" w:firstColumn="1" w:lastColumn="0" w:oddVBand="0" w:evenVBand="0" w:oddHBand="0" w:evenHBand="0" w:firstRowFirstColumn="0" w:firstRowLastColumn="0" w:lastRowFirstColumn="0" w:lastRowLastColumn="0"/>
            <w:tcW w:w="3977" w:type="dxa"/>
          </w:tcPr>
          <w:p w14:paraId="2BD9BB1B" w14:textId="77777777" w:rsidR="008B0AB0" w:rsidRDefault="008B0AB0" w:rsidP="0057552D">
            <w:pPr>
              <w:pStyle w:val="5a"/>
              <w:jc w:val="left"/>
            </w:pPr>
            <w:r>
              <w:t>Destination VN</w:t>
            </w:r>
          </w:p>
        </w:tc>
        <w:tc>
          <w:tcPr>
            <w:tcW w:w="3961" w:type="dxa"/>
          </w:tcPr>
          <w:p w14:paraId="5AEBC343"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MKT</w:t>
            </w:r>
          </w:p>
        </w:tc>
      </w:tr>
      <w:tr w:rsidR="008B0AB0" w:rsidRPr="00BE3512" w14:paraId="3368869E" w14:textId="77777777" w:rsidTr="00A30459">
        <w:tc>
          <w:tcPr>
            <w:cnfStyle w:val="001000000000" w:firstRow="0" w:lastRow="0" w:firstColumn="1" w:lastColumn="0" w:oddVBand="0" w:evenVBand="0" w:oddHBand="0" w:evenHBand="0" w:firstRowFirstColumn="0" w:firstRowLastColumn="0" w:lastRowFirstColumn="0" w:lastRowLastColumn="0"/>
            <w:tcW w:w="3977" w:type="dxa"/>
          </w:tcPr>
          <w:p w14:paraId="4B071A93" w14:textId="77777777" w:rsidR="008B0AB0" w:rsidRDefault="008B0AB0" w:rsidP="0057552D">
            <w:pPr>
              <w:pStyle w:val="5a"/>
              <w:jc w:val="left"/>
            </w:pPr>
            <w:r>
              <w:t>Destination IPv4 Prefix</w:t>
            </w:r>
          </w:p>
        </w:tc>
        <w:tc>
          <w:tcPr>
            <w:tcW w:w="3961" w:type="dxa"/>
          </w:tcPr>
          <w:p w14:paraId="6A9363CC"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172.16.13.0/24</w:t>
            </w:r>
          </w:p>
        </w:tc>
      </w:tr>
    </w:tbl>
    <w:p w14:paraId="6111889F" w14:textId="77777777" w:rsidR="008B0AB0" w:rsidRPr="00AE560F" w:rsidRDefault="008B0AB0" w:rsidP="00804F8D">
      <w:pPr>
        <w:pStyle w:val="4"/>
        <w:rPr>
          <w:rFonts w:hint="default"/>
        </w:rPr>
      </w:pPr>
      <w:r w:rsidRPr="00AE560F">
        <w:t>Plan for Free Mobility and Access Authentication</w:t>
      </w:r>
    </w:p>
    <w:p w14:paraId="78B322DC" w14:textId="77777777" w:rsidR="008B0AB0" w:rsidRPr="00AE560F" w:rsidRDefault="008B0AB0" w:rsidP="00A30459">
      <w:pPr>
        <w:pStyle w:val="5"/>
        <w:rPr>
          <w:rFonts w:hint="default"/>
        </w:rPr>
      </w:pPr>
      <w:r w:rsidRPr="00AE560F">
        <w:t>Free Mobility Plan</w:t>
      </w:r>
    </w:p>
    <w:p w14:paraId="0B4D4FBB" w14:textId="77777777" w:rsidR="008B0AB0" w:rsidRDefault="008B0AB0" w:rsidP="00A30459">
      <w:pPr>
        <w:pStyle w:val="1e"/>
      </w:pPr>
      <w:r>
        <w:t>Create three security groups: Guest_Group, Research_Group, and Sales_Group. They are access users of the virtual networks OA_VN, RD_VN, and MKT_VN, respectively.</w:t>
      </w:r>
    </w:p>
    <w:p w14:paraId="2FF86B83" w14:textId="77777777" w:rsidR="008B0AB0" w:rsidRDefault="008B0AB0" w:rsidP="00A30459">
      <w:pPr>
        <w:pStyle w:val="1e"/>
      </w:pPr>
      <w:r>
        <w:t>Users of OA_VN can only access the OA external network via wireless access after passing Portal authentication. Users of RD_VN and MKT_VN can not only access their respective external networks but also communicate with each other, after passing 802.1X or MAC address authentication.</w:t>
      </w:r>
    </w:p>
    <w:p w14:paraId="68414B5E" w14:textId="77777777" w:rsidR="008B0AB0" w:rsidRPr="00531D54" w:rsidRDefault="008B0AB0" w:rsidP="00AB2AE6">
      <w:pPr>
        <w:pStyle w:val="50"/>
      </w:pPr>
      <w:r w:rsidRPr="00531D54">
        <w:t>Policy control matrix plan</w:t>
      </w:r>
    </w:p>
    <w:tbl>
      <w:tblPr>
        <w:tblStyle w:val="V301"/>
        <w:tblW w:w="7938" w:type="dxa"/>
        <w:tblLayout w:type="fixed"/>
        <w:tblLook w:val="04A0" w:firstRow="1" w:lastRow="0" w:firstColumn="1" w:lastColumn="0" w:noHBand="0" w:noVBand="1"/>
      </w:tblPr>
      <w:tblGrid>
        <w:gridCol w:w="2308"/>
        <w:gridCol w:w="1876"/>
        <w:gridCol w:w="1878"/>
        <w:gridCol w:w="1876"/>
      </w:tblGrid>
      <w:tr w:rsidR="008B0AB0" w:rsidRPr="00BE3512" w14:paraId="32A7FA14" w14:textId="77777777" w:rsidTr="00A3045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1" w:type="dxa"/>
            <w:tcBorders>
              <w:top w:val="single" w:sz="18" w:space="0" w:color="auto"/>
              <w:bottom w:val="single" w:sz="8" w:space="0" w:color="auto"/>
              <w:tl2br w:val="single" w:sz="8" w:space="0" w:color="auto"/>
            </w:tcBorders>
            <w:hideMark/>
          </w:tcPr>
          <w:p w14:paraId="2BF539A1" w14:textId="77777777" w:rsidR="008B0AB0" w:rsidRDefault="008B0AB0" w:rsidP="0057552D">
            <w:pPr>
              <w:pStyle w:val="5a"/>
              <w:jc w:val="right"/>
            </w:pPr>
            <w:r>
              <w:t>Destination</w:t>
            </w:r>
          </w:p>
          <w:p w14:paraId="79B09F37" w14:textId="77777777" w:rsidR="008B0AB0" w:rsidRDefault="008B0AB0" w:rsidP="0057552D">
            <w:pPr>
              <w:pStyle w:val="5a"/>
              <w:jc w:val="right"/>
            </w:pPr>
            <w:r>
              <w:t>Security</w:t>
            </w:r>
          </w:p>
          <w:p w14:paraId="07D8F6FF" w14:textId="77777777" w:rsidR="008B0AB0" w:rsidRDefault="008B0AB0" w:rsidP="0057552D">
            <w:pPr>
              <w:pStyle w:val="5a"/>
              <w:jc w:val="right"/>
            </w:pPr>
            <w:r>
              <w:t>Group</w:t>
            </w:r>
          </w:p>
          <w:p w14:paraId="29884B69" w14:textId="77777777" w:rsidR="008B0AB0" w:rsidRDefault="008B0AB0" w:rsidP="0057552D">
            <w:pPr>
              <w:pStyle w:val="5a"/>
              <w:jc w:val="left"/>
            </w:pPr>
            <w:r>
              <w:t>Source</w:t>
            </w:r>
          </w:p>
          <w:p w14:paraId="6CC1CC84" w14:textId="77777777" w:rsidR="008B0AB0" w:rsidRDefault="008B0AB0" w:rsidP="0057552D">
            <w:pPr>
              <w:pStyle w:val="5a"/>
              <w:jc w:val="left"/>
            </w:pPr>
            <w:r>
              <w:t>Security</w:t>
            </w:r>
          </w:p>
          <w:p w14:paraId="61CFC7D5" w14:textId="77777777" w:rsidR="008B0AB0" w:rsidRPr="00BE3512" w:rsidRDefault="008B0AB0" w:rsidP="0057552D">
            <w:pPr>
              <w:pStyle w:val="5a"/>
              <w:jc w:val="left"/>
            </w:pPr>
            <w:r>
              <w:t>Group</w:t>
            </w:r>
          </w:p>
        </w:tc>
        <w:tc>
          <w:tcPr>
            <w:tcW w:w="2029" w:type="dxa"/>
          </w:tcPr>
          <w:p w14:paraId="7B321529" w14:textId="77777777" w:rsidR="008B0AB0" w:rsidRPr="00CC4872" w:rsidRDefault="008B0AB0" w:rsidP="00CC2296">
            <w:pPr>
              <w:pStyle w:val="5a"/>
              <w:cnfStyle w:val="100000000000" w:firstRow="1" w:lastRow="0" w:firstColumn="0" w:lastColumn="0" w:oddVBand="0" w:evenVBand="0" w:oddHBand="0" w:evenHBand="0" w:firstRowFirstColumn="0" w:firstRowLastColumn="0" w:lastRowFirstColumn="0" w:lastRowLastColumn="0"/>
            </w:pPr>
            <w:r>
              <w:t>Guest_Group</w:t>
            </w:r>
          </w:p>
        </w:tc>
        <w:tc>
          <w:tcPr>
            <w:tcW w:w="2031" w:type="dxa"/>
          </w:tcPr>
          <w:p w14:paraId="4B62BD7B" w14:textId="77777777" w:rsidR="008B0AB0" w:rsidRPr="00CC4872" w:rsidRDefault="008B0AB0" w:rsidP="00CC2296">
            <w:pPr>
              <w:pStyle w:val="5a"/>
              <w:cnfStyle w:val="100000000000" w:firstRow="1" w:lastRow="0" w:firstColumn="0" w:lastColumn="0" w:oddVBand="0" w:evenVBand="0" w:oddHBand="0" w:evenHBand="0" w:firstRowFirstColumn="0" w:firstRowLastColumn="0" w:lastRowFirstColumn="0" w:lastRowLastColumn="0"/>
            </w:pPr>
            <w:r>
              <w:t>Research_Group</w:t>
            </w:r>
          </w:p>
        </w:tc>
        <w:tc>
          <w:tcPr>
            <w:tcW w:w="2029" w:type="dxa"/>
          </w:tcPr>
          <w:p w14:paraId="260BEDA1" w14:textId="77777777" w:rsidR="008B0AB0" w:rsidRPr="00CC4872" w:rsidRDefault="008B0AB0" w:rsidP="00CC2296">
            <w:pPr>
              <w:pStyle w:val="5a"/>
              <w:cnfStyle w:val="100000000000" w:firstRow="1" w:lastRow="0" w:firstColumn="0" w:lastColumn="0" w:oddVBand="0" w:evenVBand="0" w:oddHBand="0" w:evenHBand="0" w:firstRowFirstColumn="0" w:firstRowLastColumn="0" w:lastRowFirstColumn="0" w:lastRowLastColumn="0"/>
            </w:pPr>
            <w:r>
              <w:t>Sales_Group</w:t>
            </w:r>
          </w:p>
        </w:tc>
      </w:tr>
      <w:tr w:rsidR="008B0AB0" w:rsidRPr="00BE3512" w14:paraId="2E0E0C36" w14:textId="77777777" w:rsidTr="00A30459">
        <w:tc>
          <w:tcPr>
            <w:cnfStyle w:val="001000000000" w:firstRow="0" w:lastRow="0" w:firstColumn="1" w:lastColumn="0" w:oddVBand="0" w:evenVBand="0" w:oddHBand="0" w:evenHBand="0" w:firstRowFirstColumn="0" w:firstRowLastColumn="0" w:lastRowFirstColumn="0" w:lastRowLastColumn="0"/>
            <w:tcW w:w="2501" w:type="dxa"/>
            <w:tcBorders>
              <w:top w:val="single" w:sz="8" w:space="0" w:color="auto"/>
            </w:tcBorders>
          </w:tcPr>
          <w:p w14:paraId="71319AC5" w14:textId="77777777" w:rsidR="008B0AB0" w:rsidRPr="00CC4872" w:rsidRDefault="008B0AB0" w:rsidP="0057552D">
            <w:pPr>
              <w:pStyle w:val="5a"/>
              <w:jc w:val="left"/>
            </w:pPr>
            <w:r>
              <w:t>Guest_Group</w:t>
            </w:r>
          </w:p>
        </w:tc>
        <w:tc>
          <w:tcPr>
            <w:tcW w:w="2029" w:type="dxa"/>
          </w:tcPr>
          <w:p w14:paraId="170B58AD"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p>
        </w:tc>
        <w:tc>
          <w:tcPr>
            <w:tcW w:w="2031" w:type="dxa"/>
          </w:tcPr>
          <w:p w14:paraId="2955A7E9"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Status: Enable</w:t>
            </w:r>
          </w:p>
          <w:p w14:paraId="56175EEC"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Default: Deny</w:t>
            </w:r>
          </w:p>
        </w:tc>
        <w:tc>
          <w:tcPr>
            <w:tcW w:w="2029" w:type="dxa"/>
          </w:tcPr>
          <w:p w14:paraId="59A1764C"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Status: Enable</w:t>
            </w:r>
          </w:p>
          <w:p w14:paraId="22443766"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Default: Deny</w:t>
            </w:r>
          </w:p>
        </w:tc>
      </w:tr>
      <w:tr w:rsidR="008B0AB0" w:rsidRPr="00BE3512" w14:paraId="70029993" w14:textId="77777777" w:rsidTr="00A30459">
        <w:tc>
          <w:tcPr>
            <w:cnfStyle w:val="001000000000" w:firstRow="0" w:lastRow="0" w:firstColumn="1" w:lastColumn="0" w:oddVBand="0" w:evenVBand="0" w:oddHBand="0" w:evenHBand="0" w:firstRowFirstColumn="0" w:firstRowLastColumn="0" w:lastRowFirstColumn="0" w:lastRowLastColumn="0"/>
            <w:tcW w:w="2501" w:type="dxa"/>
          </w:tcPr>
          <w:p w14:paraId="6BF74A62" w14:textId="77777777" w:rsidR="008B0AB0" w:rsidRPr="00CC4872" w:rsidRDefault="008B0AB0" w:rsidP="0057552D">
            <w:pPr>
              <w:pStyle w:val="5a"/>
              <w:jc w:val="left"/>
            </w:pPr>
            <w:r>
              <w:t>Research_Group</w:t>
            </w:r>
          </w:p>
        </w:tc>
        <w:tc>
          <w:tcPr>
            <w:tcW w:w="2029" w:type="dxa"/>
          </w:tcPr>
          <w:p w14:paraId="08ED787B"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Status: Enable</w:t>
            </w:r>
          </w:p>
          <w:p w14:paraId="1933C94C"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Default: Permit</w:t>
            </w:r>
          </w:p>
        </w:tc>
        <w:tc>
          <w:tcPr>
            <w:tcW w:w="2031" w:type="dxa"/>
          </w:tcPr>
          <w:p w14:paraId="72BE2E71"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p>
        </w:tc>
        <w:tc>
          <w:tcPr>
            <w:tcW w:w="2029" w:type="dxa"/>
          </w:tcPr>
          <w:p w14:paraId="050889FC"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Status: Enable</w:t>
            </w:r>
          </w:p>
          <w:p w14:paraId="33A22F70"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Default: Permit</w:t>
            </w:r>
          </w:p>
        </w:tc>
      </w:tr>
      <w:tr w:rsidR="008B0AB0" w:rsidRPr="00BE3512" w14:paraId="2D3D0912" w14:textId="77777777" w:rsidTr="00A30459">
        <w:tc>
          <w:tcPr>
            <w:cnfStyle w:val="001000000000" w:firstRow="0" w:lastRow="0" w:firstColumn="1" w:lastColumn="0" w:oddVBand="0" w:evenVBand="0" w:oddHBand="0" w:evenHBand="0" w:firstRowFirstColumn="0" w:firstRowLastColumn="0" w:lastRowFirstColumn="0" w:lastRowLastColumn="0"/>
            <w:tcW w:w="2501" w:type="dxa"/>
          </w:tcPr>
          <w:p w14:paraId="2ECA9DF4" w14:textId="77777777" w:rsidR="008B0AB0" w:rsidRPr="00CC4872" w:rsidRDefault="008B0AB0" w:rsidP="0057552D">
            <w:pPr>
              <w:pStyle w:val="5a"/>
              <w:jc w:val="left"/>
            </w:pPr>
            <w:r>
              <w:t>Sales_Group</w:t>
            </w:r>
          </w:p>
        </w:tc>
        <w:tc>
          <w:tcPr>
            <w:tcW w:w="2029" w:type="dxa"/>
          </w:tcPr>
          <w:p w14:paraId="2E1A75BB"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Status: Enable</w:t>
            </w:r>
          </w:p>
          <w:p w14:paraId="4823437A"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Default: Permit</w:t>
            </w:r>
          </w:p>
        </w:tc>
        <w:tc>
          <w:tcPr>
            <w:tcW w:w="2031" w:type="dxa"/>
          </w:tcPr>
          <w:p w14:paraId="0BE0702C"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Status: Enable</w:t>
            </w:r>
          </w:p>
          <w:p w14:paraId="3C3BFB16"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Default: Permit</w:t>
            </w:r>
          </w:p>
        </w:tc>
        <w:tc>
          <w:tcPr>
            <w:tcW w:w="2029" w:type="dxa"/>
          </w:tcPr>
          <w:p w14:paraId="641C502F"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p>
        </w:tc>
      </w:tr>
      <w:tr w:rsidR="008B0AB0" w:rsidRPr="00BE3512" w14:paraId="2DFD2F11" w14:textId="77777777" w:rsidTr="00A30459">
        <w:tc>
          <w:tcPr>
            <w:cnfStyle w:val="001000000000" w:firstRow="0" w:lastRow="0" w:firstColumn="1" w:lastColumn="0" w:oddVBand="0" w:evenVBand="0" w:oddHBand="0" w:evenHBand="0" w:firstRowFirstColumn="0" w:firstRowLastColumn="0" w:lastRowFirstColumn="0" w:lastRowLastColumn="0"/>
            <w:tcW w:w="2501" w:type="dxa"/>
          </w:tcPr>
          <w:p w14:paraId="1991C3E5" w14:textId="77777777" w:rsidR="008B0AB0" w:rsidRPr="00CC4872" w:rsidRDefault="008B0AB0" w:rsidP="0057552D">
            <w:pPr>
              <w:pStyle w:val="5a"/>
              <w:jc w:val="left"/>
            </w:pPr>
            <w:r>
              <w:t>unknown</w:t>
            </w:r>
          </w:p>
        </w:tc>
        <w:tc>
          <w:tcPr>
            <w:tcW w:w="2029" w:type="dxa"/>
          </w:tcPr>
          <w:p w14:paraId="0814DF31"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p>
        </w:tc>
        <w:tc>
          <w:tcPr>
            <w:tcW w:w="2031" w:type="dxa"/>
          </w:tcPr>
          <w:p w14:paraId="23C31AB7"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bookmarkStart w:id="149" w:name="OLE_LINK72"/>
            <w:bookmarkStart w:id="150" w:name="OLE_LINK73"/>
            <w:r>
              <w:t>Status: Enable</w:t>
            </w:r>
          </w:p>
          <w:p w14:paraId="0EE4B600" w14:textId="2643F1D6"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Default: Deny</w:t>
            </w:r>
            <w:bookmarkEnd w:id="149"/>
            <w:bookmarkEnd w:id="150"/>
          </w:p>
        </w:tc>
        <w:tc>
          <w:tcPr>
            <w:tcW w:w="2029" w:type="dxa"/>
          </w:tcPr>
          <w:p w14:paraId="7726D778"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Status: Enable</w:t>
            </w:r>
          </w:p>
          <w:p w14:paraId="2824FCA6"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Default: Deny</w:t>
            </w:r>
          </w:p>
        </w:tc>
      </w:tr>
    </w:tbl>
    <w:p w14:paraId="505D8A9A" w14:textId="77777777" w:rsidR="008B0AB0" w:rsidRPr="00AE560F" w:rsidRDefault="008B0AB0" w:rsidP="00804F8D">
      <w:pPr>
        <w:pStyle w:val="5"/>
        <w:rPr>
          <w:rFonts w:hint="default"/>
        </w:rPr>
      </w:pPr>
      <w:r w:rsidRPr="00AE560F">
        <w:t>Access Authentication Plan</w:t>
      </w:r>
    </w:p>
    <w:p w14:paraId="2F9B03DF" w14:textId="77777777" w:rsidR="008B0AB0" w:rsidRPr="00531D54" w:rsidRDefault="008B0AB0" w:rsidP="00AB2AE6">
      <w:pPr>
        <w:pStyle w:val="50"/>
      </w:pPr>
      <w:r w:rsidRPr="00531D54">
        <w:t>Plan for users' authentication accounts</w:t>
      </w:r>
    </w:p>
    <w:tbl>
      <w:tblPr>
        <w:tblStyle w:val="V301"/>
        <w:tblW w:w="7938" w:type="dxa"/>
        <w:tblLayout w:type="fixed"/>
        <w:tblLook w:val="04A0" w:firstRow="1" w:lastRow="0" w:firstColumn="1" w:lastColumn="0" w:noHBand="0" w:noVBand="1"/>
      </w:tblPr>
      <w:tblGrid>
        <w:gridCol w:w="3922"/>
        <w:gridCol w:w="4016"/>
      </w:tblGrid>
      <w:tr w:rsidR="008B0AB0" w:rsidRPr="00BE3512" w14:paraId="4ACEC249" w14:textId="77777777" w:rsidTr="00804F8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22" w:type="dxa"/>
            <w:hideMark/>
          </w:tcPr>
          <w:p w14:paraId="68F05841" w14:textId="77777777" w:rsidR="008B0AB0" w:rsidRPr="00BE3512" w:rsidRDefault="008B0AB0" w:rsidP="00CC2296">
            <w:pPr>
              <w:pStyle w:val="5a"/>
            </w:pPr>
            <w:r>
              <w:t>Parameter</w:t>
            </w:r>
          </w:p>
        </w:tc>
        <w:tc>
          <w:tcPr>
            <w:tcW w:w="4016" w:type="dxa"/>
          </w:tcPr>
          <w:p w14:paraId="67769213" w14:textId="77777777" w:rsidR="008B0AB0" w:rsidRPr="00BE3512" w:rsidRDefault="008B0AB0" w:rsidP="00CC2296">
            <w:pPr>
              <w:pStyle w:val="5a"/>
              <w:cnfStyle w:val="100000000000" w:firstRow="1" w:lastRow="0" w:firstColumn="0" w:lastColumn="0" w:oddVBand="0" w:evenVBand="0" w:oddHBand="0" w:evenHBand="0" w:firstRowFirstColumn="0" w:firstRowLastColumn="0" w:lastRowFirstColumn="0" w:lastRowLastColumn="0"/>
            </w:pPr>
            <w:r>
              <w:t>Value</w:t>
            </w:r>
          </w:p>
        </w:tc>
      </w:tr>
      <w:tr w:rsidR="008B0AB0" w:rsidRPr="00BE3512" w14:paraId="1B9B9FF7" w14:textId="77777777" w:rsidTr="00804F8D">
        <w:tc>
          <w:tcPr>
            <w:cnfStyle w:val="001000000000" w:firstRow="0" w:lastRow="0" w:firstColumn="1" w:lastColumn="0" w:oddVBand="0" w:evenVBand="0" w:oddHBand="0" w:evenHBand="0" w:firstRowFirstColumn="0" w:firstRowLastColumn="0" w:lastRowFirstColumn="0" w:lastRowLastColumn="0"/>
            <w:tcW w:w="7938" w:type="dxa"/>
            <w:gridSpan w:val="2"/>
          </w:tcPr>
          <w:p w14:paraId="79004D1F" w14:textId="77777777" w:rsidR="008B0AB0" w:rsidRPr="0057552D" w:rsidRDefault="008B0AB0" w:rsidP="0057552D">
            <w:pPr>
              <w:pStyle w:val="5a"/>
              <w:jc w:val="left"/>
              <w:rPr>
                <w:b/>
              </w:rPr>
            </w:pPr>
            <w:r w:rsidRPr="0057552D">
              <w:rPr>
                <w:b/>
              </w:rPr>
              <w:t>Guest_Group user (Portal authentication)</w:t>
            </w:r>
          </w:p>
        </w:tc>
      </w:tr>
      <w:tr w:rsidR="008B0AB0" w:rsidRPr="00BE3512" w14:paraId="5455F9DF" w14:textId="77777777" w:rsidTr="00804F8D">
        <w:tc>
          <w:tcPr>
            <w:cnfStyle w:val="001000000000" w:firstRow="0" w:lastRow="0" w:firstColumn="1" w:lastColumn="0" w:oddVBand="0" w:evenVBand="0" w:oddHBand="0" w:evenHBand="0" w:firstRowFirstColumn="0" w:firstRowLastColumn="0" w:lastRowFirstColumn="0" w:lastRowLastColumn="0"/>
            <w:tcW w:w="3922" w:type="dxa"/>
          </w:tcPr>
          <w:p w14:paraId="3C548A64" w14:textId="77777777" w:rsidR="008B0AB0" w:rsidRDefault="008B0AB0" w:rsidP="0057552D">
            <w:pPr>
              <w:pStyle w:val="5a"/>
              <w:jc w:val="left"/>
            </w:pPr>
            <w:r>
              <w:t>User name</w:t>
            </w:r>
          </w:p>
        </w:tc>
        <w:tc>
          <w:tcPr>
            <w:tcW w:w="4016" w:type="dxa"/>
          </w:tcPr>
          <w:p w14:paraId="124DF8FF"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Guest</w:t>
            </w:r>
          </w:p>
        </w:tc>
      </w:tr>
      <w:tr w:rsidR="008B0AB0" w:rsidRPr="00BE3512" w14:paraId="5C9E77DD" w14:textId="77777777" w:rsidTr="00804F8D">
        <w:tc>
          <w:tcPr>
            <w:cnfStyle w:val="001000000000" w:firstRow="0" w:lastRow="0" w:firstColumn="1" w:lastColumn="0" w:oddVBand="0" w:evenVBand="0" w:oddHBand="0" w:evenHBand="0" w:firstRowFirstColumn="0" w:firstRowLastColumn="0" w:lastRowFirstColumn="0" w:lastRowLastColumn="0"/>
            <w:tcW w:w="3922" w:type="dxa"/>
          </w:tcPr>
          <w:p w14:paraId="015FB270" w14:textId="77777777" w:rsidR="008B0AB0" w:rsidRPr="00BE3512" w:rsidRDefault="008B0AB0" w:rsidP="0057552D">
            <w:pPr>
              <w:pStyle w:val="5a"/>
              <w:jc w:val="left"/>
            </w:pPr>
            <w:r>
              <w:t>Password &amp; Comfirm password</w:t>
            </w:r>
          </w:p>
        </w:tc>
        <w:tc>
          <w:tcPr>
            <w:tcW w:w="4016" w:type="dxa"/>
          </w:tcPr>
          <w:p w14:paraId="4F4D1EAB" w14:textId="77777777"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r>
              <w:t>Huawei@123</w:t>
            </w:r>
          </w:p>
        </w:tc>
      </w:tr>
      <w:tr w:rsidR="008B0AB0" w:rsidRPr="00BE3512" w14:paraId="042C855D" w14:textId="77777777" w:rsidTr="00804F8D">
        <w:tc>
          <w:tcPr>
            <w:cnfStyle w:val="001000000000" w:firstRow="0" w:lastRow="0" w:firstColumn="1" w:lastColumn="0" w:oddVBand="0" w:evenVBand="0" w:oddHBand="0" w:evenHBand="0" w:firstRowFirstColumn="0" w:firstRowLastColumn="0" w:lastRowFirstColumn="0" w:lastRowLastColumn="0"/>
            <w:tcW w:w="3922" w:type="dxa"/>
          </w:tcPr>
          <w:p w14:paraId="4669343F" w14:textId="77777777" w:rsidR="008B0AB0" w:rsidRDefault="008B0AB0" w:rsidP="0057552D">
            <w:pPr>
              <w:pStyle w:val="5a"/>
              <w:jc w:val="left"/>
            </w:pPr>
            <w:r>
              <w:t>Change password upon next login</w:t>
            </w:r>
          </w:p>
        </w:tc>
        <w:tc>
          <w:tcPr>
            <w:tcW w:w="4016" w:type="dxa"/>
          </w:tcPr>
          <w:p w14:paraId="4D06425B"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Off</w:t>
            </w:r>
          </w:p>
        </w:tc>
      </w:tr>
      <w:tr w:rsidR="008B0AB0" w:rsidRPr="0057552D" w14:paraId="47358A5C" w14:textId="77777777" w:rsidTr="00804F8D">
        <w:tc>
          <w:tcPr>
            <w:cnfStyle w:val="001000000000" w:firstRow="0" w:lastRow="0" w:firstColumn="1" w:lastColumn="0" w:oddVBand="0" w:evenVBand="0" w:oddHBand="0" w:evenHBand="0" w:firstRowFirstColumn="0" w:firstRowLastColumn="0" w:lastRowFirstColumn="0" w:lastRowLastColumn="0"/>
            <w:tcW w:w="7938" w:type="dxa"/>
            <w:gridSpan w:val="2"/>
          </w:tcPr>
          <w:p w14:paraId="3B04EE44" w14:textId="77777777" w:rsidR="008B0AB0" w:rsidRPr="0057552D" w:rsidRDefault="008B0AB0" w:rsidP="0057552D">
            <w:pPr>
              <w:pStyle w:val="5a"/>
              <w:jc w:val="left"/>
              <w:rPr>
                <w:b/>
              </w:rPr>
            </w:pPr>
            <w:r w:rsidRPr="0057552D">
              <w:rPr>
                <w:b/>
              </w:rPr>
              <w:t>Research_Group user (802.1X authentication)</w:t>
            </w:r>
          </w:p>
        </w:tc>
      </w:tr>
      <w:tr w:rsidR="008B0AB0" w:rsidRPr="00BE3512" w14:paraId="2D4360E1" w14:textId="77777777" w:rsidTr="00804F8D">
        <w:tc>
          <w:tcPr>
            <w:cnfStyle w:val="001000000000" w:firstRow="0" w:lastRow="0" w:firstColumn="1" w:lastColumn="0" w:oddVBand="0" w:evenVBand="0" w:oddHBand="0" w:evenHBand="0" w:firstRowFirstColumn="0" w:firstRowLastColumn="0" w:lastRowFirstColumn="0" w:lastRowLastColumn="0"/>
            <w:tcW w:w="3922" w:type="dxa"/>
          </w:tcPr>
          <w:p w14:paraId="6C09B539" w14:textId="77777777" w:rsidR="008B0AB0" w:rsidRDefault="008B0AB0" w:rsidP="0057552D">
            <w:pPr>
              <w:pStyle w:val="5a"/>
              <w:jc w:val="left"/>
            </w:pPr>
            <w:r>
              <w:t>User name</w:t>
            </w:r>
          </w:p>
        </w:tc>
        <w:tc>
          <w:tcPr>
            <w:tcW w:w="4016" w:type="dxa"/>
          </w:tcPr>
          <w:p w14:paraId="4B7A48B0"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Research</w:t>
            </w:r>
          </w:p>
        </w:tc>
      </w:tr>
      <w:tr w:rsidR="008B0AB0" w:rsidRPr="00BE3512" w14:paraId="2052DA0E" w14:textId="77777777" w:rsidTr="00804F8D">
        <w:tc>
          <w:tcPr>
            <w:cnfStyle w:val="001000000000" w:firstRow="0" w:lastRow="0" w:firstColumn="1" w:lastColumn="0" w:oddVBand="0" w:evenVBand="0" w:oddHBand="0" w:evenHBand="0" w:firstRowFirstColumn="0" w:firstRowLastColumn="0" w:lastRowFirstColumn="0" w:lastRowLastColumn="0"/>
            <w:tcW w:w="3922" w:type="dxa"/>
          </w:tcPr>
          <w:p w14:paraId="0CE86285" w14:textId="77777777" w:rsidR="008B0AB0" w:rsidRDefault="008B0AB0" w:rsidP="0057552D">
            <w:pPr>
              <w:pStyle w:val="5a"/>
              <w:jc w:val="left"/>
            </w:pPr>
            <w:r>
              <w:t>Password &amp; Comfirm password</w:t>
            </w:r>
          </w:p>
        </w:tc>
        <w:tc>
          <w:tcPr>
            <w:tcW w:w="4016" w:type="dxa"/>
          </w:tcPr>
          <w:p w14:paraId="4A18466F"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Huawei@123</w:t>
            </w:r>
          </w:p>
        </w:tc>
      </w:tr>
      <w:tr w:rsidR="008B0AB0" w:rsidRPr="00BE3512" w14:paraId="724342D3" w14:textId="77777777" w:rsidTr="00804F8D">
        <w:tc>
          <w:tcPr>
            <w:cnfStyle w:val="001000000000" w:firstRow="0" w:lastRow="0" w:firstColumn="1" w:lastColumn="0" w:oddVBand="0" w:evenVBand="0" w:oddHBand="0" w:evenHBand="0" w:firstRowFirstColumn="0" w:firstRowLastColumn="0" w:lastRowFirstColumn="0" w:lastRowLastColumn="0"/>
            <w:tcW w:w="3922" w:type="dxa"/>
          </w:tcPr>
          <w:p w14:paraId="25841ABD" w14:textId="77777777" w:rsidR="008B0AB0" w:rsidRDefault="008B0AB0" w:rsidP="0057552D">
            <w:pPr>
              <w:pStyle w:val="5a"/>
              <w:jc w:val="left"/>
            </w:pPr>
            <w:r>
              <w:t>Change password upon next login</w:t>
            </w:r>
          </w:p>
        </w:tc>
        <w:tc>
          <w:tcPr>
            <w:tcW w:w="4016" w:type="dxa"/>
          </w:tcPr>
          <w:p w14:paraId="58027B5B"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Off</w:t>
            </w:r>
          </w:p>
        </w:tc>
      </w:tr>
      <w:tr w:rsidR="008B0AB0" w:rsidRPr="00BE3512" w14:paraId="32BF6501" w14:textId="77777777" w:rsidTr="00804F8D">
        <w:tc>
          <w:tcPr>
            <w:cnfStyle w:val="001000000000" w:firstRow="0" w:lastRow="0" w:firstColumn="1" w:lastColumn="0" w:oddVBand="0" w:evenVBand="0" w:oddHBand="0" w:evenHBand="0" w:firstRowFirstColumn="0" w:firstRowLastColumn="0" w:lastRowFirstColumn="0" w:lastRowLastColumn="0"/>
            <w:tcW w:w="7938" w:type="dxa"/>
            <w:gridSpan w:val="2"/>
          </w:tcPr>
          <w:p w14:paraId="196780A8" w14:textId="77777777" w:rsidR="008B0AB0" w:rsidRPr="0057552D" w:rsidRDefault="008B0AB0" w:rsidP="0057552D">
            <w:pPr>
              <w:pStyle w:val="5a"/>
              <w:jc w:val="left"/>
              <w:rPr>
                <w:b/>
              </w:rPr>
            </w:pPr>
            <w:r w:rsidRPr="0057552D">
              <w:rPr>
                <w:b/>
              </w:rPr>
              <w:t>Sales_Group user (802.1X authentication)</w:t>
            </w:r>
          </w:p>
        </w:tc>
      </w:tr>
      <w:tr w:rsidR="008B0AB0" w:rsidRPr="00BE3512" w14:paraId="40587A61" w14:textId="77777777" w:rsidTr="00804F8D">
        <w:tc>
          <w:tcPr>
            <w:cnfStyle w:val="001000000000" w:firstRow="0" w:lastRow="0" w:firstColumn="1" w:lastColumn="0" w:oddVBand="0" w:evenVBand="0" w:oddHBand="0" w:evenHBand="0" w:firstRowFirstColumn="0" w:firstRowLastColumn="0" w:lastRowFirstColumn="0" w:lastRowLastColumn="0"/>
            <w:tcW w:w="3922" w:type="dxa"/>
          </w:tcPr>
          <w:p w14:paraId="7392A523" w14:textId="77777777" w:rsidR="008B0AB0" w:rsidRDefault="008B0AB0" w:rsidP="0057552D">
            <w:pPr>
              <w:pStyle w:val="5a"/>
              <w:jc w:val="left"/>
            </w:pPr>
            <w:r>
              <w:t>User name</w:t>
            </w:r>
          </w:p>
        </w:tc>
        <w:tc>
          <w:tcPr>
            <w:tcW w:w="4016" w:type="dxa"/>
          </w:tcPr>
          <w:p w14:paraId="5BD61E62"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Sales</w:t>
            </w:r>
          </w:p>
        </w:tc>
      </w:tr>
      <w:tr w:rsidR="008B0AB0" w:rsidRPr="00BE3512" w14:paraId="36A06E69" w14:textId="77777777" w:rsidTr="00804F8D">
        <w:tc>
          <w:tcPr>
            <w:cnfStyle w:val="001000000000" w:firstRow="0" w:lastRow="0" w:firstColumn="1" w:lastColumn="0" w:oddVBand="0" w:evenVBand="0" w:oddHBand="0" w:evenHBand="0" w:firstRowFirstColumn="0" w:firstRowLastColumn="0" w:lastRowFirstColumn="0" w:lastRowLastColumn="0"/>
            <w:tcW w:w="3922" w:type="dxa"/>
          </w:tcPr>
          <w:p w14:paraId="1D5BC0D8" w14:textId="77777777" w:rsidR="008B0AB0" w:rsidRDefault="008B0AB0" w:rsidP="0057552D">
            <w:pPr>
              <w:pStyle w:val="5a"/>
              <w:jc w:val="left"/>
            </w:pPr>
            <w:r>
              <w:t>Password &amp; Comfirm password</w:t>
            </w:r>
          </w:p>
        </w:tc>
        <w:tc>
          <w:tcPr>
            <w:tcW w:w="4016" w:type="dxa"/>
          </w:tcPr>
          <w:p w14:paraId="6401DDA2"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Huawei@123</w:t>
            </w:r>
          </w:p>
        </w:tc>
      </w:tr>
      <w:tr w:rsidR="008B0AB0" w:rsidRPr="00BE3512" w14:paraId="728C50D4" w14:textId="77777777" w:rsidTr="00804F8D">
        <w:tc>
          <w:tcPr>
            <w:cnfStyle w:val="001000000000" w:firstRow="0" w:lastRow="0" w:firstColumn="1" w:lastColumn="0" w:oddVBand="0" w:evenVBand="0" w:oddHBand="0" w:evenHBand="0" w:firstRowFirstColumn="0" w:firstRowLastColumn="0" w:lastRowFirstColumn="0" w:lastRowLastColumn="0"/>
            <w:tcW w:w="3922" w:type="dxa"/>
          </w:tcPr>
          <w:p w14:paraId="43B894D3" w14:textId="77777777" w:rsidR="008B0AB0" w:rsidRDefault="008B0AB0" w:rsidP="0057552D">
            <w:pPr>
              <w:pStyle w:val="5a"/>
              <w:jc w:val="left"/>
            </w:pPr>
            <w:r>
              <w:t>Change password upon next login</w:t>
            </w:r>
          </w:p>
        </w:tc>
        <w:tc>
          <w:tcPr>
            <w:tcW w:w="4016" w:type="dxa"/>
          </w:tcPr>
          <w:p w14:paraId="1B3244F6"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Off</w:t>
            </w:r>
          </w:p>
        </w:tc>
      </w:tr>
    </w:tbl>
    <w:p w14:paraId="0C05CF74" w14:textId="77777777" w:rsidR="008B0AB0" w:rsidRPr="00531D54" w:rsidRDefault="008B0AB0" w:rsidP="00670BE2">
      <w:pPr>
        <w:pStyle w:val="50"/>
      </w:pPr>
      <w:r w:rsidRPr="00531D54">
        <w:t>Authorization result plan</w:t>
      </w:r>
    </w:p>
    <w:tbl>
      <w:tblPr>
        <w:tblStyle w:val="V301"/>
        <w:tblW w:w="7938" w:type="dxa"/>
        <w:tblLayout w:type="fixed"/>
        <w:tblLook w:val="04A0" w:firstRow="1" w:lastRow="0" w:firstColumn="1" w:lastColumn="0" w:noHBand="0" w:noVBand="1"/>
      </w:tblPr>
      <w:tblGrid>
        <w:gridCol w:w="3922"/>
        <w:gridCol w:w="4016"/>
      </w:tblGrid>
      <w:tr w:rsidR="008B0AB0" w:rsidRPr="00BE3512" w14:paraId="5C9ED9DC" w14:textId="77777777" w:rsidTr="00804F8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22" w:type="dxa"/>
            <w:hideMark/>
          </w:tcPr>
          <w:p w14:paraId="55F4411F" w14:textId="77777777" w:rsidR="008B0AB0" w:rsidRPr="00BE3512" w:rsidRDefault="008B0AB0" w:rsidP="00CC2296">
            <w:pPr>
              <w:pStyle w:val="5a"/>
            </w:pPr>
            <w:r>
              <w:t>Parameter</w:t>
            </w:r>
          </w:p>
        </w:tc>
        <w:tc>
          <w:tcPr>
            <w:tcW w:w="4016" w:type="dxa"/>
          </w:tcPr>
          <w:p w14:paraId="16733401" w14:textId="77777777" w:rsidR="008B0AB0" w:rsidRPr="00BE3512" w:rsidRDefault="008B0AB0" w:rsidP="00CC2296">
            <w:pPr>
              <w:pStyle w:val="5a"/>
              <w:cnfStyle w:val="100000000000" w:firstRow="1" w:lastRow="0" w:firstColumn="0" w:lastColumn="0" w:oddVBand="0" w:evenVBand="0" w:oddHBand="0" w:evenHBand="0" w:firstRowFirstColumn="0" w:firstRowLastColumn="0" w:lastRowFirstColumn="0" w:lastRowLastColumn="0"/>
            </w:pPr>
            <w:r>
              <w:t>Value</w:t>
            </w:r>
          </w:p>
        </w:tc>
      </w:tr>
      <w:tr w:rsidR="008B0AB0" w:rsidRPr="00BE3512" w14:paraId="31E708CB" w14:textId="77777777" w:rsidTr="00804F8D">
        <w:tc>
          <w:tcPr>
            <w:cnfStyle w:val="001000000000" w:firstRow="0" w:lastRow="0" w:firstColumn="1" w:lastColumn="0" w:oddVBand="0" w:evenVBand="0" w:oddHBand="0" w:evenHBand="0" w:firstRowFirstColumn="0" w:firstRowLastColumn="0" w:lastRowFirstColumn="0" w:lastRowLastColumn="0"/>
            <w:tcW w:w="7938" w:type="dxa"/>
            <w:gridSpan w:val="2"/>
          </w:tcPr>
          <w:p w14:paraId="5518C269" w14:textId="77777777" w:rsidR="008B0AB0" w:rsidRPr="0057552D" w:rsidRDefault="008B0AB0" w:rsidP="0057552D">
            <w:pPr>
              <w:pStyle w:val="5a"/>
              <w:jc w:val="left"/>
              <w:rPr>
                <w:b/>
              </w:rPr>
            </w:pPr>
            <w:r w:rsidRPr="0057552D">
              <w:rPr>
                <w:b/>
              </w:rPr>
              <w:t>Guest_Group user (Portal authentication)</w:t>
            </w:r>
          </w:p>
        </w:tc>
      </w:tr>
      <w:tr w:rsidR="008B0AB0" w:rsidRPr="00BE3512" w14:paraId="1443580F" w14:textId="77777777" w:rsidTr="00804F8D">
        <w:tc>
          <w:tcPr>
            <w:cnfStyle w:val="001000000000" w:firstRow="0" w:lastRow="0" w:firstColumn="1" w:lastColumn="0" w:oddVBand="0" w:evenVBand="0" w:oddHBand="0" w:evenHBand="0" w:firstRowFirstColumn="0" w:firstRowLastColumn="0" w:lastRowFirstColumn="0" w:lastRowLastColumn="0"/>
            <w:tcW w:w="3922" w:type="dxa"/>
          </w:tcPr>
          <w:p w14:paraId="074914A3" w14:textId="77777777" w:rsidR="008B0AB0" w:rsidRDefault="008B0AB0" w:rsidP="0057552D">
            <w:pPr>
              <w:pStyle w:val="5a"/>
              <w:jc w:val="left"/>
            </w:pPr>
            <w:r>
              <w:t>Name</w:t>
            </w:r>
          </w:p>
        </w:tc>
        <w:tc>
          <w:tcPr>
            <w:tcW w:w="4016" w:type="dxa"/>
          </w:tcPr>
          <w:p w14:paraId="19A9703B"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Guest_Result</w:t>
            </w:r>
          </w:p>
        </w:tc>
      </w:tr>
      <w:tr w:rsidR="008B0AB0" w:rsidRPr="00BE3512" w14:paraId="3E84492D" w14:textId="77777777" w:rsidTr="00804F8D">
        <w:tc>
          <w:tcPr>
            <w:cnfStyle w:val="001000000000" w:firstRow="0" w:lastRow="0" w:firstColumn="1" w:lastColumn="0" w:oddVBand="0" w:evenVBand="0" w:oddHBand="0" w:evenHBand="0" w:firstRowFirstColumn="0" w:firstRowLastColumn="0" w:lastRowFirstColumn="0" w:lastRowLastColumn="0"/>
            <w:tcW w:w="3922" w:type="dxa"/>
          </w:tcPr>
          <w:p w14:paraId="7695FC01" w14:textId="77777777" w:rsidR="008B0AB0" w:rsidRPr="00BE3512" w:rsidRDefault="008B0AB0" w:rsidP="0057552D">
            <w:pPr>
              <w:pStyle w:val="5a"/>
              <w:jc w:val="left"/>
            </w:pPr>
            <w:r>
              <w:t>Security group</w:t>
            </w:r>
          </w:p>
        </w:tc>
        <w:tc>
          <w:tcPr>
            <w:tcW w:w="4016" w:type="dxa"/>
          </w:tcPr>
          <w:p w14:paraId="72F1BA48" w14:textId="77777777"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r>
              <w:t>Guest_Group</w:t>
            </w:r>
          </w:p>
        </w:tc>
      </w:tr>
      <w:tr w:rsidR="008B0AB0" w:rsidRPr="00BE3512" w14:paraId="08B51F88" w14:textId="77777777" w:rsidTr="00804F8D">
        <w:tc>
          <w:tcPr>
            <w:cnfStyle w:val="001000000000" w:firstRow="0" w:lastRow="0" w:firstColumn="1" w:lastColumn="0" w:oddVBand="0" w:evenVBand="0" w:oddHBand="0" w:evenHBand="0" w:firstRowFirstColumn="0" w:firstRowLastColumn="0" w:lastRowFirstColumn="0" w:lastRowLastColumn="0"/>
            <w:tcW w:w="3922" w:type="dxa"/>
          </w:tcPr>
          <w:p w14:paraId="73F82846" w14:textId="77777777" w:rsidR="008B0AB0" w:rsidRDefault="008B0AB0" w:rsidP="0057552D">
            <w:pPr>
              <w:pStyle w:val="5a"/>
              <w:jc w:val="left"/>
            </w:pPr>
            <w:r>
              <w:t>VLAN</w:t>
            </w:r>
          </w:p>
        </w:tc>
        <w:tc>
          <w:tcPr>
            <w:tcW w:w="4016" w:type="dxa"/>
          </w:tcPr>
          <w:p w14:paraId="122DF8F9"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101</w:t>
            </w:r>
          </w:p>
        </w:tc>
      </w:tr>
      <w:tr w:rsidR="008B0AB0" w:rsidRPr="00BE3512" w14:paraId="112BC948" w14:textId="77777777" w:rsidTr="00804F8D">
        <w:tc>
          <w:tcPr>
            <w:cnfStyle w:val="001000000000" w:firstRow="0" w:lastRow="0" w:firstColumn="1" w:lastColumn="0" w:oddVBand="0" w:evenVBand="0" w:oddHBand="0" w:evenHBand="0" w:firstRowFirstColumn="0" w:firstRowLastColumn="0" w:lastRowFirstColumn="0" w:lastRowLastColumn="0"/>
            <w:tcW w:w="7938" w:type="dxa"/>
            <w:gridSpan w:val="2"/>
          </w:tcPr>
          <w:p w14:paraId="27876B4A" w14:textId="77777777" w:rsidR="008B0AB0" w:rsidRPr="0057552D" w:rsidRDefault="008B0AB0" w:rsidP="0057552D">
            <w:pPr>
              <w:pStyle w:val="5a"/>
              <w:jc w:val="left"/>
              <w:rPr>
                <w:b/>
              </w:rPr>
            </w:pPr>
            <w:r w:rsidRPr="0057552D">
              <w:rPr>
                <w:b/>
              </w:rPr>
              <w:t>Research_Group user (802.1X authentication)</w:t>
            </w:r>
          </w:p>
        </w:tc>
      </w:tr>
      <w:tr w:rsidR="008B0AB0" w:rsidRPr="00BE3512" w14:paraId="2C28E0C7" w14:textId="77777777" w:rsidTr="00804F8D">
        <w:tc>
          <w:tcPr>
            <w:cnfStyle w:val="001000000000" w:firstRow="0" w:lastRow="0" w:firstColumn="1" w:lastColumn="0" w:oddVBand="0" w:evenVBand="0" w:oddHBand="0" w:evenHBand="0" w:firstRowFirstColumn="0" w:firstRowLastColumn="0" w:lastRowFirstColumn="0" w:lastRowLastColumn="0"/>
            <w:tcW w:w="3922" w:type="dxa"/>
          </w:tcPr>
          <w:p w14:paraId="57D58900" w14:textId="77777777" w:rsidR="008B0AB0" w:rsidRDefault="008B0AB0" w:rsidP="0057552D">
            <w:pPr>
              <w:pStyle w:val="5a"/>
              <w:jc w:val="left"/>
            </w:pPr>
            <w:r>
              <w:t>Name</w:t>
            </w:r>
          </w:p>
        </w:tc>
        <w:tc>
          <w:tcPr>
            <w:tcW w:w="4016" w:type="dxa"/>
          </w:tcPr>
          <w:p w14:paraId="35F5A788"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Research_Result</w:t>
            </w:r>
          </w:p>
        </w:tc>
      </w:tr>
      <w:tr w:rsidR="008B0AB0" w:rsidRPr="00BE3512" w14:paraId="70051407" w14:textId="77777777" w:rsidTr="00804F8D">
        <w:tc>
          <w:tcPr>
            <w:cnfStyle w:val="001000000000" w:firstRow="0" w:lastRow="0" w:firstColumn="1" w:lastColumn="0" w:oddVBand="0" w:evenVBand="0" w:oddHBand="0" w:evenHBand="0" w:firstRowFirstColumn="0" w:firstRowLastColumn="0" w:lastRowFirstColumn="0" w:lastRowLastColumn="0"/>
            <w:tcW w:w="3922" w:type="dxa"/>
          </w:tcPr>
          <w:p w14:paraId="3743FA00" w14:textId="77777777" w:rsidR="008B0AB0" w:rsidRDefault="008B0AB0" w:rsidP="0057552D">
            <w:pPr>
              <w:pStyle w:val="5a"/>
              <w:jc w:val="left"/>
            </w:pPr>
            <w:r>
              <w:t>Security group</w:t>
            </w:r>
          </w:p>
        </w:tc>
        <w:tc>
          <w:tcPr>
            <w:tcW w:w="4016" w:type="dxa"/>
          </w:tcPr>
          <w:p w14:paraId="45DAA552"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Research_Group</w:t>
            </w:r>
          </w:p>
        </w:tc>
      </w:tr>
      <w:tr w:rsidR="008B0AB0" w:rsidRPr="00BE3512" w14:paraId="70BAA8DC" w14:textId="77777777" w:rsidTr="00804F8D">
        <w:tc>
          <w:tcPr>
            <w:cnfStyle w:val="001000000000" w:firstRow="0" w:lastRow="0" w:firstColumn="1" w:lastColumn="0" w:oddVBand="0" w:evenVBand="0" w:oddHBand="0" w:evenHBand="0" w:firstRowFirstColumn="0" w:firstRowLastColumn="0" w:lastRowFirstColumn="0" w:lastRowLastColumn="0"/>
            <w:tcW w:w="3922" w:type="dxa"/>
          </w:tcPr>
          <w:p w14:paraId="0DDE3733" w14:textId="77777777" w:rsidR="008B0AB0" w:rsidRDefault="008B0AB0" w:rsidP="0057552D">
            <w:pPr>
              <w:pStyle w:val="5a"/>
              <w:jc w:val="left"/>
            </w:pPr>
            <w:r>
              <w:t>VLAN</w:t>
            </w:r>
          </w:p>
        </w:tc>
        <w:tc>
          <w:tcPr>
            <w:tcW w:w="4016" w:type="dxa"/>
          </w:tcPr>
          <w:p w14:paraId="20F84D50"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102</w:t>
            </w:r>
          </w:p>
        </w:tc>
      </w:tr>
      <w:tr w:rsidR="008B0AB0" w:rsidRPr="00BE3512" w14:paraId="770AD348" w14:textId="77777777" w:rsidTr="00804F8D">
        <w:tc>
          <w:tcPr>
            <w:cnfStyle w:val="001000000000" w:firstRow="0" w:lastRow="0" w:firstColumn="1" w:lastColumn="0" w:oddVBand="0" w:evenVBand="0" w:oddHBand="0" w:evenHBand="0" w:firstRowFirstColumn="0" w:firstRowLastColumn="0" w:lastRowFirstColumn="0" w:lastRowLastColumn="0"/>
            <w:tcW w:w="7938" w:type="dxa"/>
            <w:gridSpan w:val="2"/>
          </w:tcPr>
          <w:p w14:paraId="43ED05F8" w14:textId="77777777" w:rsidR="008B0AB0" w:rsidRPr="0057552D" w:rsidRDefault="008B0AB0" w:rsidP="0057552D">
            <w:pPr>
              <w:pStyle w:val="5a"/>
              <w:jc w:val="left"/>
              <w:rPr>
                <w:b/>
              </w:rPr>
            </w:pPr>
            <w:r w:rsidRPr="0057552D">
              <w:rPr>
                <w:b/>
              </w:rPr>
              <w:t>Sales_Group user (802.1X authentication)</w:t>
            </w:r>
          </w:p>
        </w:tc>
      </w:tr>
      <w:tr w:rsidR="008B0AB0" w:rsidRPr="00BE3512" w14:paraId="0C2C37E3" w14:textId="77777777" w:rsidTr="00804F8D">
        <w:tc>
          <w:tcPr>
            <w:cnfStyle w:val="001000000000" w:firstRow="0" w:lastRow="0" w:firstColumn="1" w:lastColumn="0" w:oddVBand="0" w:evenVBand="0" w:oddHBand="0" w:evenHBand="0" w:firstRowFirstColumn="0" w:firstRowLastColumn="0" w:lastRowFirstColumn="0" w:lastRowLastColumn="0"/>
            <w:tcW w:w="3922" w:type="dxa"/>
          </w:tcPr>
          <w:p w14:paraId="75586957" w14:textId="77777777" w:rsidR="008B0AB0" w:rsidRDefault="008B0AB0" w:rsidP="0057552D">
            <w:pPr>
              <w:pStyle w:val="5a"/>
              <w:jc w:val="left"/>
            </w:pPr>
            <w:r>
              <w:t>Name</w:t>
            </w:r>
          </w:p>
        </w:tc>
        <w:tc>
          <w:tcPr>
            <w:tcW w:w="4016" w:type="dxa"/>
          </w:tcPr>
          <w:p w14:paraId="5BCE15EE"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Sales_Result</w:t>
            </w:r>
          </w:p>
        </w:tc>
      </w:tr>
      <w:tr w:rsidR="008B0AB0" w:rsidRPr="00BE3512" w14:paraId="1C92D065" w14:textId="77777777" w:rsidTr="00804F8D">
        <w:tc>
          <w:tcPr>
            <w:cnfStyle w:val="001000000000" w:firstRow="0" w:lastRow="0" w:firstColumn="1" w:lastColumn="0" w:oddVBand="0" w:evenVBand="0" w:oddHBand="0" w:evenHBand="0" w:firstRowFirstColumn="0" w:firstRowLastColumn="0" w:lastRowFirstColumn="0" w:lastRowLastColumn="0"/>
            <w:tcW w:w="3922" w:type="dxa"/>
          </w:tcPr>
          <w:p w14:paraId="1768AC93" w14:textId="77777777" w:rsidR="008B0AB0" w:rsidRDefault="008B0AB0" w:rsidP="0057552D">
            <w:pPr>
              <w:pStyle w:val="5a"/>
              <w:jc w:val="left"/>
            </w:pPr>
            <w:r>
              <w:t>Security group</w:t>
            </w:r>
          </w:p>
        </w:tc>
        <w:tc>
          <w:tcPr>
            <w:tcW w:w="4016" w:type="dxa"/>
          </w:tcPr>
          <w:p w14:paraId="25B14438"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Sales_Group</w:t>
            </w:r>
          </w:p>
        </w:tc>
      </w:tr>
      <w:tr w:rsidR="008B0AB0" w:rsidRPr="00BE3512" w14:paraId="338C6312" w14:textId="77777777" w:rsidTr="00804F8D">
        <w:tc>
          <w:tcPr>
            <w:cnfStyle w:val="001000000000" w:firstRow="0" w:lastRow="0" w:firstColumn="1" w:lastColumn="0" w:oddVBand="0" w:evenVBand="0" w:oddHBand="0" w:evenHBand="0" w:firstRowFirstColumn="0" w:firstRowLastColumn="0" w:lastRowFirstColumn="0" w:lastRowLastColumn="0"/>
            <w:tcW w:w="3922" w:type="dxa"/>
          </w:tcPr>
          <w:p w14:paraId="47516112" w14:textId="77777777" w:rsidR="008B0AB0" w:rsidRDefault="008B0AB0" w:rsidP="0057552D">
            <w:pPr>
              <w:pStyle w:val="5a"/>
              <w:jc w:val="left"/>
            </w:pPr>
            <w:r>
              <w:t>VLAN</w:t>
            </w:r>
          </w:p>
        </w:tc>
        <w:tc>
          <w:tcPr>
            <w:tcW w:w="4016" w:type="dxa"/>
          </w:tcPr>
          <w:p w14:paraId="1805DA17"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103</w:t>
            </w:r>
          </w:p>
        </w:tc>
      </w:tr>
    </w:tbl>
    <w:p w14:paraId="2BC184A7" w14:textId="77777777" w:rsidR="008B0AB0" w:rsidRPr="00531D54" w:rsidRDefault="008B0AB0" w:rsidP="00670BE2">
      <w:pPr>
        <w:pStyle w:val="50"/>
      </w:pPr>
      <w:r w:rsidRPr="00531D54">
        <w:t>Authorization rule plan</w:t>
      </w:r>
    </w:p>
    <w:tbl>
      <w:tblPr>
        <w:tblStyle w:val="V301"/>
        <w:tblW w:w="7938" w:type="dxa"/>
        <w:tblLayout w:type="fixed"/>
        <w:tblLook w:val="04A0" w:firstRow="1" w:lastRow="0" w:firstColumn="1" w:lastColumn="0" w:noHBand="0" w:noVBand="1"/>
      </w:tblPr>
      <w:tblGrid>
        <w:gridCol w:w="3922"/>
        <w:gridCol w:w="4016"/>
      </w:tblGrid>
      <w:tr w:rsidR="008B0AB0" w:rsidRPr="00BE3512" w14:paraId="6C9CE7F0" w14:textId="77777777" w:rsidTr="00804F8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22" w:type="dxa"/>
            <w:hideMark/>
          </w:tcPr>
          <w:p w14:paraId="3A0ACFB6" w14:textId="77777777" w:rsidR="008B0AB0" w:rsidRPr="00BE3512" w:rsidRDefault="008B0AB0" w:rsidP="00CC2296">
            <w:pPr>
              <w:pStyle w:val="5a"/>
            </w:pPr>
            <w:r>
              <w:t>Parameter</w:t>
            </w:r>
          </w:p>
        </w:tc>
        <w:tc>
          <w:tcPr>
            <w:tcW w:w="4016" w:type="dxa"/>
          </w:tcPr>
          <w:p w14:paraId="4BCF592D" w14:textId="77777777" w:rsidR="008B0AB0" w:rsidRPr="00BE3512" w:rsidRDefault="008B0AB0" w:rsidP="00CC2296">
            <w:pPr>
              <w:pStyle w:val="5a"/>
              <w:cnfStyle w:val="100000000000" w:firstRow="1" w:lastRow="0" w:firstColumn="0" w:lastColumn="0" w:oddVBand="0" w:evenVBand="0" w:oddHBand="0" w:evenHBand="0" w:firstRowFirstColumn="0" w:firstRowLastColumn="0" w:lastRowFirstColumn="0" w:lastRowLastColumn="0"/>
            </w:pPr>
            <w:r>
              <w:t>Value</w:t>
            </w:r>
          </w:p>
        </w:tc>
      </w:tr>
      <w:tr w:rsidR="008B0AB0" w:rsidRPr="00BE3512" w14:paraId="37B64337" w14:textId="77777777" w:rsidTr="00804F8D">
        <w:tc>
          <w:tcPr>
            <w:cnfStyle w:val="001000000000" w:firstRow="0" w:lastRow="0" w:firstColumn="1" w:lastColumn="0" w:oddVBand="0" w:evenVBand="0" w:oddHBand="0" w:evenHBand="0" w:firstRowFirstColumn="0" w:firstRowLastColumn="0" w:lastRowFirstColumn="0" w:lastRowLastColumn="0"/>
            <w:tcW w:w="7938" w:type="dxa"/>
            <w:gridSpan w:val="2"/>
          </w:tcPr>
          <w:p w14:paraId="5A7AE529" w14:textId="77777777" w:rsidR="008B0AB0" w:rsidRPr="0057552D" w:rsidRDefault="008B0AB0" w:rsidP="0057552D">
            <w:pPr>
              <w:pStyle w:val="5a"/>
              <w:jc w:val="left"/>
              <w:rPr>
                <w:b/>
              </w:rPr>
            </w:pPr>
            <w:r w:rsidRPr="0057552D">
              <w:rPr>
                <w:b/>
              </w:rPr>
              <w:t>Guest_Group user (Portal authentication)</w:t>
            </w:r>
          </w:p>
        </w:tc>
      </w:tr>
      <w:tr w:rsidR="008B0AB0" w:rsidRPr="00BE3512" w14:paraId="437C7EFE" w14:textId="77777777" w:rsidTr="00804F8D">
        <w:tc>
          <w:tcPr>
            <w:cnfStyle w:val="001000000000" w:firstRow="0" w:lastRow="0" w:firstColumn="1" w:lastColumn="0" w:oddVBand="0" w:evenVBand="0" w:oddHBand="0" w:evenHBand="0" w:firstRowFirstColumn="0" w:firstRowLastColumn="0" w:lastRowFirstColumn="0" w:lastRowLastColumn="0"/>
            <w:tcW w:w="3922" w:type="dxa"/>
          </w:tcPr>
          <w:p w14:paraId="663D6F58" w14:textId="77777777" w:rsidR="008B0AB0" w:rsidRDefault="008B0AB0" w:rsidP="0057552D">
            <w:pPr>
              <w:pStyle w:val="5a"/>
              <w:jc w:val="left"/>
            </w:pPr>
            <w:r>
              <w:t>Name</w:t>
            </w:r>
          </w:p>
        </w:tc>
        <w:tc>
          <w:tcPr>
            <w:tcW w:w="4016" w:type="dxa"/>
          </w:tcPr>
          <w:p w14:paraId="5DE55F0E"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Guest_Rule</w:t>
            </w:r>
          </w:p>
        </w:tc>
      </w:tr>
      <w:tr w:rsidR="008B0AB0" w:rsidRPr="00BE3512" w14:paraId="412599C4" w14:textId="77777777" w:rsidTr="00804F8D">
        <w:tc>
          <w:tcPr>
            <w:cnfStyle w:val="001000000000" w:firstRow="0" w:lastRow="0" w:firstColumn="1" w:lastColumn="0" w:oddVBand="0" w:evenVBand="0" w:oddHBand="0" w:evenHBand="0" w:firstRowFirstColumn="0" w:firstRowLastColumn="0" w:lastRowFirstColumn="0" w:lastRowLastColumn="0"/>
            <w:tcW w:w="3922" w:type="dxa"/>
          </w:tcPr>
          <w:p w14:paraId="1A20A720" w14:textId="77777777" w:rsidR="008B0AB0" w:rsidRPr="00BE3512" w:rsidRDefault="008B0AB0" w:rsidP="0057552D">
            <w:pPr>
              <w:pStyle w:val="5a"/>
              <w:jc w:val="left"/>
            </w:pPr>
            <w:r>
              <w:t>Authentication Mode</w:t>
            </w:r>
          </w:p>
        </w:tc>
        <w:tc>
          <w:tcPr>
            <w:tcW w:w="4016" w:type="dxa"/>
          </w:tcPr>
          <w:p w14:paraId="71B829B9" w14:textId="77777777"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r>
              <w:t>User access authentication</w:t>
            </w:r>
          </w:p>
        </w:tc>
      </w:tr>
      <w:tr w:rsidR="008B0AB0" w:rsidRPr="00BE3512" w14:paraId="1E0158F9" w14:textId="77777777" w:rsidTr="00804F8D">
        <w:tc>
          <w:tcPr>
            <w:cnfStyle w:val="001000000000" w:firstRow="0" w:lastRow="0" w:firstColumn="1" w:lastColumn="0" w:oddVBand="0" w:evenVBand="0" w:oddHBand="0" w:evenHBand="0" w:firstRowFirstColumn="0" w:firstRowLastColumn="0" w:lastRowFirstColumn="0" w:lastRowLastColumn="0"/>
            <w:tcW w:w="3922" w:type="dxa"/>
          </w:tcPr>
          <w:p w14:paraId="5A88BBE9" w14:textId="77777777" w:rsidR="008B0AB0" w:rsidRDefault="008B0AB0" w:rsidP="0057552D">
            <w:pPr>
              <w:pStyle w:val="5a"/>
              <w:jc w:val="left"/>
            </w:pPr>
            <w:r>
              <w:t>Enabling the Portal-HACA Protocol</w:t>
            </w:r>
          </w:p>
        </w:tc>
        <w:tc>
          <w:tcPr>
            <w:tcW w:w="4016" w:type="dxa"/>
          </w:tcPr>
          <w:p w14:paraId="4A9DACF7"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Off</w:t>
            </w:r>
          </w:p>
        </w:tc>
      </w:tr>
      <w:tr w:rsidR="008B0AB0" w:rsidRPr="00BE3512" w14:paraId="0B2189D5" w14:textId="77777777" w:rsidTr="00804F8D">
        <w:tc>
          <w:tcPr>
            <w:cnfStyle w:val="001000000000" w:firstRow="0" w:lastRow="0" w:firstColumn="1" w:lastColumn="0" w:oddVBand="0" w:evenVBand="0" w:oddHBand="0" w:evenHBand="0" w:firstRowFirstColumn="0" w:firstRowLastColumn="0" w:lastRowFirstColumn="0" w:lastRowLastColumn="0"/>
            <w:tcW w:w="3922" w:type="dxa"/>
          </w:tcPr>
          <w:p w14:paraId="34BF08BF" w14:textId="77777777" w:rsidR="008B0AB0" w:rsidRDefault="008B0AB0" w:rsidP="0057552D">
            <w:pPr>
              <w:pStyle w:val="5a"/>
              <w:jc w:val="left"/>
            </w:pPr>
            <w:r>
              <w:t>Access Mode</w:t>
            </w:r>
          </w:p>
        </w:tc>
        <w:tc>
          <w:tcPr>
            <w:tcW w:w="4016" w:type="dxa"/>
          </w:tcPr>
          <w:p w14:paraId="1FBF5B62"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Wireless</w:t>
            </w:r>
          </w:p>
        </w:tc>
      </w:tr>
      <w:tr w:rsidR="008B0AB0" w:rsidRPr="00BE3512" w14:paraId="0D332D00" w14:textId="77777777" w:rsidTr="00804F8D">
        <w:tc>
          <w:tcPr>
            <w:cnfStyle w:val="001000000000" w:firstRow="0" w:lastRow="0" w:firstColumn="1" w:lastColumn="0" w:oddVBand="0" w:evenVBand="0" w:oddHBand="0" w:evenHBand="0" w:firstRowFirstColumn="0" w:firstRowLastColumn="0" w:lastRowFirstColumn="0" w:lastRowLastColumn="0"/>
            <w:tcW w:w="3922" w:type="dxa"/>
          </w:tcPr>
          <w:p w14:paraId="20B171F2" w14:textId="77777777" w:rsidR="008B0AB0" w:rsidRDefault="008B0AB0" w:rsidP="0057552D">
            <w:pPr>
              <w:pStyle w:val="5a"/>
              <w:jc w:val="left"/>
            </w:pPr>
            <w:r>
              <w:t>Account matching</w:t>
            </w:r>
          </w:p>
        </w:tc>
        <w:tc>
          <w:tcPr>
            <w:tcW w:w="4016" w:type="dxa"/>
          </w:tcPr>
          <w:p w14:paraId="526D01EB"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On</w:t>
            </w:r>
          </w:p>
          <w:p w14:paraId="3AEF6645"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 xml:space="preserve">Add a user named </w:t>
            </w:r>
            <w:r>
              <w:rPr>
                <w:b/>
              </w:rPr>
              <w:t>Guest</w:t>
            </w:r>
            <w:r>
              <w:t>.</w:t>
            </w:r>
          </w:p>
        </w:tc>
      </w:tr>
      <w:tr w:rsidR="008B0AB0" w:rsidRPr="00BE3512" w14:paraId="464BD5D2" w14:textId="77777777" w:rsidTr="00804F8D">
        <w:tc>
          <w:tcPr>
            <w:cnfStyle w:val="001000000000" w:firstRow="0" w:lastRow="0" w:firstColumn="1" w:lastColumn="0" w:oddVBand="0" w:evenVBand="0" w:oddHBand="0" w:evenHBand="0" w:firstRowFirstColumn="0" w:firstRowLastColumn="0" w:lastRowFirstColumn="0" w:lastRowLastColumn="0"/>
            <w:tcW w:w="3922" w:type="dxa"/>
          </w:tcPr>
          <w:p w14:paraId="7F521ADC" w14:textId="77777777" w:rsidR="008B0AB0" w:rsidRDefault="008B0AB0" w:rsidP="0057552D">
            <w:pPr>
              <w:pStyle w:val="5a"/>
              <w:jc w:val="left"/>
            </w:pPr>
            <w:r>
              <w:t>Authorization result</w:t>
            </w:r>
          </w:p>
        </w:tc>
        <w:tc>
          <w:tcPr>
            <w:tcW w:w="4016" w:type="dxa"/>
          </w:tcPr>
          <w:p w14:paraId="0BDD5D2A"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Guest_Result</w:t>
            </w:r>
          </w:p>
        </w:tc>
      </w:tr>
      <w:tr w:rsidR="008B0AB0" w:rsidRPr="00BE3512" w14:paraId="26C3EEEE" w14:textId="77777777" w:rsidTr="00804F8D">
        <w:tc>
          <w:tcPr>
            <w:cnfStyle w:val="001000000000" w:firstRow="0" w:lastRow="0" w:firstColumn="1" w:lastColumn="0" w:oddVBand="0" w:evenVBand="0" w:oddHBand="0" w:evenHBand="0" w:firstRowFirstColumn="0" w:firstRowLastColumn="0" w:lastRowFirstColumn="0" w:lastRowLastColumn="0"/>
            <w:tcW w:w="7938" w:type="dxa"/>
            <w:gridSpan w:val="2"/>
          </w:tcPr>
          <w:p w14:paraId="6656B0A7" w14:textId="77777777" w:rsidR="008B0AB0" w:rsidRPr="0057552D" w:rsidRDefault="008B0AB0" w:rsidP="0057552D">
            <w:pPr>
              <w:pStyle w:val="5a"/>
              <w:jc w:val="left"/>
              <w:rPr>
                <w:b/>
              </w:rPr>
            </w:pPr>
            <w:r w:rsidRPr="0057552D">
              <w:rPr>
                <w:b/>
              </w:rPr>
              <w:t>Research_Group user (802.1X authentication)</w:t>
            </w:r>
          </w:p>
        </w:tc>
      </w:tr>
      <w:tr w:rsidR="008B0AB0" w:rsidRPr="00BE3512" w14:paraId="41131076" w14:textId="77777777" w:rsidTr="00804F8D">
        <w:tc>
          <w:tcPr>
            <w:cnfStyle w:val="001000000000" w:firstRow="0" w:lastRow="0" w:firstColumn="1" w:lastColumn="0" w:oddVBand="0" w:evenVBand="0" w:oddHBand="0" w:evenHBand="0" w:firstRowFirstColumn="0" w:firstRowLastColumn="0" w:lastRowFirstColumn="0" w:lastRowLastColumn="0"/>
            <w:tcW w:w="3922" w:type="dxa"/>
          </w:tcPr>
          <w:p w14:paraId="45B1E864" w14:textId="77777777" w:rsidR="008B0AB0" w:rsidRDefault="008B0AB0" w:rsidP="0057552D">
            <w:pPr>
              <w:pStyle w:val="5a"/>
              <w:jc w:val="left"/>
            </w:pPr>
            <w:r>
              <w:t>Name</w:t>
            </w:r>
          </w:p>
        </w:tc>
        <w:tc>
          <w:tcPr>
            <w:tcW w:w="4016" w:type="dxa"/>
          </w:tcPr>
          <w:p w14:paraId="552D2C8D"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Research_Rule</w:t>
            </w:r>
          </w:p>
        </w:tc>
      </w:tr>
      <w:tr w:rsidR="008B0AB0" w:rsidRPr="00BE3512" w14:paraId="2CCEC3A7" w14:textId="77777777" w:rsidTr="00804F8D">
        <w:tc>
          <w:tcPr>
            <w:cnfStyle w:val="001000000000" w:firstRow="0" w:lastRow="0" w:firstColumn="1" w:lastColumn="0" w:oddVBand="0" w:evenVBand="0" w:oddHBand="0" w:evenHBand="0" w:firstRowFirstColumn="0" w:firstRowLastColumn="0" w:lastRowFirstColumn="0" w:lastRowLastColumn="0"/>
            <w:tcW w:w="3922" w:type="dxa"/>
          </w:tcPr>
          <w:p w14:paraId="136B66A5" w14:textId="77777777" w:rsidR="008B0AB0" w:rsidRDefault="008B0AB0" w:rsidP="0057552D">
            <w:pPr>
              <w:pStyle w:val="5a"/>
              <w:jc w:val="left"/>
            </w:pPr>
            <w:r>
              <w:t>Authentication Mode</w:t>
            </w:r>
          </w:p>
        </w:tc>
        <w:tc>
          <w:tcPr>
            <w:tcW w:w="4016" w:type="dxa"/>
          </w:tcPr>
          <w:p w14:paraId="1A4D9160"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User access authentication</w:t>
            </w:r>
          </w:p>
        </w:tc>
      </w:tr>
      <w:tr w:rsidR="008B0AB0" w:rsidRPr="00BE3512" w14:paraId="07349D2C" w14:textId="77777777" w:rsidTr="00804F8D">
        <w:tc>
          <w:tcPr>
            <w:cnfStyle w:val="001000000000" w:firstRow="0" w:lastRow="0" w:firstColumn="1" w:lastColumn="0" w:oddVBand="0" w:evenVBand="0" w:oddHBand="0" w:evenHBand="0" w:firstRowFirstColumn="0" w:firstRowLastColumn="0" w:lastRowFirstColumn="0" w:lastRowLastColumn="0"/>
            <w:tcW w:w="3922" w:type="dxa"/>
          </w:tcPr>
          <w:p w14:paraId="1334A4DA" w14:textId="77777777" w:rsidR="008B0AB0" w:rsidRDefault="008B0AB0" w:rsidP="0057552D">
            <w:pPr>
              <w:pStyle w:val="5a"/>
              <w:jc w:val="left"/>
            </w:pPr>
            <w:r>
              <w:t>Enabling the Portal-HACA Protocol</w:t>
            </w:r>
          </w:p>
        </w:tc>
        <w:tc>
          <w:tcPr>
            <w:tcW w:w="4016" w:type="dxa"/>
          </w:tcPr>
          <w:p w14:paraId="65A50819"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Off</w:t>
            </w:r>
          </w:p>
        </w:tc>
      </w:tr>
      <w:tr w:rsidR="008B0AB0" w:rsidRPr="00BE3512" w14:paraId="2CD23CA7" w14:textId="77777777" w:rsidTr="00804F8D">
        <w:tc>
          <w:tcPr>
            <w:cnfStyle w:val="001000000000" w:firstRow="0" w:lastRow="0" w:firstColumn="1" w:lastColumn="0" w:oddVBand="0" w:evenVBand="0" w:oddHBand="0" w:evenHBand="0" w:firstRowFirstColumn="0" w:firstRowLastColumn="0" w:lastRowFirstColumn="0" w:lastRowLastColumn="0"/>
            <w:tcW w:w="3922" w:type="dxa"/>
          </w:tcPr>
          <w:p w14:paraId="087E5EA7" w14:textId="77777777" w:rsidR="008B0AB0" w:rsidRDefault="008B0AB0" w:rsidP="0057552D">
            <w:pPr>
              <w:pStyle w:val="5a"/>
              <w:jc w:val="left"/>
            </w:pPr>
            <w:r>
              <w:t>Access Mode</w:t>
            </w:r>
          </w:p>
        </w:tc>
        <w:tc>
          <w:tcPr>
            <w:tcW w:w="4016" w:type="dxa"/>
          </w:tcPr>
          <w:p w14:paraId="7301F2F3"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Wired</w:t>
            </w:r>
          </w:p>
        </w:tc>
      </w:tr>
      <w:tr w:rsidR="008B0AB0" w:rsidRPr="00BE3512" w14:paraId="74698CFA" w14:textId="77777777" w:rsidTr="00804F8D">
        <w:tc>
          <w:tcPr>
            <w:cnfStyle w:val="001000000000" w:firstRow="0" w:lastRow="0" w:firstColumn="1" w:lastColumn="0" w:oddVBand="0" w:evenVBand="0" w:oddHBand="0" w:evenHBand="0" w:firstRowFirstColumn="0" w:firstRowLastColumn="0" w:lastRowFirstColumn="0" w:lastRowLastColumn="0"/>
            <w:tcW w:w="3922" w:type="dxa"/>
          </w:tcPr>
          <w:p w14:paraId="186DAD8F" w14:textId="77777777" w:rsidR="008B0AB0" w:rsidRDefault="008B0AB0" w:rsidP="0057552D">
            <w:pPr>
              <w:pStyle w:val="5a"/>
              <w:jc w:val="left"/>
            </w:pPr>
            <w:r>
              <w:t>Account matching</w:t>
            </w:r>
          </w:p>
        </w:tc>
        <w:tc>
          <w:tcPr>
            <w:tcW w:w="4016" w:type="dxa"/>
          </w:tcPr>
          <w:p w14:paraId="42A80717"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On</w:t>
            </w:r>
          </w:p>
          <w:p w14:paraId="4324C36A"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 xml:space="preserve">Add a user named </w:t>
            </w:r>
            <w:r>
              <w:rPr>
                <w:b/>
              </w:rPr>
              <w:t>Research</w:t>
            </w:r>
            <w:r>
              <w:t>.</w:t>
            </w:r>
          </w:p>
        </w:tc>
      </w:tr>
      <w:tr w:rsidR="008B0AB0" w:rsidRPr="00BE3512" w14:paraId="1D61E2FA" w14:textId="77777777" w:rsidTr="00804F8D">
        <w:tc>
          <w:tcPr>
            <w:cnfStyle w:val="001000000000" w:firstRow="0" w:lastRow="0" w:firstColumn="1" w:lastColumn="0" w:oddVBand="0" w:evenVBand="0" w:oddHBand="0" w:evenHBand="0" w:firstRowFirstColumn="0" w:firstRowLastColumn="0" w:lastRowFirstColumn="0" w:lastRowLastColumn="0"/>
            <w:tcW w:w="3922" w:type="dxa"/>
          </w:tcPr>
          <w:p w14:paraId="10523A00" w14:textId="77777777" w:rsidR="008B0AB0" w:rsidRDefault="008B0AB0" w:rsidP="0057552D">
            <w:pPr>
              <w:pStyle w:val="5a"/>
              <w:jc w:val="left"/>
            </w:pPr>
            <w:r>
              <w:t>Authorization result</w:t>
            </w:r>
          </w:p>
        </w:tc>
        <w:tc>
          <w:tcPr>
            <w:tcW w:w="4016" w:type="dxa"/>
          </w:tcPr>
          <w:p w14:paraId="3D87CA1F"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Research_Result</w:t>
            </w:r>
          </w:p>
        </w:tc>
      </w:tr>
      <w:tr w:rsidR="008B0AB0" w:rsidRPr="00BE3512" w14:paraId="6424D38D" w14:textId="77777777" w:rsidTr="00804F8D">
        <w:tc>
          <w:tcPr>
            <w:cnfStyle w:val="001000000000" w:firstRow="0" w:lastRow="0" w:firstColumn="1" w:lastColumn="0" w:oddVBand="0" w:evenVBand="0" w:oddHBand="0" w:evenHBand="0" w:firstRowFirstColumn="0" w:firstRowLastColumn="0" w:lastRowFirstColumn="0" w:lastRowLastColumn="0"/>
            <w:tcW w:w="7938" w:type="dxa"/>
            <w:gridSpan w:val="2"/>
          </w:tcPr>
          <w:p w14:paraId="4F4D50E2" w14:textId="77777777" w:rsidR="008B0AB0" w:rsidRPr="0057552D" w:rsidRDefault="008B0AB0" w:rsidP="0057552D">
            <w:pPr>
              <w:pStyle w:val="5a"/>
              <w:jc w:val="left"/>
              <w:rPr>
                <w:b/>
              </w:rPr>
            </w:pPr>
            <w:r w:rsidRPr="0057552D">
              <w:rPr>
                <w:b/>
              </w:rPr>
              <w:t>Sales_Group user (802.1X authentication)</w:t>
            </w:r>
          </w:p>
        </w:tc>
      </w:tr>
      <w:tr w:rsidR="008B0AB0" w:rsidRPr="00BE3512" w14:paraId="1DF0FABD" w14:textId="77777777" w:rsidTr="00804F8D">
        <w:tc>
          <w:tcPr>
            <w:cnfStyle w:val="001000000000" w:firstRow="0" w:lastRow="0" w:firstColumn="1" w:lastColumn="0" w:oddVBand="0" w:evenVBand="0" w:oddHBand="0" w:evenHBand="0" w:firstRowFirstColumn="0" w:firstRowLastColumn="0" w:lastRowFirstColumn="0" w:lastRowLastColumn="0"/>
            <w:tcW w:w="3922" w:type="dxa"/>
          </w:tcPr>
          <w:p w14:paraId="73D4C62D" w14:textId="77777777" w:rsidR="008B0AB0" w:rsidRDefault="008B0AB0" w:rsidP="0057552D">
            <w:pPr>
              <w:pStyle w:val="5a"/>
              <w:jc w:val="left"/>
            </w:pPr>
            <w:r>
              <w:t>Name</w:t>
            </w:r>
          </w:p>
        </w:tc>
        <w:tc>
          <w:tcPr>
            <w:tcW w:w="4016" w:type="dxa"/>
          </w:tcPr>
          <w:p w14:paraId="44C39326"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Sales_Rule</w:t>
            </w:r>
          </w:p>
        </w:tc>
      </w:tr>
      <w:tr w:rsidR="008B0AB0" w:rsidRPr="00BE3512" w14:paraId="47A3B6B9" w14:textId="77777777" w:rsidTr="00804F8D">
        <w:tc>
          <w:tcPr>
            <w:cnfStyle w:val="001000000000" w:firstRow="0" w:lastRow="0" w:firstColumn="1" w:lastColumn="0" w:oddVBand="0" w:evenVBand="0" w:oddHBand="0" w:evenHBand="0" w:firstRowFirstColumn="0" w:firstRowLastColumn="0" w:lastRowFirstColumn="0" w:lastRowLastColumn="0"/>
            <w:tcW w:w="3922" w:type="dxa"/>
          </w:tcPr>
          <w:p w14:paraId="40CFE7A5" w14:textId="77777777" w:rsidR="008B0AB0" w:rsidRDefault="008B0AB0" w:rsidP="0057552D">
            <w:pPr>
              <w:pStyle w:val="5a"/>
              <w:jc w:val="left"/>
            </w:pPr>
            <w:r>
              <w:t>Authentication Mode</w:t>
            </w:r>
          </w:p>
        </w:tc>
        <w:tc>
          <w:tcPr>
            <w:tcW w:w="4016" w:type="dxa"/>
          </w:tcPr>
          <w:p w14:paraId="02F68D9F"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User access authentication</w:t>
            </w:r>
          </w:p>
        </w:tc>
      </w:tr>
      <w:tr w:rsidR="008B0AB0" w:rsidRPr="00BE3512" w14:paraId="596D5369" w14:textId="77777777" w:rsidTr="00804F8D">
        <w:tc>
          <w:tcPr>
            <w:cnfStyle w:val="001000000000" w:firstRow="0" w:lastRow="0" w:firstColumn="1" w:lastColumn="0" w:oddVBand="0" w:evenVBand="0" w:oddHBand="0" w:evenHBand="0" w:firstRowFirstColumn="0" w:firstRowLastColumn="0" w:lastRowFirstColumn="0" w:lastRowLastColumn="0"/>
            <w:tcW w:w="3922" w:type="dxa"/>
          </w:tcPr>
          <w:p w14:paraId="6EA5A642" w14:textId="77777777" w:rsidR="008B0AB0" w:rsidRDefault="008B0AB0" w:rsidP="0057552D">
            <w:pPr>
              <w:pStyle w:val="5a"/>
              <w:jc w:val="left"/>
            </w:pPr>
            <w:r>
              <w:t>Enabling the Portal-HACA Protocol</w:t>
            </w:r>
          </w:p>
        </w:tc>
        <w:tc>
          <w:tcPr>
            <w:tcW w:w="4016" w:type="dxa"/>
          </w:tcPr>
          <w:p w14:paraId="63E814A8"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Off</w:t>
            </w:r>
          </w:p>
        </w:tc>
      </w:tr>
      <w:tr w:rsidR="008B0AB0" w:rsidRPr="00BE3512" w14:paraId="1996A113" w14:textId="77777777" w:rsidTr="00804F8D">
        <w:tc>
          <w:tcPr>
            <w:cnfStyle w:val="001000000000" w:firstRow="0" w:lastRow="0" w:firstColumn="1" w:lastColumn="0" w:oddVBand="0" w:evenVBand="0" w:oddHBand="0" w:evenHBand="0" w:firstRowFirstColumn="0" w:firstRowLastColumn="0" w:lastRowFirstColumn="0" w:lastRowLastColumn="0"/>
            <w:tcW w:w="3922" w:type="dxa"/>
          </w:tcPr>
          <w:p w14:paraId="5225CFF1" w14:textId="77777777" w:rsidR="008B0AB0" w:rsidRDefault="008B0AB0" w:rsidP="0057552D">
            <w:pPr>
              <w:pStyle w:val="5a"/>
              <w:jc w:val="left"/>
            </w:pPr>
            <w:r>
              <w:t>Access Mode</w:t>
            </w:r>
          </w:p>
        </w:tc>
        <w:tc>
          <w:tcPr>
            <w:tcW w:w="4016" w:type="dxa"/>
          </w:tcPr>
          <w:p w14:paraId="0FA72081"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Wired</w:t>
            </w:r>
          </w:p>
        </w:tc>
      </w:tr>
      <w:tr w:rsidR="008B0AB0" w:rsidRPr="00BE3512" w14:paraId="7D7D23EE" w14:textId="77777777" w:rsidTr="00804F8D">
        <w:tc>
          <w:tcPr>
            <w:cnfStyle w:val="001000000000" w:firstRow="0" w:lastRow="0" w:firstColumn="1" w:lastColumn="0" w:oddVBand="0" w:evenVBand="0" w:oddHBand="0" w:evenHBand="0" w:firstRowFirstColumn="0" w:firstRowLastColumn="0" w:lastRowFirstColumn="0" w:lastRowLastColumn="0"/>
            <w:tcW w:w="3922" w:type="dxa"/>
          </w:tcPr>
          <w:p w14:paraId="42AE0FD2" w14:textId="77777777" w:rsidR="008B0AB0" w:rsidRDefault="008B0AB0" w:rsidP="0057552D">
            <w:pPr>
              <w:pStyle w:val="5a"/>
              <w:jc w:val="left"/>
            </w:pPr>
            <w:r>
              <w:t>Account matching</w:t>
            </w:r>
          </w:p>
        </w:tc>
        <w:tc>
          <w:tcPr>
            <w:tcW w:w="4016" w:type="dxa"/>
          </w:tcPr>
          <w:p w14:paraId="2AA1D4CA"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On</w:t>
            </w:r>
          </w:p>
          <w:p w14:paraId="1D6D19A2"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 xml:space="preserve">Add a user named </w:t>
            </w:r>
            <w:r>
              <w:rPr>
                <w:b/>
              </w:rPr>
              <w:t>Sales</w:t>
            </w:r>
            <w:r>
              <w:t>.</w:t>
            </w:r>
          </w:p>
        </w:tc>
      </w:tr>
      <w:tr w:rsidR="008B0AB0" w:rsidRPr="00BE3512" w14:paraId="1AD12FE0" w14:textId="77777777" w:rsidTr="00804F8D">
        <w:tc>
          <w:tcPr>
            <w:cnfStyle w:val="001000000000" w:firstRow="0" w:lastRow="0" w:firstColumn="1" w:lastColumn="0" w:oddVBand="0" w:evenVBand="0" w:oddHBand="0" w:evenHBand="0" w:firstRowFirstColumn="0" w:firstRowLastColumn="0" w:lastRowFirstColumn="0" w:lastRowLastColumn="0"/>
            <w:tcW w:w="3922" w:type="dxa"/>
          </w:tcPr>
          <w:p w14:paraId="44D8579F" w14:textId="77777777" w:rsidR="008B0AB0" w:rsidRDefault="008B0AB0" w:rsidP="0057552D">
            <w:pPr>
              <w:pStyle w:val="5a"/>
              <w:jc w:val="left"/>
            </w:pPr>
            <w:r>
              <w:t>Authorization result</w:t>
            </w:r>
          </w:p>
        </w:tc>
        <w:tc>
          <w:tcPr>
            <w:tcW w:w="4016" w:type="dxa"/>
          </w:tcPr>
          <w:p w14:paraId="3AA659D6"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Sales_Result</w:t>
            </w:r>
          </w:p>
        </w:tc>
      </w:tr>
    </w:tbl>
    <w:p w14:paraId="662662A3" w14:textId="77777777" w:rsidR="008B0AB0" w:rsidRPr="00AE560F" w:rsidRDefault="008B0AB0" w:rsidP="00804F8D">
      <w:pPr>
        <w:pStyle w:val="4"/>
        <w:rPr>
          <w:rFonts w:hint="default"/>
        </w:rPr>
      </w:pPr>
      <w:r w:rsidRPr="00AE560F">
        <w:t>WLAN Service Plan</w:t>
      </w:r>
    </w:p>
    <w:p w14:paraId="69A3053E" w14:textId="77777777" w:rsidR="008B0AB0" w:rsidRDefault="008B0AB0" w:rsidP="00804F8D">
      <w:pPr>
        <w:pStyle w:val="1e"/>
      </w:pPr>
      <w:r>
        <w:t>Configure WLAN services, so that APs and wireless users can go online and wireless users can access the OA external network.</w:t>
      </w:r>
    </w:p>
    <w:p w14:paraId="2E0D094B" w14:textId="77777777" w:rsidR="008B0AB0" w:rsidRPr="00531D54" w:rsidRDefault="008B0AB0" w:rsidP="00670BE2">
      <w:pPr>
        <w:pStyle w:val="50"/>
      </w:pPr>
      <w:r w:rsidRPr="00531D54">
        <w:t>WLAN service plan</w:t>
      </w:r>
    </w:p>
    <w:tbl>
      <w:tblPr>
        <w:tblStyle w:val="V301"/>
        <w:tblW w:w="7938" w:type="dxa"/>
        <w:tblLayout w:type="fixed"/>
        <w:tblLook w:val="04A0" w:firstRow="1" w:lastRow="0" w:firstColumn="1" w:lastColumn="0" w:noHBand="0" w:noVBand="1"/>
      </w:tblPr>
      <w:tblGrid>
        <w:gridCol w:w="2578"/>
        <w:gridCol w:w="5360"/>
      </w:tblGrid>
      <w:tr w:rsidR="008B0AB0" w:rsidRPr="00BE3512" w14:paraId="6111045A" w14:textId="77777777" w:rsidTr="00804F8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83" w:type="dxa"/>
            <w:hideMark/>
          </w:tcPr>
          <w:p w14:paraId="452A600E" w14:textId="77777777" w:rsidR="008B0AB0" w:rsidRPr="00BE3512" w:rsidRDefault="008B0AB0" w:rsidP="00CC2296">
            <w:pPr>
              <w:pStyle w:val="5a"/>
            </w:pPr>
            <w:r>
              <w:t>Parameter</w:t>
            </w:r>
          </w:p>
        </w:tc>
        <w:tc>
          <w:tcPr>
            <w:tcW w:w="5807" w:type="dxa"/>
          </w:tcPr>
          <w:p w14:paraId="05B3E2D0" w14:textId="77777777" w:rsidR="008B0AB0" w:rsidRPr="00BE3512" w:rsidRDefault="008B0AB0" w:rsidP="00CC2296">
            <w:pPr>
              <w:pStyle w:val="5a"/>
              <w:cnfStyle w:val="100000000000" w:firstRow="1" w:lastRow="0" w:firstColumn="0" w:lastColumn="0" w:oddVBand="0" w:evenVBand="0" w:oddHBand="0" w:evenHBand="0" w:firstRowFirstColumn="0" w:firstRowLastColumn="0" w:lastRowFirstColumn="0" w:lastRowLastColumn="0"/>
            </w:pPr>
            <w:r>
              <w:t>Value</w:t>
            </w:r>
          </w:p>
        </w:tc>
      </w:tr>
      <w:tr w:rsidR="008B0AB0" w:rsidRPr="00BE3512" w14:paraId="2B53376A" w14:textId="77777777" w:rsidTr="00804F8D">
        <w:tc>
          <w:tcPr>
            <w:cnfStyle w:val="001000000000" w:firstRow="0" w:lastRow="0" w:firstColumn="1" w:lastColumn="0" w:oddVBand="0" w:evenVBand="0" w:oddHBand="0" w:evenHBand="0" w:firstRowFirstColumn="0" w:firstRowLastColumn="0" w:lastRowFirstColumn="0" w:lastRowLastColumn="0"/>
            <w:tcW w:w="2783" w:type="dxa"/>
          </w:tcPr>
          <w:p w14:paraId="64E0D2C6" w14:textId="77777777" w:rsidR="008B0AB0" w:rsidRDefault="008B0AB0" w:rsidP="0057552D">
            <w:pPr>
              <w:pStyle w:val="5a"/>
              <w:jc w:val="both"/>
            </w:pPr>
            <w:r>
              <w:t>Management VLAN</w:t>
            </w:r>
          </w:p>
        </w:tc>
        <w:tc>
          <w:tcPr>
            <w:tcW w:w="5807" w:type="dxa"/>
          </w:tcPr>
          <w:p w14:paraId="2002ED38"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111</w:t>
            </w:r>
          </w:p>
        </w:tc>
      </w:tr>
      <w:tr w:rsidR="008B0AB0" w:rsidRPr="00BE3512" w14:paraId="6442D18B" w14:textId="77777777" w:rsidTr="00804F8D">
        <w:tc>
          <w:tcPr>
            <w:cnfStyle w:val="001000000000" w:firstRow="0" w:lastRow="0" w:firstColumn="1" w:lastColumn="0" w:oddVBand="0" w:evenVBand="0" w:oddHBand="0" w:evenHBand="0" w:firstRowFirstColumn="0" w:firstRowLastColumn="0" w:lastRowFirstColumn="0" w:lastRowLastColumn="0"/>
            <w:tcW w:w="2783" w:type="dxa"/>
          </w:tcPr>
          <w:p w14:paraId="3281AE95" w14:textId="77777777" w:rsidR="008B0AB0" w:rsidRDefault="008B0AB0" w:rsidP="0057552D">
            <w:pPr>
              <w:pStyle w:val="5a"/>
              <w:jc w:val="both"/>
            </w:pPr>
            <w:r>
              <w:t>Service VLAN</w:t>
            </w:r>
          </w:p>
        </w:tc>
        <w:tc>
          <w:tcPr>
            <w:tcW w:w="5807" w:type="dxa"/>
          </w:tcPr>
          <w:p w14:paraId="34135223"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101</w:t>
            </w:r>
          </w:p>
        </w:tc>
      </w:tr>
      <w:tr w:rsidR="008B0AB0" w:rsidRPr="00BE3512" w14:paraId="6C3D2DAE" w14:textId="77777777" w:rsidTr="00804F8D">
        <w:tc>
          <w:tcPr>
            <w:cnfStyle w:val="001000000000" w:firstRow="0" w:lastRow="0" w:firstColumn="1" w:lastColumn="0" w:oddVBand="0" w:evenVBand="0" w:oddHBand="0" w:evenHBand="0" w:firstRowFirstColumn="0" w:firstRowLastColumn="0" w:lastRowFirstColumn="0" w:lastRowLastColumn="0"/>
            <w:tcW w:w="2783" w:type="dxa"/>
          </w:tcPr>
          <w:p w14:paraId="726DB09D" w14:textId="77777777" w:rsidR="008B0AB0" w:rsidRDefault="008B0AB0" w:rsidP="0057552D">
            <w:pPr>
              <w:pStyle w:val="5a"/>
              <w:jc w:val="both"/>
            </w:pPr>
            <w:r>
              <w:t>DHCP server</w:t>
            </w:r>
          </w:p>
        </w:tc>
        <w:tc>
          <w:tcPr>
            <w:tcW w:w="5807" w:type="dxa"/>
          </w:tcPr>
          <w:p w14:paraId="751D5F2F"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ACC2 functions as a DHCP server to assign IP addresses to APs.</w:t>
            </w:r>
          </w:p>
          <w:p w14:paraId="02D97A80"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ACC2 functions as a DHCP relay agent to assign IP addresses to STAs.</w:t>
            </w:r>
          </w:p>
        </w:tc>
      </w:tr>
      <w:tr w:rsidR="008B0AB0" w:rsidRPr="00BE3512" w14:paraId="4173969F" w14:textId="77777777" w:rsidTr="00804F8D">
        <w:tc>
          <w:tcPr>
            <w:cnfStyle w:val="001000000000" w:firstRow="0" w:lastRow="0" w:firstColumn="1" w:lastColumn="0" w:oddVBand="0" w:evenVBand="0" w:oddHBand="0" w:evenHBand="0" w:firstRowFirstColumn="0" w:firstRowLastColumn="0" w:lastRowFirstColumn="0" w:lastRowLastColumn="0"/>
            <w:tcW w:w="2783" w:type="dxa"/>
          </w:tcPr>
          <w:p w14:paraId="020E5A5D" w14:textId="77777777" w:rsidR="008B0AB0" w:rsidRDefault="008B0AB0" w:rsidP="0057552D">
            <w:pPr>
              <w:pStyle w:val="5a"/>
              <w:jc w:val="both"/>
            </w:pPr>
            <w:r>
              <w:t>IP address pool for APs</w:t>
            </w:r>
          </w:p>
        </w:tc>
        <w:tc>
          <w:tcPr>
            <w:tcW w:w="5807" w:type="dxa"/>
          </w:tcPr>
          <w:p w14:paraId="7BAD466C"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172.111.1.0/23, with gateway 172.111.1.1</w:t>
            </w:r>
          </w:p>
        </w:tc>
      </w:tr>
      <w:tr w:rsidR="008B0AB0" w:rsidRPr="00BE3512" w14:paraId="7455B2A8" w14:textId="77777777" w:rsidTr="00804F8D">
        <w:tc>
          <w:tcPr>
            <w:cnfStyle w:val="001000000000" w:firstRow="0" w:lastRow="0" w:firstColumn="1" w:lastColumn="0" w:oddVBand="0" w:evenVBand="0" w:oddHBand="0" w:evenHBand="0" w:firstRowFirstColumn="0" w:firstRowLastColumn="0" w:lastRowFirstColumn="0" w:lastRowLastColumn="0"/>
            <w:tcW w:w="2783" w:type="dxa"/>
          </w:tcPr>
          <w:p w14:paraId="0A662636" w14:textId="77777777" w:rsidR="008B0AB0" w:rsidRPr="00BE3512" w:rsidRDefault="008B0AB0" w:rsidP="0057552D">
            <w:pPr>
              <w:pStyle w:val="5a"/>
              <w:jc w:val="both"/>
            </w:pPr>
            <w:r>
              <w:t>IP address pool for STAs</w:t>
            </w:r>
          </w:p>
        </w:tc>
        <w:tc>
          <w:tcPr>
            <w:tcW w:w="5807" w:type="dxa"/>
          </w:tcPr>
          <w:p w14:paraId="0BD48DEF" w14:textId="77777777"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r>
              <w:t>172.16.1.0/24, with gateway 172.16.1.1</w:t>
            </w:r>
          </w:p>
        </w:tc>
      </w:tr>
      <w:tr w:rsidR="008B0AB0" w:rsidRPr="00BE3512" w14:paraId="65E0994F" w14:textId="77777777" w:rsidTr="00804F8D">
        <w:tc>
          <w:tcPr>
            <w:cnfStyle w:val="001000000000" w:firstRow="0" w:lastRow="0" w:firstColumn="1" w:lastColumn="0" w:oddVBand="0" w:evenVBand="0" w:oddHBand="0" w:evenHBand="0" w:firstRowFirstColumn="0" w:firstRowLastColumn="0" w:lastRowFirstColumn="0" w:lastRowLastColumn="0"/>
            <w:tcW w:w="2783" w:type="dxa"/>
          </w:tcPr>
          <w:p w14:paraId="16B3D703" w14:textId="77777777" w:rsidR="008B0AB0" w:rsidRDefault="008B0AB0" w:rsidP="0057552D">
            <w:pPr>
              <w:pStyle w:val="5a"/>
              <w:jc w:val="both"/>
            </w:pPr>
            <w:r>
              <w:t>AC's source interface IP address</w:t>
            </w:r>
          </w:p>
        </w:tc>
        <w:tc>
          <w:tcPr>
            <w:tcW w:w="5807" w:type="dxa"/>
          </w:tcPr>
          <w:p w14:paraId="0C4C4ADC"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VLANIF 111: 172.111.1.1</w:t>
            </w:r>
          </w:p>
        </w:tc>
      </w:tr>
      <w:tr w:rsidR="008B0AB0" w:rsidRPr="00BE3512" w14:paraId="0EED5290" w14:textId="77777777" w:rsidTr="00804F8D">
        <w:tc>
          <w:tcPr>
            <w:cnfStyle w:val="001000000000" w:firstRow="0" w:lastRow="0" w:firstColumn="1" w:lastColumn="0" w:oddVBand="0" w:evenVBand="0" w:oddHBand="0" w:evenHBand="0" w:firstRowFirstColumn="0" w:firstRowLastColumn="0" w:lastRowFirstColumn="0" w:lastRowLastColumn="0"/>
            <w:tcW w:w="2783" w:type="dxa"/>
          </w:tcPr>
          <w:p w14:paraId="74665F29" w14:textId="77777777" w:rsidR="008B0AB0" w:rsidRDefault="008B0AB0" w:rsidP="0057552D">
            <w:pPr>
              <w:pStyle w:val="5a"/>
              <w:jc w:val="both"/>
            </w:pPr>
            <w:r>
              <w:t>AP Group</w:t>
            </w:r>
          </w:p>
        </w:tc>
        <w:tc>
          <w:tcPr>
            <w:tcW w:w="5807" w:type="dxa"/>
          </w:tcPr>
          <w:p w14:paraId="165DA494"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Default</w:t>
            </w:r>
          </w:p>
          <w:p w14:paraId="217F7ED6"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 xml:space="preserve">Referenced profile: VAP profile </w:t>
            </w:r>
            <w:r>
              <w:rPr>
                <w:b/>
              </w:rPr>
              <w:t>HQ_VAP</w:t>
            </w:r>
          </w:p>
          <w:p w14:paraId="33318CA5"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WLAN ID: 1</w:t>
            </w:r>
          </w:p>
        </w:tc>
      </w:tr>
      <w:tr w:rsidR="008B0AB0" w:rsidRPr="00BE3512" w14:paraId="1BBA7B6E" w14:textId="77777777" w:rsidTr="00804F8D">
        <w:tc>
          <w:tcPr>
            <w:cnfStyle w:val="001000000000" w:firstRow="0" w:lastRow="0" w:firstColumn="1" w:lastColumn="0" w:oddVBand="0" w:evenVBand="0" w:oddHBand="0" w:evenHBand="0" w:firstRowFirstColumn="0" w:firstRowLastColumn="0" w:lastRowFirstColumn="0" w:lastRowLastColumn="0"/>
            <w:tcW w:w="2783" w:type="dxa"/>
          </w:tcPr>
          <w:p w14:paraId="41850FC4" w14:textId="77777777" w:rsidR="008B0AB0" w:rsidRDefault="008B0AB0" w:rsidP="0057552D">
            <w:pPr>
              <w:pStyle w:val="5a"/>
              <w:jc w:val="both"/>
            </w:pPr>
            <w:r>
              <w:t>Regulatory Domain Profile</w:t>
            </w:r>
          </w:p>
        </w:tc>
        <w:tc>
          <w:tcPr>
            <w:tcW w:w="5807" w:type="dxa"/>
          </w:tcPr>
          <w:p w14:paraId="28BAA78C"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Default</w:t>
            </w:r>
          </w:p>
        </w:tc>
      </w:tr>
      <w:tr w:rsidR="008B0AB0" w:rsidRPr="00BE3512" w14:paraId="6B07A0CD" w14:textId="77777777" w:rsidTr="00804F8D">
        <w:tc>
          <w:tcPr>
            <w:cnfStyle w:val="001000000000" w:firstRow="0" w:lastRow="0" w:firstColumn="1" w:lastColumn="0" w:oddVBand="0" w:evenVBand="0" w:oddHBand="0" w:evenHBand="0" w:firstRowFirstColumn="0" w:firstRowLastColumn="0" w:lastRowFirstColumn="0" w:lastRowLastColumn="0"/>
            <w:tcW w:w="2783" w:type="dxa"/>
          </w:tcPr>
          <w:p w14:paraId="5C1DEF12" w14:textId="77777777" w:rsidR="008B0AB0" w:rsidRDefault="008B0AB0" w:rsidP="0057552D">
            <w:pPr>
              <w:pStyle w:val="5a"/>
              <w:jc w:val="both"/>
            </w:pPr>
            <w:r>
              <w:t>SSID Profile</w:t>
            </w:r>
          </w:p>
        </w:tc>
        <w:tc>
          <w:tcPr>
            <w:tcW w:w="5807" w:type="dxa"/>
          </w:tcPr>
          <w:p w14:paraId="036963A7"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Name: HQ_SSID</w:t>
            </w:r>
          </w:p>
          <w:p w14:paraId="7D20B689"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SSID name: HQ_Guest</w:t>
            </w:r>
          </w:p>
        </w:tc>
      </w:tr>
      <w:tr w:rsidR="008B0AB0" w:rsidRPr="00BE3512" w14:paraId="58371720" w14:textId="77777777" w:rsidTr="00804F8D">
        <w:tc>
          <w:tcPr>
            <w:cnfStyle w:val="001000000000" w:firstRow="0" w:lastRow="0" w:firstColumn="1" w:lastColumn="0" w:oddVBand="0" w:evenVBand="0" w:oddHBand="0" w:evenHBand="0" w:firstRowFirstColumn="0" w:firstRowLastColumn="0" w:lastRowFirstColumn="0" w:lastRowLastColumn="0"/>
            <w:tcW w:w="2783" w:type="dxa"/>
          </w:tcPr>
          <w:p w14:paraId="1EB0BC34" w14:textId="77777777" w:rsidR="008B0AB0" w:rsidRDefault="008B0AB0" w:rsidP="0057552D">
            <w:pPr>
              <w:pStyle w:val="5a"/>
              <w:jc w:val="both"/>
            </w:pPr>
            <w:r>
              <w:t>Security Profile</w:t>
            </w:r>
          </w:p>
        </w:tc>
        <w:tc>
          <w:tcPr>
            <w:tcW w:w="5807" w:type="dxa"/>
          </w:tcPr>
          <w:p w14:paraId="7D30E7BC"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Default</w:t>
            </w:r>
          </w:p>
        </w:tc>
      </w:tr>
      <w:tr w:rsidR="008B0AB0" w:rsidRPr="00BE3512" w14:paraId="6B3118C9" w14:textId="77777777" w:rsidTr="00804F8D">
        <w:tc>
          <w:tcPr>
            <w:cnfStyle w:val="001000000000" w:firstRow="0" w:lastRow="0" w:firstColumn="1" w:lastColumn="0" w:oddVBand="0" w:evenVBand="0" w:oddHBand="0" w:evenHBand="0" w:firstRowFirstColumn="0" w:firstRowLastColumn="0" w:lastRowFirstColumn="0" w:lastRowLastColumn="0"/>
            <w:tcW w:w="2783" w:type="dxa"/>
          </w:tcPr>
          <w:p w14:paraId="547EFBF8" w14:textId="77777777" w:rsidR="008B0AB0" w:rsidRDefault="008B0AB0" w:rsidP="0057552D">
            <w:pPr>
              <w:pStyle w:val="5a"/>
              <w:jc w:val="both"/>
            </w:pPr>
            <w:r>
              <w:t>VAP Profile</w:t>
            </w:r>
          </w:p>
        </w:tc>
        <w:tc>
          <w:tcPr>
            <w:tcW w:w="5807" w:type="dxa"/>
          </w:tcPr>
          <w:p w14:paraId="26952EAA"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Name: HQ_VAP</w:t>
            </w:r>
          </w:p>
          <w:p w14:paraId="442BF3DE"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Service VLAN: VLAN 101</w:t>
            </w:r>
          </w:p>
          <w:p w14:paraId="653769C2"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Forwarding mode: Tunnel</w:t>
            </w:r>
          </w:p>
          <w:p w14:paraId="19E116B7"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 xml:space="preserve">Referenced profiles: SSID profile </w:t>
            </w:r>
            <w:r>
              <w:rPr>
                <w:b/>
              </w:rPr>
              <w:t>HQ_SSID</w:t>
            </w:r>
            <w:r>
              <w:t xml:space="preserve"> and authentication profile </w:t>
            </w:r>
            <w:r>
              <w:rPr>
                <w:b/>
              </w:rPr>
              <w:t>HQ_Portal</w:t>
            </w:r>
          </w:p>
        </w:tc>
      </w:tr>
    </w:tbl>
    <w:p w14:paraId="2C5368DC" w14:textId="77777777" w:rsidR="008B0AB0" w:rsidRPr="003A4726" w:rsidRDefault="008B0AB0" w:rsidP="009410D9">
      <w:pPr>
        <w:pStyle w:val="1e"/>
      </w:pPr>
      <w:r>
        <w:rPr>
          <w:noProof/>
        </w:rPr>
        <w:drawing>
          <wp:inline distT="0" distB="0" distL="0" distR="0" wp14:anchorId="21AFF95D" wp14:editId="76FE2D03">
            <wp:extent cx="754381" cy="267463"/>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en-05.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754381" cy="267463"/>
                    </a:xfrm>
                    <a:prstGeom prst="rect">
                      <a:avLst/>
                    </a:prstGeom>
                  </pic:spPr>
                </pic:pic>
              </a:graphicData>
            </a:graphic>
          </wp:inline>
        </w:drawing>
      </w:r>
    </w:p>
    <w:p w14:paraId="16EA7B45" w14:textId="77777777" w:rsidR="008B0AB0" w:rsidRPr="00A904FD" w:rsidRDefault="008B0AB0" w:rsidP="00804F8D">
      <w:pPr>
        <w:pStyle w:val="1e"/>
      </w:pPr>
      <w:r>
        <w:t>Configure the CAPWAP management VLAN and CAPWAP management IP address. That is, create the management VLAN and CAPWAP tunnel source interface in the WLAN service, and assign an IP address to the source interface. The DHCP server assigns IP addresses from the interface address pool to APs. After the preceding configurations are complete, APs can go online successfully.</w:t>
      </w:r>
    </w:p>
    <w:p w14:paraId="3C87B426" w14:textId="77777777" w:rsidR="008B0AB0" w:rsidRPr="00AE560F" w:rsidRDefault="008B0AB0" w:rsidP="00804F8D">
      <w:pPr>
        <w:pStyle w:val="2"/>
      </w:pPr>
      <w:bookmarkStart w:id="151" w:name="_Toc57737981"/>
      <w:bookmarkStart w:id="152" w:name="_Toc58336764"/>
      <w:bookmarkStart w:id="153" w:name="_Toc62638049"/>
      <w:r w:rsidRPr="00AE560F">
        <w:t>Lab Configuration</w:t>
      </w:r>
      <w:bookmarkEnd w:id="151"/>
      <w:bookmarkEnd w:id="152"/>
      <w:bookmarkEnd w:id="153"/>
    </w:p>
    <w:p w14:paraId="3D16E47B" w14:textId="77777777" w:rsidR="008B0AB0" w:rsidRPr="00AE560F" w:rsidRDefault="008B0AB0" w:rsidP="00804F8D">
      <w:pPr>
        <w:pStyle w:val="3"/>
      </w:pPr>
      <w:bookmarkStart w:id="154" w:name="_Toc466755578"/>
      <w:bookmarkStart w:id="155" w:name="_Toc57737982"/>
      <w:bookmarkStart w:id="156" w:name="_Toc58336765"/>
      <w:bookmarkStart w:id="157" w:name="_Toc62638050"/>
      <w:r w:rsidRPr="00AE560F">
        <w:t>Configuration Roadmap</w:t>
      </w:r>
      <w:bookmarkEnd w:id="154"/>
      <w:bookmarkEnd w:id="155"/>
      <w:bookmarkEnd w:id="156"/>
      <w:bookmarkEnd w:id="157"/>
    </w:p>
    <w:p w14:paraId="324811E2" w14:textId="77777777" w:rsidR="008B0AB0" w:rsidRDefault="008B0AB0" w:rsidP="002B4DA7">
      <w:pPr>
        <w:pStyle w:val="1e"/>
        <w:numPr>
          <w:ilvl w:val="0"/>
          <w:numId w:val="57"/>
        </w:numPr>
      </w:pPr>
      <w:r>
        <w:t>Complete pre-configuration, so that AR1 and iMaster NCE-Campus can communicate with each other. Configure AR1 as the DHCP server for devices and end users and configure the simulated external network. Ensure that there are reachable routes between AR1 and the external network.</w:t>
      </w:r>
    </w:p>
    <w:p w14:paraId="11E2E4B8" w14:textId="77777777" w:rsidR="008B0AB0" w:rsidRDefault="008B0AB0" w:rsidP="002B4DA7">
      <w:pPr>
        <w:pStyle w:val="1e"/>
        <w:numPr>
          <w:ilvl w:val="0"/>
          <w:numId w:val="57"/>
        </w:numPr>
      </w:pPr>
      <w:r>
        <w:t xml:space="preserve">Create a site named </w:t>
      </w:r>
      <w:r w:rsidRPr="00033081">
        <w:rPr>
          <w:b/>
        </w:rPr>
        <w:t>HQ</w:t>
      </w:r>
      <w:r>
        <w:t>, and onboard all the devices (CORE1, AGG1, AGG2, ACC1, and ACC2) at the site (APs are currently not onboarded).</w:t>
      </w:r>
    </w:p>
    <w:p w14:paraId="486D239C" w14:textId="77777777" w:rsidR="008B0AB0" w:rsidRDefault="008B0AB0" w:rsidP="002B4DA7">
      <w:pPr>
        <w:pStyle w:val="1e"/>
        <w:numPr>
          <w:ilvl w:val="0"/>
          <w:numId w:val="57"/>
        </w:numPr>
      </w:pPr>
      <w:r>
        <w:t>Configure fabric and underlay resources, create a fabric, and automatically deploy the underlay network. In addition, configure external networks, network service resources, and access management, and onboard APs.</w:t>
      </w:r>
    </w:p>
    <w:p w14:paraId="1DFBFD6D" w14:textId="77777777" w:rsidR="008B0AB0" w:rsidRDefault="008B0AB0" w:rsidP="002B4DA7">
      <w:pPr>
        <w:pStyle w:val="1e"/>
        <w:numPr>
          <w:ilvl w:val="0"/>
          <w:numId w:val="57"/>
        </w:numPr>
      </w:pPr>
      <w:r>
        <w:t>Complete automatic deployment of the overlay network, including creating virtual networks and enabling communication between virtual networks.</w:t>
      </w:r>
    </w:p>
    <w:p w14:paraId="67360BB2" w14:textId="77777777" w:rsidR="008B0AB0" w:rsidRDefault="008B0AB0" w:rsidP="002B4DA7">
      <w:pPr>
        <w:pStyle w:val="1e"/>
        <w:numPr>
          <w:ilvl w:val="0"/>
          <w:numId w:val="57"/>
        </w:numPr>
      </w:pPr>
      <w:r>
        <w:t>Complete free mobility deployment, including creation of security groups and the policy control matrix.</w:t>
      </w:r>
    </w:p>
    <w:p w14:paraId="1F6BA859" w14:textId="77777777" w:rsidR="008B0AB0" w:rsidRDefault="008B0AB0" w:rsidP="002B4DA7">
      <w:pPr>
        <w:pStyle w:val="1e"/>
        <w:numPr>
          <w:ilvl w:val="0"/>
          <w:numId w:val="57"/>
        </w:numPr>
      </w:pPr>
      <w:r>
        <w:t>Complete access control deployment, including user account creation, authentication and authorization configuration, and page management. Authentication and authorization configuration includes configuration of authentication rules, authorization results, and authorization rules.</w:t>
      </w:r>
    </w:p>
    <w:p w14:paraId="00261B67" w14:textId="77777777" w:rsidR="008B0AB0" w:rsidRPr="00FC53F7" w:rsidRDefault="008B0AB0" w:rsidP="002B4DA7">
      <w:pPr>
        <w:pStyle w:val="1e"/>
        <w:numPr>
          <w:ilvl w:val="0"/>
          <w:numId w:val="57"/>
        </w:numPr>
      </w:pPr>
      <w:r>
        <w:t>Deploy WLAN services.</w:t>
      </w:r>
    </w:p>
    <w:p w14:paraId="50F5F351" w14:textId="77777777" w:rsidR="008B0AB0" w:rsidRPr="00AE560F" w:rsidRDefault="008B0AB0" w:rsidP="00804F8D">
      <w:pPr>
        <w:pStyle w:val="3"/>
      </w:pPr>
      <w:bookmarkStart w:id="158" w:name="_Toc57737983"/>
      <w:bookmarkStart w:id="159" w:name="_Toc58336766"/>
      <w:bookmarkStart w:id="160" w:name="_Toc62638051"/>
      <w:r w:rsidRPr="00AE560F">
        <w:t>Preconfiguring the Environment</w:t>
      </w:r>
      <w:bookmarkEnd w:id="158"/>
      <w:bookmarkEnd w:id="159"/>
      <w:bookmarkEnd w:id="160"/>
    </w:p>
    <w:p w14:paraId="06844D69" w14:textId="77777777" w:rsidR="008B0AB0" w:rsidRPr="00AE560F" w:rsidRDefault="008B0AB0" w:rsidP="00804F8D">
      <w:pPr>
        <w:pStyle w:val="4"/>
        <w:rPr>
          <w:rFonts w:hint="default"/>
        </w:rPr>
      </w:pPr>
      <w:r w:rsidRPr="00AE560F">
        <w:t>Summary of Pre-configurations</w:t>
      </w:r>
    </w:p>
    <w:p w14:paraId="1C9A74FC" w14:textId="77777777" w:rsidR="008B0AB0" w:rsidRDefault="008B0AB0" w:rsidP="002B4DA7">
      <w:pPr>
        <w:pStyle w:val="1e"/>
        <w:numPr>
          <w:ilvl w:val="0"/>
          <w:numId w:val="58"/>
        </w:numPr>
      </w:pPr>
      <w:r>
        <w:t>AR1: Complete pre-configurations such as VLAN assignment, VLANIF interface creation, IP routing, LLDP enable, DHCP server, and simulated external networks.</w:t>
      </w:r>
    </w:p>
    <w:p w14:paraId="6C86B818" w14:textId="77777777" w:rsidR="008B0AB0" w:rsidRDefault="008B0AB0" w:rsidP="002B4DA7">
      <w:pPr>
        <w:pStyle w:val="1e"/>
        <w:numPr>
          <w:ilvl w:val="0"/>
          <w:numId w:val="58"/>
        </w:numPr>
      </w:pPr>
      <w:r>
        <w:t>There are no pre-configurations for other devices, and iMaster NCE-Campus is also not configured.</w:t>
      </w:r>
    </w:p>
    <w:p w14:paraId="075154AD" w14:textId="77777777" w:rsidR="008B0AB0" w:rsidRPr="00AE560F" w:rsidRDefault="008B0AB0" w:rsidP="00804F8D">
      <w:pPr>
        <w:pStyle w:val="4"/>
        <w:rPr>
          <w:rFonts w:hint="default"/>
        </w:rPr>
      </w:pPr>
      <w:r w:rsidRPr="00AE560F">
        <w:t>Pre-configuring the DHCP Server (for Device Plug-and-Play)</w:t>
      </w:r>
    </w:p>
    <w:p w14:paraId="562A3050" w14:textId="77777777" w:rsidR="008B0AB0" w:rsidRDefault="008B0AB0" w:rsidP="00804F8D">
      <w:pPr>
        <w:pStyle w:val="1e"/>
      </w:pPr>
      <w:r>
        <w:t>AR1 functions as a DHCP server to allocate management IP addresses to the devices at the HQ site. In addition, AR1 needs to notify these devices of the iMaster NCE-Campus address.</w:t>
      </w:r>
    </w:p>
    <w:p w14:paraId="2B8C4122" w14:textId="77777777" w:rsidR="008B0AB0" w:rsidRPr="003F6921" w:rsidRDefault="008B0AB0" w:rsidP="00D152A7">
      <w:pPr>
        <w:pStyle w:val="30"/>
        <w:numPr>
          <w:ilvl w:val="5"/>
          <w:numId w:val="59"/>
        </w:numPr>
      </w:pPr>
      <w:r>
        <w:t>Configure VLANs.</w:t>
      </w:r>
    </w:p>
    <w:p w14:paraId="3EAB878C" w14:textId="77777777" w:rsidR="008B0AB0" w:rsidRDefault="008B0AB0" w:rsidP="00804F8D">
      <w:pPr>
        <w:pStyle w:val="1e"/>
      </w:pPr>
      <w:r>
        <w:t># Create VLAN 100 on AR1.</w:t>
      </w:r>
    </w:p>
    <w:p w14:paraId="557BE9AA" w14:textId="77777777" w:rsidR="008B0AB0" w:rsidRPr="003F6921" w:rsidRDefault="008B0AB0" w:rsidP="00804F8D">
      <w:pPr>
        <w:pStyle w:val="2f2"/>
        <w:spacing w:before="240" w:after="240"/>
      </w:pPr>
      <w:r>
        <w:t>&lt;Huawei&gt;sys</w:t>
      </w:r>
    </w:p>
    <w:p w14:paraId="0DBFF681" w14:textId="77777777" w:rsidR="008B0AB0" w:rsidRPr="003F6921" w:rsidRDefault="008B0AB0" w:rsidP="00804F8D">
      <w:pPr>
        <w:pStyle w:val="2f2"/>
        <w:spacing w:before="240" w:after="240"/>
      </w:pPr>
      <w:r>
        <w:t>[Huawei]sysname AR1</w:t>
      </w:r>
    </w:p>
    <w:p w14:paraId="18605AE1" w14:textId="77777777" w:rsidR="008B0AB0" w:rsidRPr="003F6921" w:rsidRDefault="008B0AB0" w:rsidP="00804F8D">
      <w:pPr>
        <w:pStyle w:val="2f2"/>
        <w:spacing w:before="240" w:after="240"/>
      </w:pPr>
      <w:r>
        <w:t>[AR1]vlan 100</w:t>
      </w:r>
    </w:p>
    <w:p w14:paraId="438B1D10" w14:textId="77777777" w:rsidR="008B0AB0" w:rsidRPr="004A405D" w:rsidRDefault="008B0AB0" w:rsidP="00804F8D">
      <w:pPr>
        <w:pStyle w:val="1e"/>
      </w:pPr>
      <w:r>
        <w:t># Configure the type of AR1's downlink interface and the VLAN to which this interface belongs.</w:t>
      </w:r>
    </w:p>
    <w:p w14:paraId="4AE6D8E9" w14:textId="77777777" w:rsidR="008B0AB0" w:rsidRPr="004A405D" w:rsidRDefault="008B0AB0" w:rsidP="00804F8D">
      <w:pPr>
        <w:pStyle w:val="2f2"/>
        <w:spacing w:before="240" w:after="240"/>
      </w:pPr>
      <w:bookmarkStart w:id="161" w:name="OLE_LINK7"/>
      <w:r>
        <w:t>[AR1]interface GigabitEthernet 0/0/1</w:t>
      </w:r>
    </w:p>
    <w:p w14:paraId="151C4447" w14:textId="77777777" w:rsidR="008B0AB0" w:rsidRPr="004A405D" w:rsidRDefault="008B0AB0" w:rsidP="00804F8D">
      <w:pPr>
        <w:pStyle w:val="2f2"/>
        <w:spacing w:before="240" w:after="240"/>
      </w:pPr>
      <w:r>
        <w:t>[AR1-GigabitEthernet0/0/1]portswitch</w:t>
      </w:r>
    </w:p>
    <w:p w14:paraId="78742544" w14:textId="77777777" w:rsidR="008B0AB0" w:rsidRPr="004A405D" w:rsidRDefault="008B0AB0" w:rsidP="00804F8D">
      <w:pPr>
        <w:pStyle w:val="2f2"/>
        <w:spacing w:before="240" w:after="240"/>
      </w:pPr>
      <w:r>
        <w:t>[AR1-GigabitEthernet0/0/1]port link-type trunk</w:t>
      </w:r>
      <w:bookmarkEnd w:id="161"/>
    </w:p>
    <w:p w14:paraId="1AC69ADD" w14:textId="77777777" w:rsidR="008B0AB0" w:rsidRPr="004A405D" w:rsidRDefault="008B0AB0" w:rsidP="00804F8D">
      <w:pPr>
        <w:pStyle w:val="2f2"/>
        <w:spacing w:before="240" w:after="240"/>
      </w:pPr>
      <w:r>
        <w:t>[AR1-GigabitEthernet0/0/1]port trunk pvid vlan 100</w:t>
      </w:r>
    </w:p>
    <w:p w14:paraId="502FDF2F" w14:textId="77777777" w:rsidR="008B0AB0" w:rsidRPr="004A405D" w:rsidRDefault="008B0AB0" w:rsidP="00804F8D">
      <w:pPr>
        <w:pStyle w:val="2f2"/>
        <w:spacing w:before="240" w:after="240"/>
      </w:pPr>
      <w:r>
        <w:t>[AR1-GigabitEthernet0/0/1]port trunk allow-pass vlan 100</w:t>
      </w:r>
    </w:p>
    <w:p w14:paraId="5791F22D" w14:textId="77777777" w:rsidR="008B0AB0" w:rsidRPr="003F6921" w:rsidRDefault="008B0AB0" w:rsidP="00804F8D">
      <w:pPr>
        <w:pStyle w:val="2f2"/>
        <w:spacing w:before="240" w:after="240"/>
      </w:pPr>
      <w:r>
        <w:t>[AR1-GigabitEthernet0/0/1]quit</w:t>
      </w:r>
    </w:p>
    <w:p w14:paraId="15049BF7" w14:textId="77777777" w:rsidR="008B0AB0" w:rsidRDefault="008B0AB0" w:rsidP="00D152A7">
      <w:pPr>
        <w:pStyle w:val="30"/>
      </w:pPr>
      <w:r>
        <w:t>Configure IP addresses.</w:t>
      </w:r>
    </w:p>
    <w:p w14:paraId="6CE0109E" w14:textId="77777777" w:rsidR="008B0AB0" w:rsidRDefault="008B0AB0" w:rsidP="00804F8D">
      <w:pPr>
        <w:pStyle w:val="1e"/>
      </w:pPr>
      <w:r>
        <w:t># Create VLANIF 100 on AR1 and configure an IP address for VLANIF 100.</w:t>
      </w:r>
    </w:p>
    <w:p w14:paraId="6AEA7EF2" w14:textId="77777777" w:rsidR="008B0AB0" w:rsidRDefault="008B0AB0" w:rsidP="00804F8D">
      <w:pPr>
        <w:pStyle w:val="2f2"/>
        <w:spacing w:before="240" w:after="240"/>
      </w:pPr>
      <w:r>
        <w:t>[AR1]interface Vlanif 100</w:t>
      </w:r>
    </w:p>
    <w:p w14:paraId="41150C5D" w14:textId="77777777" w:rsidR="008B0AB0" w:rsidRDefault="008B0AB0" w:rsidP="00804F8D">
      <w:pPr>
        <w:pStyle w:val="2f2"/>
        <w:spacing w:before="240" w:after="240"/>
      </w:pPr>
      <w:r>
        <w:t>[AR1-Vlanif100]ip address 192.168.100.1 24</w:t>
      </w:r>
    </w:p>
    <w:p w14:paraId="5F882EC4" w14:textId="77777777" w:rsidR="008B0AB0" w:rsidRDefault="008B0AB0" w:rsidP="00804F8D">
      <w:pPr>
        <w:pStyle w:val="1e"/>
      </w:pPr>
      <w:r>
        <w:t>#Configure an IP address for AR1's uplink interface.</w:t>
      </w:r>
    </w:p>
    <w:p w14:paraId="0676ED06" w14:textId="77777777" w:rsidR="008B0AB0" w:rsidRDefault="008B0AB0" w:rsidP="00804F8D">
      <w:pPr>
        <w:pStyle w:val="2f2"/>
        <w:spacing w:before="240" w:after="240"/>
      </w:pPr>
      <w:r>
        <w:t>[AR1]interface GigabitEthernet 0/0/0</w:t>
      </w:r>
    </w:p>
    <w:p w14:paraId="1B6FAE2A" w14:textId="77777777" w:rsidR="008B0AB0" w:rsidRDefault="008B0AB0" w:rsidP="00804F8D">
      <w:pPr>
        <w:pStyle w:val="2f2"/>
        <w:spacing w:before="240" w:after="240"/>
      </w:pPr>
      <w:r>
        <w:t>[AR1-GigabitEthernet0/0/0]ip address 67.0.0.1 24</w:t>
      </w:r>
    </w:p>
    <w:p w14:paraId="26793077" w14:textId="77777777" w:rsidR="008B0AB0" w:rsidRDefault="008B0AB0" w:rsidP="00D152A7">
      <w:pPr>
        <w:pStyle w:val="30"/>
      </w:pPr>
      <w:r>
        <w:t>Configure the DHCP server.</w:t>
      </w:r>
    </w:p>
    <w:p w14:paraId="12450958" w14:textId="77777777" w:rsidR="008B0AB0" w:rsidRDefault="008B0AB0" w:rsidP="00804F8D">
      <w:pPr>
        <w:pStyle w:val="1e"/>
      </w:pPr>
      <w:r>
        <w:t># Enable the DHCP service on AR1, and configure it to assign management IP addresses from the interface address pool to the HQ devices.</w:t>
      </w:r>
    </w:p>
    <w:p w14:paraId="7D842CB6" w14:textId="77777777" w:rsidR="008B0AB0" w:rsidRDefault="008B0AB0" w:rsidP="00804F8D">
      <w:pPr>
        <w:pStyle w:val="2f2"/>
        <w:spacing w:before="240" w:after="240"/>
      </w:pPr>
      <w:r>
        <w:t>[AR1]dhcp enable</w:t>
      </w:r>
    </w:p>
    <w:p w14:paraId="52B447B7" w14:textId="77777777" w:rsidR="008B0AB0" w:rsidRDefault="008B0AB0" w:rsidP="00804F8D">
      <w:pPr>
        <w:pStyle w:val="2f2"/>
        <w:spacing w:before="240" w:after="240"/>
      </w:pPr>
      <w:r>
        <w:t>[AR1]interface Vlanif 100</w:t>
      </w:r>
    </w:p>
    <w:p w14:paraId="69300C39" w14:textId="77777777" w:rsidR="008B0AB0" w:rsidRDefault="008B0AB0" w:rsidP="00804F8D">
      <w:pPr>
        <w:pStyle w:val="2f2"/>
        <w:spacing w:before="240" w:after="240"/>
      </w:pPr>
      <w:r>
        <w:t>[AR1-Vlanif100]dhcp select interface</w:t>
      </w:r>
    </w:p>
    <w:p w14:paraId="7351D141" w14:textId="77777777" w:rsidR="008B0AB0" w:rsidRDefault="008B0AB0" w:rsidP="00804F8D">
      <w:pPr>
        <w:pStyle w:val="2f2"/>
        <w:spacing w:before="240" w:after="240"/>
      </w:pPr>
      <w:r>
        <w:t>[AR1-Vlanif100]description HQ_Gateway</w:t>
      </w:r>
    </w:p>
    <w:p w14:paraId="24D58FB2" w14:textId="77777777" w:rsidR="008B0AB0" w:rsidRDefault="008B0AB0" w:rsidP="00D152A7">
      <w:pPr>
        <w:pStyle w:val="30"/>
      </w:pPr>
      <w:r>
        <w:t>Specify the controller.</w:t>
      </w:r>
    </w:p>
    <w:p w14:paraId="2FF6547D" w14:textId="77777777" w:rsidR="008B0AB0" w:rsidRDefault="008B0AB0" w:rsidP="00804F8D">
      <w:pPr>
        <w:pStyle w:val="1e"/>
      </w:pPr>
      <w:r>
        <w:t># Configure AR1 to notify HQ devices of the iMaster NCE-Campus IP address through DHCP Option 148.</w:t>
      </w:r>
    </w:p>
    <w:p w14:paraId="18141B6D" w14:textId="77777777" w:rsidR="008B0AB0" w:rsidRDefault="008B0AB0" w:rsidP="00804F8D">
      <w:pPr>
        <w:pStyle w:val="2f2"/>
        <w:spacing w:before="240" w:after="240"/>
      </w:pPr>
      <w:r>
        <w:t>[AR1]interface Vlanif 100</w:t>
      </w:r>
    </w:p>
    <w:p w14:paraId="566CDA2C" w14:textId="77777777" w:rsidR="008B0AB0" w:rsidRPr="00BA0C40" w:rsidRDefault="008B0AB0" w:rsidP="00804F8D">
      <w:pPr>
        <w:pStyle w:val="2f2"/>
        <w:spacing w:before="240" w:after="240"/>
      </w:pPr>
      <w:r>
        <w:t>[AR1-Vlanif100]dhcp server option 148 ascii agilemode=agile-cloud;ap-agilemode=tradition-fit;agilemanage-mode=ip;agilemanage-domain=</w:t>
      </w:r>
      <w:r>
        <w:rPr>
          <w:b/>
          <w:shd w:val="pct15" w:color="auto" w:fill="FFFFFF"/>
        </w:rPr>
        <w:t>192.168.4.104</w:t>
      </w:r>
      <w:r>
        <w:t>;agilemanage-port=</w:t>
      </w:r>
      <w:r>
        <w:rPr>
          <w:b/>
          <w:shd w:val="pct15" w:color="auto" w:fill="FFFFFF"/>
        </w:rPr>
        <w:t>10020</w:t>
      </w:r>
      <w:bookmarkStart w:id="162" w:name="OLE_LINK47"/>
      <w:bookmarkStart w:id="163" w:name="OLE_LINK10"/>
      <w:bookmarkStart w:id="164" w:name="OLE_LINK9"/>
      <w:bookmarkEnd w:id="162"/>
      <w:bookmarkEnd w:id="163"/>
      <w:bookmarkEnd w:id="164"/>
    </w:p>
    <w:p w14:paraId="28FA9EF4" w14:textId="77777777" w:rsidR="008B0AB0" w:rsidRDefault="008B0AB0" w:rsidP="00D152A7">
      <w:pPr>
        <w:pStyle w:val="30"/>
      </w:pPr>
      <w:r>
        <w:t>Configure routing.</w:t>
      </w:r>
    </w:p>
    <w:p w14:paraId="31B0CFBB" w14:textId="77777777" w:rsidR="008B0AB0" w:rsidRDefault="008B0AB0" w:rsidP="00804F8D">
      <w:pPr>
        <w:pStyle w:val="1e"/>
      </w:pPr>
      <w:r>
        <w:t># Create a static route on AR1 so that AR1 can access iMaster NCE-Campus.</w:t>
      </w:r>
    </w:p>
    <w:p w14:paraId="671E11A6" w14:textId="77777777" w:rsidR="008B0AB0" w:rsidRDefault="008B0AB0" w:rsidP="00804F8D">
      <w:pPr>
        <w:pStyle w:val="2f2"/>
        <w:spacing w:before="240" w:after="240"/>
      </w:pPr>
      <w:r>
        <w:t>[AR1]ip route-static 0.0.0.0 0 67.0.0.254</w:t>
      </w:r>
    </w:p>
    <w:p w14:paraId="0797E98C" w14:textId="77777777" w:rsidR="008B0AB0" w:rsidRDefault="008B0AB0" w:rsidP="00804F8D">
      <w:pPr>
        <w:pStyle w:val="1e"/>
      </w:pPr>
      <w:r>
        <w:t># Create a static route on SW1 so that iMaster NCE-Campus can access the HQ internal network.</w:t>
      </w:r>
    </w:p>
    <w:p w14:paraId="69E743F9" w14:textId="77777777" w:rsidR="008B0AB0" w:rsidRDefault="008B0AB0" w:rsidP="00804F8D">
      <w:pPr>
        <w:pStyle w:val="2f2"/>
        <w:spacing w:before="240" w:after="240"/>
      </w:pPr>
      <w:r>
        <w:t>[SW1]ip route-static 192.168.100.0 24 67.0.0.1</w:t>
      </w:r>
    </w:p>
    <w:p w14:paraId="6827966C" w14:textId="77777777" w:rsidR="008B0AB0" w:rsidRPr="00804F8D" w:rsidRDefault="008B0AB0" w:rsidP="00804F8D">
      <w:pPr>
        <w:pStyle w:val="1e"/>
        <w:rPr>
          <w:b/>
        </w:rPr>
      </w:pPr>
      <w:r w:rsidRPr="00804F8D">
        <w:rPr>
          <w:b/>
        </w:rPr>
        <w:t>----End</w:t>
      </w:r>
    </w:p>
    <w:p w14:paraId="51C2ADD0" w14:textId="77777777" w:rsidR="008B0AB0" w:rsidRPr="00AE560F" w:rsidRDefault="008B0AB0" w:rsidP="00804F8D">
      <w:pPr>
        <w:pStyle w:val="4"/>
        <w:rPr>
          <w:rFonts w:hint="default"/>
        </w:rPr>
      </w:pPr>
      <w:r w:rsidRPr="00AE560F">
        <w:t>Pre-configuring the DHCP Server (for End Users)</w:t>
      </w:r>
    </w:p>
    <w:p w14:paraId="3492D2B7" w14:textId="77777777" w:rsidR="008B0AB0" w:rsidRPr="004A405D" w:rsidRDefault="008B0AB0" w:rsidP="00804F8D">
      <w:pPr>
        <w:pStyle w:val="1e"/>
      </w:pPr>
      <w:r>
        <w:t>AR1 functions as a DHCP server to assign IP addresses to users at the HQ site. In addition, AR1 also implements communication between access users and iMaster NCE-Campus.</w:t>
      </w:r>
    </w:p>
    <w:p w14:paraId="7FAA7B43" w14:textId="77777777" w:rsidR="008B0AB0" w:rsidRDefault="008B0AB0" w:rsidP="00D152A7">
      <w:pPr>
        <w:pStyle w:val="30"/>
        <w:numPr>
          <w:ilvl w:val="5"/>
          <w:numId w:val="60"/>
        </w:numPr>
      </w:pPr>
      <w:r>
        <w:t>Configure the DHCP service for access users of the OA, RD, and MKT networks.</w:t>
      </w:r>
    </w:p>
    <w:p w14:paraId="4A47AFCD" w14:textId="77777777" w:rsidR="008B0AB0" w:rsidRDefault="008B0AB0" w:rsidP="003A4F05">
      <w:pPr>
        <w:pStyle w:val="1e"/>
      </w:pPr>
      <w:r>
        <w:t># Configure an address pool for the OA network.</w:t>
      </w:r>
    </w:p>
    <w:p w14:paraId="3B302C0E" w14:textId="77777777" w:rsidR="008B0AB0" w:rsidRDefault="008B0AB0" w:rsidP="003A4F05">
      <w:pPr>
        <w:pStyle w:val="2f2"/>
        <w:spacing w:before="240" w:after="240"/>
      </w:pPr>
      <w:r>
        <w:t>[AR1]ip pool OA</w:t>
      </w:r>
    </w:p>
    <w:p w14:paraId="4216F418" w14:textId="77777777" w:rsidR="008B0AB0" w:rsidRDefault="008B0AB0" w:rsidP="003A4F05">
      <w:pPr>
        <w:pStyle w:val="2f2"/>
        <w:spacing w:before="240" w:after="240"/>
      </w:pPr>
      <w:r>
        <w:t>[AR1-ip-pool-OA]gateway-list 172.16.1.1</w:t>
      </w:r>
    </w:p>
    <w:p w14:paraId="059F22DA" w14:textId="77777777" w:rsidR="008B0AB0" w:rsidRDefault="008B0AB0" w:rsidP="003A4F05">
      <w:pPr>
        <w:pStyle w:val="2f2"/>
        <w:spacing w:before="240" w:after="240"/>
      </w:pPr>
      <w:r>
        <w:t>[AR1-ip-pool-OA]network 172.16.1.0 mask 255.255.255.0</w:t>
      </w:r>
    </w:p>
    <w:p w14:paraId="4508A869" w14:textId="77777777" w:rsidR="008B0AB0" w:rsidRDefault="008B0AB0" w:rsidP="003A4F05">
      <w:pPr>
        <w:pStyle w:val="2f2"/>
        <w:spacing w:before="240" w:after="240"/>
      </w:pPr>
      <w:r>
        <w:t>[AR1-ip-pool-OA]dns-list 114.114.114.114</w:t>
      </w:r>
    </w:p>
    <w:p w14:paraId="7831AC38" w14:textId="77777777" w:rsidR="008B0AB0" w:rsidRDefault="008B0AB0" w:rsidP="003A4F05">
      <w:pPr>
        <w:pStyle w:val="1e"/>
      </w:pPr>
      <w:r>
        <w:t># Configure an address pool for the RD network.</w:t>
      </w:r>
    </w:p>
    <w:p w14:paraId="24A8C5A6" w14:textId="77777777" w:rsidR="008B0AB0" w:rsidRDefault="008B0AB0" w:rsidP="003A4F05">
      <w:pPr>
        <w:pStyle w:val="2f2"/>
        <w:spacing w:before="240" w:after="240"/>
      </w:pPr>
      <w:r>
        <w:t>[AR1]ip pool RD</w:t>
      </w:r>
    </w:p>
    <w:p w14:paraId="79B33AF5" w14:textId="77777777" w:rsidR="008B0AB0" w:rsidRDefault="008B0AB0" w:rsidP="003A4F05">
      <w:pPr>
        <w:pStyle w:val="2f2"/>
        <w:spacing w:before="240" w:after="240"/>
      </w:pPr>
      <w:r>
        <w:t>[AR1-ip-pool-RD]gateway-list 172.16.2.1</w:t>
      </w:r>
    </w:p>
    <w:p w14:paraId="6BE9B80C" w14:textId="77777777" w:rsidR="008B0AB0" w:rsidRDefault="008B0AB0" w:rsidP="003A4F05">
      <w:pPr>
        <w:pStyle w:val="2f2"/>
        <w:spacing w:before="240" w:after="240"/>
      </w:pPr>
      <w:r>
        <w:t>[AR1-ip-pool-RD]network 172.16.2.0 mask 255.255.255.0</w:t>
      </w:r>
    </w:p>
    <w:p w14:paraId="004685B2" w14:textId="77777777" w:rsidR="008B0AB0" w:rsidRDefault="008B0AB0" w:rsidP="003A4F05">
      <w:pPr>
        <w:pStyle w:val="2f2"/>
        <w:spacing w:before="240" w:after="240"/>
      </w:pPr>
      <w:r>
        <w:t>[AR1-ip-pool-RD]dns-list 114.114.114.114</w:t>
      </w:r>
    </w:p>
    <w:p w14:paraId="2C83AF58" w14:textId="77777777" w:rsidR="008B0AB0" w:rsidRDefault="008B0AB0" w:rsidP="003A4F05">
      <w:pPr>
        <w:pStyle w:val="1e"/>
      </w:pPr>
      <w:r>
        <w:t># Configure an address pool for the MKT network.</w:t>
      </w:r>
    </w:p>
    <w:p w14:paraId="52EA86DB" w14:textId="77777777" w:rsidR="008B0AB0" w:rsidRDefault="008B0AB0" w:rsidP="003A4F05">
      <w:pPr>
        <w:pStyle w:val="2f2"/>
        <w:spacing w:before="240" w:after="240"/>
      </w:pPr>
      <w:r>
        <w:t>[AR1]ip pool MKT</w:t>
      </w:r>
    </w:p>
    <w:p w14:paraId="0A445727" w14:textId="77777777" w:rsidR="008B0AB0" w:rsidRDefault="008B0AB0" w:rsidP="003A4F05">
      <w:pPr>
        <w:pStyle w:val="2f2"/>
        <w:spacing w:before="240" w:after="240"/>
      </w:pPr>
      <w:r>
        <w:t>[AR1-ip-pool-MKT]gateway-list 172.16.3.1</w:t>
      </w:r>
    </w:p>
    <w:p w14:paraId="7AD0339A" w14:textId="77777777" w:rsidR="008B0AB0" w:rsidRDefault="008B0AB0" w:rsidP="003A4F05">
      <w:pPr>
        <w:pStyle w:val="2f2"/>
        <w:spacing w:before="240" w:after="240"/>
      </w:pPr>
      <w:r>
        <w:t>[AR1-ip-pool-MKT]network 172.16.3.0 mask 255.255.255.0</w:t>
      </w:r>
    </w:p>
    <w:p w14:paraId="2058A33E" w14:textId="77777777" w:rsidR="008B0AB0" w:rsidRDefault="008B0AB0" w:rsidP="003A4F05">
      <w:pPr>
        <w:pStyle w:val="2f2"/>
        <w:spacing w:before="240" w:after="240"/>
      </w:pPr>
      <w:r>
        <w:t>[AR1-ip-pool-MKT]dns-list 114.114.114.114</w:t>
      </w:r>
    </w:p>
    <w:p w14:paraId="037B4497" w14:textId="77777777" w:rsidR="008B0AB0" w:rsidRDefault="008B0AB0" w:rsidP="008B0AB0">
      <w:pPr>
        <w:rPr>
          <w:rFonts w:hint="eastAsia"/>
        </w:rPr>
      </w:pPr>
      <w:r w:rsidRPr="003A4F05">
        <w:rPr>
          <w:rStyle w:val="1f"/>
        </w:rPr>
        <w:t># Create VLANIF 130, enable DHCP on the interface, and configure the DHCP server to assign IP addresses from the global address pool.</w:t>
      </w:r>
    </w:p>
    <w:p w14:paraId="2B02F7C6" w14:textId="77777777" w:rsidR="008B0AB0" w:rsidRDefault="008B0AB0" w:rsidP="003A4F05">
      <w:pPr>
        <w:pStyle w:val="2f2"/>
        <w:spacing w:before="240" w:after="240"/>
      </w:pPr>
      <w:r>
        <w:t>[AR1]vlan 130</w:t>
      </w:r>
    </w:p>
    <w:p w14:paraId="2BE83322" w14:textId="77777777" w:rsidR="008B0AB0" w:rsidRDefault="008B0AB0" w:rsidP="003A4F05">
      <w:pPr>
        <w:pStyle w:val="2f2"/>
        <w:spacing w:before="240" w:after="240"/>
      </w:pPr>
      <w:r>
        <w:t>[AR1-vlan130]quit</w:t>
      </w:r>
    </w:p>
    <w:p w14:paraId="05FE6EC8" w14:textId="77777777" w:rsidR="008B0AB0" w:rsidRDefault="008B0AB0" w:rsidP="003A4F05">
      <w:pPr>
        <w:pStyle w:val="2f2"/>
        <w:spacing w:before="240" w:after="240"/>
      </w:pPr>
      <w:r>
        <w:t>[AR1]interface Vlanif 130</w:t>
      </w:r>
    </w:p>
    <w:p w14:paraId="0CEC9074" w14:textId="77777777" w:rsidR="008B0AB0" w:rsidRDefault="008B0AB0" w:rsidP="003A4F05">
      <w:pPr>
        <w:pStyle w:val="2f2"/>
        <w:spacing w:before="240" w:after="240"/>
      </w:pPr>
      <w:r>
        <w:t>[AR1-Vlanif130]ip address 192.168.130.2 30</w:t>
      </w:r>
    </w:p>
    <w:p w14:paraId="6A6E628B" w14:textId="77777777" w:rsidR="008B0AB0" w:rsidRDefault="008B0AB0" w:rsidP="003A4F05">
      <w:pPr>
        <w:pStyle w:val="2f2"/>
        <w:spacing w:before="240" w:after="240"/>
      </w:pPr>
      <w:r>
        <w:t>[AR1-Vlanif130]dhcp select global</w:t>
      </w:r>
    </w:p>
    <w:p w14:paraId="27C75560" w14:textId="77777777" w:rsidR="008B0AB0" w:rsidRDefault="008B0AB0" w:rsidP="00D152A7">
      <w:pPr>
        <w:pStyle w:val="30"/>
      </w:pPr>
      <w:bookmarkStart w:id="165" w:name="OLE_LINK71"/>
      <w:r>
        <w:t>Configure VLANs.</w:t>
      </w:r>
    </w:p>
    <w:p w14:paraId="2523066A" w14:textId="77777777" w:rsidR="008B0AB0" w:rsidRDefault="008B0AB0" w:rsidP="003A4F05">
      <w:pPr>
        <w:pStyle w:val="1e"/>
      </w:pPr>
      <w:r>
        <w:rPr>
          <w:rFonts w:hint="eastAsia"/>
        </w:rPr>
        <w:t>#</w:t>
      </w:r>
      <w:r>
        <w:t xml:space="preserve"> </w:t>
      </w:r>
      <w:r w:rsidRPr="00886E99">
        <w:t>Configure GE0/0/1 on AR1 to allow packets from VLAN 130 to communicate with the fabric network.</w:t>
      </w:r>
    </w:p>
    <w:p w14:paraId="4BB9CF5F" w14:textId="77777777" w:rsidR="008B0AB0" w:rsidRDefault="008B0AB0" w:rsidP="003A4F05">
      <w:pPr>
        <w:pStyle w:val="2f2"/>
        <w:spacing w:before="240" w:after="240"/>
      </w:pPr>
      <w:r>
        <w:t>[AR1]interface GigabitEthernet 0/0/1</w:t>
      </w:r>
    </w:p>
    <w:p w14:paraId="32555890" w14:textId="77777777" w:rsidR="008B0AB0" w:rsidRDefault="008B0AB0" w:rsidP="003A4F05">
      <w:pPr>
        <w:pStyle w:val="2f2"/>
        <w:spacing w:before="240" w:after="240"/>
      </w:pPr>
      <w:r>
        <w:t>[AR1-GigabitEthernet0/0/1]port trunk allow-pass vlan 130</w:t>
      </w:r>
    </w:p>
    <w:p w14:paraId="0F33591E" w14:textId="77777777" w:rsidR="008B0AB0" w:rsidRDefault="008B0AB0" w:rsidP="003A4F05">
      <w:pPr>
        <w:pStyle w:val="2f2"/>
        <w:spacing w:before="240" w:after="240"/>
      </w:pPr>
      <w:r>
        <w:t>[AR1-GigabitEthernet0/0/1]quit</w:t>
      </w:r>
    </w:p>
    <w:bookmarkEnd w:id="165"/>
    <w:p w14:paraId="3FEE8E58" w14:textId="77777777" w:rsidR="008B0AB0" w:rsidRDefault="008B0AB0" w:rsidP="00D152A7">
      <w:pPr>
        <w:pStyle w:val="30"/>
      </w:pPr>
      <w:r>
        <w:t>Configure routing.</w:t>
      </w:r>
    </w:p>
    <w:p w14:paraId="3DD79385" w14:textId="77777777" w:rsidR="008B0AB0" w:rsidRPr="00FC2904" w:rsidRDefault="008B0AB0" w:rsidP="003A4F05">
      <w:pPr>
        <w:pStyle w:val="1e"/>
      </w:pPr>
      <w:r>
        <w:t># Create a static route on AR1 so that AR1 can communicate with the access user network.</w:t>
      </w:r>
    </w:p>
    <w:p w14:paraId="12432F15" w14:textId="77777777" w:rsidR="008B0AB0" w:rsidRDefault="008B0AB0" w:rsidP="003A4F05">
      <w:pPr>
        <w:pStyle w:val="2f2"/>
        <w:spacing w:before="240" w:after="240"/>
      </w:pPr>
      <w:r>
        <w:t>[AR1]ip route-static 172.16.0.0 16 192.168.130.1</w:t>
      </w:r>
    </w:p>
    <w:p w14:paraId="36720355" w14:textId="77777777" w:rsidR="008B0AB0" w:rsidRPr="00FC2904" w:rsidRDefault="008B0AB0" w:rsidP="003A4F05">
      <w:pPr>
        <w:pStyle w:val="1e"/>
      </w:pPr>
      <w:r>
        <w:t># Create static routes on SW1 so that SW1 (iMaster NCE-Campus) can communicate with the access user network.</w:t>
      </w:r>
    </w:p>
    <w:p w14:paraId="4EF6B164" w14:textId="77777777" w:rsidR="008B0AB0" w:rsidRDefault="008B0AB0" w:rsidP="003A4F05">
      <w:pPr>
        <w:pStyle w:val="2f2"/>
        <w:spacing w:before="240" w:after="240"/>
      </w:pPr>
      <w:r>
        <w:t>[SW1]ip route-static 172.16.1.0 24 67.0.0.1</w:t>
      </w:r>
    </w:p>
    <w:p w14:paraId="6900172D" w14:textId="77777777" w:rsidR="008B0AB0" w:rsidRDefault="008B0AB0" w:rsidP="003A4F05">
      <w:pPr>
        <w:pStyle w:val="2f2"/>
        <w:spacing w:before="240" w:after="240"/>
      </w:pPr>
      <w:r>
        <w:t>[SW1]ip route-static 172.16.2.0 24 67.0.0.1</w:t>
      </w:r>
    </w:p>
    <w:p w14:paraId="43860EFC" w14:textId="77777777" w:rsidR="008B0AB0" w:rsidRDefault="008B0AB0" w:rsidP="003A4F05">
      <w:pPr>
        <w:pStyle w:val="2f2"/>
        <w:spacing w:before="240" w:after="240"/>
      </w:pPr>
      <w:r>
        <w:t>[SW1]ip route-static 172.16.3.0 24 67.0.0.1</w:t>
      </w:r>
    </w:p>
    <w:p w14:paraId="08F9BA22" w14:textId="77777777" w:rsidR="008B0AB0" w:rsidRPr="003A4F05" w:rsidRDefault="008B0AB0" w:rsidP="003A4F05">
      <w:pPr>
        <w:pStyle w:val="1e"/>
        <w:rPr>
          <w:b/>
        </w:rPr>
      </w:pPr>
      <w:r w:rsidRPr="003A4F05">
        <w:rPr>
          <w:b/>
        </w:rPr>
        <w:t>----End</w:t>
      </w:r>
    </w:p>
    <w:p w14:paraId="6F6662FF" w14:textId="77777777" w:rsidR="008B0AB0" w:rsidRPr="00AE560F" w:rsidRDefault="008B0AB0" w:rsidP="00D77BB2">
      <w:pPr>
        <w:pStyle w:val="4"/>
        <w:rPr>
          <w:rFonts w:hint="default"/>
        </w:rPr>
      </w:pPr>
      <w:r w:rsidRPr="00AE560F">
        <w:t>Pre-configuring Simulated External Networks</w:t>
      </w:r>
    </w:p>
    <w:p w14:paraId="45F0B6C4" w14:textId="77777777" w:rsidR="008B0AB0" w:rsidRPr="004A405D" w:rsidRDefault="008B0AB0" w:rsidP="00D77BB2">
      <w:pPr>
        <w:pStyle w:val="1e"/>
      </w:pPr>
      <w:r>
        <w:t>AR1 needs to simulate external networks for the HQ site, including the Internet, RD external network, and MKT external network.</w:t>
      </w:r>
    </w:p>
    <w:p w14:paraId="3EA046DC" w14:textId="77777777" w:rsidR="008B0AB0" w:rsidRDefault="008B0AB0" w:rsidP="00D152A7">
      <w:pPr>
        <w:pStyle w:val="30"/>
        <w:numPr>
          <w:ilvl w:val="5"/>
          <w:numId w:val="61"/>
        </w:numPr>
      </w:pPr>
      <w:r>
        <w:t>Configure the simulated Internet.</w:t>
      </w:r>
    </w:p>
    <w:p w14:paraId="25CB2E9B" w14:textId="77777777" w:rsidR="008B0AB0" w:rsidRDefault="008B0AB0" w:rsidP="00D77BB2">
      <w:pPr>
        <w:pStyle w:val="1e"/>
      </w:pPr>
      <w:r>
        <w:t># Create the interface LoopBack1 to simulate the Internet.</w:t>
      </w:r>
    </w:p>
    <w:p w14:paraId="7EC7AB20" w14:textId="77777777" w:rsidR="008B0AB0" w:rsidRDefault="008B0AB0" w:rsidP="00D77BB2">
      <w:pPr>
        <w:pStyle w:val="2f2"/>
        <w:spacing w:before="240" w:after="240"/>
      </w:pPr>
      <w:r>
        <w:t>[AR1]interface LoopBack 1</w:t>
      </w:r>
    </w:p>
    <w:p w14:paraId="4CFCDB04" w14:textId="77777777" w:rsidR="008B0AB0" w:rsidRDefault="008B0AB0" w:rsidP="00D77BB2">
      <w:pPr>
        <w:pStyle w:val="2f2"/>
        <w:spacing w:before="240" w:after="240"/>
      </w:pPr>
      <w:r>
        <w:t>[AR1-LoopBack1]ip address 30.1.1.1 32</w:t>
      </w:r>
    </w:p>
    <w:p w14:paraId="1B6B13FA" w14:textId="77777777" w:rsidR="008B0AB0" w:rsidRDefault="008B0AB0" w:rsidP="00D77BB2">
      <w:pPr>
        <w:pStyle w:val="1e"/>
      </w:pPr>
      <w:r>
        <w:t># Create VLAN 120 and configure an IP address for the interconnection interface VLANIF 120.</w:t>
      </w:r>
    </w:p>
    <w:p w14:paraId="75EA2A65" w14:textId="77777777" w:rsidR="008B0AB0" w:rsidRDefault="008B0AB0" w:rsidP="00D77BB2">
      <w:pPr>
        <w:pStyle w:val="2f2"/>
        <w:spacing w:before="240" w:after="240"/>
      </w:pPr>
      <w:r>
        <w:t>[AR1]vlan 120</w:t>
      </w:r>
    </w:p>
    <w:p w14:paraId="336956F5" w14:textId="77777777" w:rsidR="008B0AB0" w:rsidRDefault="008B0AB0" w:rsidP="00D77BB2">
      <w:pPr>
        <w:pStyle w:val="2f2"/>
        <w:spacing w:before="240" w:after="240"/>
      </w:pPr>
      <w:r>
        <w:t>[AR1-vlan120]quit</w:t>
      </w:r>
    </w:p>
    <w:p w14:paraId="6B39CEFE" w14:textId="77777777" w:rsidR="008B0AB0" w:rsidRDefault="008B0AB0" w:rsidP="00D77BB2">
      <w:pPr>
        <w:pStyle w:val="2f2"/>
        <w:spacing w:before="240" w:after="240"/>
      </w:pPr>
      <w:r>
        <w:t>[AR1]interface Vlanif 120</w:t>
      </w:r>
    </w:p>
    <w:p w14:paraId="23C6C5E2" w14:textId="77777777" w:rsidR="008B0AB0" w:rsidRDefault="008B0AB0" w:rsidP="00D77BB2">
      <w:pPr>
        <w:pStyle w:val="2f2"/>
        <w:spacing w:before="240" w:after="240"/>
      </w:pPr>
      <w:r>
        <w:t>[AR1-Vlanif120]ip address 192.168.120.2 30</w:t>
      </w:r>
    </w:p>
    <w:p w14:paraId="1BA24040" w14:textId="77777777" w:rsidR="008B0AB0" w:rsidRDefault="008B0AB0" w:rsidP="00D152A7">
      <w:pPr>
        <w:pStyle w:val="30"/>
      </w:pPr>
      <w:r>
        <w:t>Configure the RD simulated network.</w:t>
      </w:r>
    </w:p>
    <w:p w14:paraId="3A87A63A" w14:textId="77777777" w:rsidR="008B0AB0" w:rsidRDefault="008B0AB0" w:rsidP="00D77BB2">
      <w:pPr>
        <w:pStyle w:val="1e"/>
      </w:pPr>
      <w:r>
        <w:t># Create the interface LoopBack2 to simulate the RD network.</w:t>
      </w:r>
    </w:p>
    <w:p w14:paraId="0100C3C9" w14:textId="77777777" w:rsidR="008B0AB0" w:rsidRDefault="008B0AB0" w:rsidP="00D77BB2">
      <w:pPr>
        <w:pStyle w:val="2f2"/>
        <w:spacing w:before="240" w:after="240"/>
      </w:pPr>
      <w:r>
        <w:t>[AR1]interface LoopBack 2</w:t>
      </w:r>
    </w:p>
    <w:p w14:paraId="156398CA" w14:textId="77777777" w:rsidR="008B0AB0" w:rsidRDefault="008B0AB0" w:rsidP="00D77BB2">
      <w:pPr>
        <w:pStyle w:val="2f2"/>
        <w:spacing w:before="240" w:after="240"/>
      </w:pPr>
      <w:r>
        <w:t>[AR1-LoopBack2]ip address 172.16.12.1 24</w:t>
      </w:r>
    </w:p>
    <w:p w14:paraId="28E93BA7" w14:textId="77777777" w:rsidR="008B0AB0" w:rsidRDefault="008B0AB0" w:rsidP="00D77BB2">
      <w:pPr>
        <w:pStyle w:val="1e"/>
      </w:pPr>
      <w:r>
        <w:t># Create VLAN 121 and configure an IP address for the interconnection interface VLANIF 121.</w:t>
      </w:r>
    </w:p>
    <w:p w14:paraId="16A2327A" w14:textId="77777777" w:rsidR="008B0AB0" w:rsidRDefault="008B0AB0" w:rsidP="00D77BB2">
      <w:pPr>
        <w:pStyle w:val="2f2"/>
        <w:spacing w:before="240" w:after="240"/>
      </w:pPr>
      <w:r>
        <w:t>[AR1]vlan 121</w:t>
      </w:r>
    </w:p>
    <w:p w14:paraId="67772203" w14:textId="77777777" w:rsidR="008B0AB0" w:rsidRDefault="008B0AB0" w:rsidP="00D77BB2">
      <w:pPr>
        <w:pStyle w:val="2f2"/>
        <w:spacing w:before="240" w:after="240"/>
      </w:pPr>
      <w:r>
        <w:t>[AR1-vlan121]quit</w:t>
      </w:r>
    </w:p>
    <w:p w14:paraId="6060AB4F" w14:textId="77777777" w:rsidR="008B0AB0" w:rsidRDefault="008B0AB0" w:rsidP="00D77BB2">
      <w:pPr>
        <w:pStyle w:val="2f2"/>
        <w:spacing w:before="240" w:after="240"/>
      </w:pPr>
      <w:r>
        <w:t>[AR1]interface Vlanif 121</w:t>
      </w:r>
    </w:p>
    <w:p w14:paraId="7798F287" w14:textId="77777777" w:rsidR="008B0AB0" w:rsidRDefault="008B0AB0" w:rsidP="00D77BB2">
      <w:pPr>
        <w:pStyle w:val="2f2"/>
        <w:spacing w:before="240" w:after="240"/>
      </w:pPr>
      <w:r>
        <w:t>[AR1-Vlanif121]ip address 192.168.121.2 30</w:t>
      </w:r>
    </w:p>
    <w:p w14:paraId="419D1669" w14:textId="77777777" w:rsidR="008B0AB0" w:rsidRDefault="008B0AB0" w:rsidP="00D152A7">
      <w:pPr>
        <w:pStyle w:val="30"/>
      </w:pPr>
      <w:r>
        <w:t>Configure the MKT simulated network.</w:t>
      </w:r>
    </w:p>
    <w:p w14:paraId="42718D3D" w14:textId="77777777" w:rsidR="008B0AB0" w:rsidRDefault="008B0AB0" w:rsidP="00D77BB2">
      <w:pPr>
        <w:pStyle w:val="2f2"/>
        <w:spacing w:before="240" w:after="240"/>
      </w:pPr>
      <w:r>
        <w:t># Create the interface LoopBack3 to simulate the MKT network.</w:t>
      </w:r>
    </w:p>
    <w:p w14:paraId="194447DC" w14:textId="77777777" w:rsidR="008B0AB0" w:rsidRDefault="008B0AB0" w:rsidP="00D77BB2">
      <w:pPr>
        <w:pStyle w:val="2f2"/>
        <w:spacing w:before="240" w:after="240"/>
      </w:pPr>
      <w:r>
        <w:t>[AR1]interface LoopBack 3</w:t>
      </w:r>
    </w:p>
    <w:p w14:paraId="6B858F92" w14:textId="77777777" w:rsidR="008B0AB0" w:rsidRDefault="008B0AB0" w:rsidP="00D77BB2">
      <w:pPr>
        <w:pStyle w:val="2f2"/>
        <w:spacing w:before="240" w:after="240"/>
      </w:pPr>
      <w:r>
        <w:t>[AR1-LoopBack3]ip address 172.16.13.1 24</w:t>
      </w:r>
    </w:p>
    <w:p w14:paraId="7DE1CD45" w14:textId="77777777" w:rsidR="008B0AB0" w:rsidRDefault="008B0AB0" w:rsidP="00D77BB2">
      <w:pPr>
        <w:pStyle w:val="1e"/>
      </w:pPr>
      <w:r>
        <w:t># Create VLAN 122 and configure an IP address for the interconnection interface VLANIF 122.</w:t>
      </w:r>
    </w:p>
    <w:p w14:paraId="5A8CCC5F" w14:textId="77777777" w:rsidR="008B0AB0" w:rsidRDefault="008B0AB0" w:rsidP="00D77BB2">
      <w:pPr>
        <w:pStyle w:val="2f2"/>
        <w:spacing w:before="240" w:after="240"/>
      </w:pPr>
      <w:r>
        <w:t>[AR1]vlan 122</w:t>
      </w:r>
    </w:p>
    <w:p w14:paraId="66893F89" w14:textId="77777777" w:rsidR="008B0AB0" w:rsidRDefault="008B0AB0" w:rsidP="00D77BB2">
      <w:pPr>
        <w:pStyle w:val="2f2"/>
        <w:spacing w:before="240" w:after="240"/>
      </w:pPr>
      <w:r>
        <w:t>[AR1-vlan122]quit</w:t>
      </w:r>
    </w:p>
    <w:p w14:paraId="3A57619B" w14:textId="77777777" w:rsidR="008B0AB0" w:rsidRDefault="008B0AB0" w:rsidP="00D77BB2">
      <w:pPr>
        <w:pStyle w:val="2f2"/>
        <w:spacing w:before="240" w:after="240"/>
      </w:pPr>
      <w:r>
        <w:t>[AR1]interface Vlanif 122</w:t>
      </w:r>
    </w:p>
    <w:p w14:paraId="4548544B" w14:textId="77777777" w:rsidR="008B0AB0" w:rsidRDefault="008B0AB0" w:rsidP="00D77BB2">
      <w:pPr>
        <w:pStyle w:val="2f2"/>
        <w:spacing w:before="240" w:after="240"/>
      </w:pPr>
      <w:r>
        <w:t>[AR1-Vlanif122]ip address 192.168.122.2 30</w:t>
      </w:r>
    </w:p>
    <w:p w14:paraId="02D6AB0D" w14:textId="77777777" w:rsidR="008B0AB0" w:rsidRDefault="008B0AB0" w:rsidP="00D152A7">
      <w:pPr>
        <w:pStyle w:val="30"/>
      </w:pPr>
      <w:r>
        <w:t>Configure VLANs.</w:t>
      </w:r>
    </w:p>
    <w:p w14:paraId="006CB11F" w14:textId="77777777" w:rsidR="008B0AB0" w:rsidRDefault="008B0AB0" w:rsidP="00D77BB2">
      <w:pPr>
        <w:pStyle w:val="1e"/>
      </w:pPr>
      <w:r>
        <w:rPr>
          <w:rFonts w:hint="eastAsia"/>
        </w:rPr>
        <w:t>#</w:t>
      </w:r>
      <w:r>
        <w:t xml:space="preserve"> </w:t>
      </w:r>
      <w:r w:rsidRPr="00886E99">
        <w:t>Configure GE0/0/1 on AR</w:t>
      </w:r>
      <w:r>
        <w:t>1 to allow packets from VLAN 120</w:t>
      </w:r>
      <w:r>
        <w:rPr>
          <w:rFonts w:hint="eastAsia"/>
        </w:rPr>
        <w:t>,</w:t>
      </w:r>
      <w:r>
        <w:t xml:space="preserve"> VLAN 121, VLAN 122</w:t>
      </w:r>
      <w:r w:rsidRPr="00886E99">
        <w:t xml:space="preserve"> to communicate with the fabric network.</w:t>
      </w:r>
    </w:p>
    <w:p w14:paraId="64D3A9DC" w14:textId="77777777" w:rsidR="008B0AB0" w:rsidRDefault="008B0AB0" w:rsidP="00D77BB2">
      <w:pPr>
        <w:pStyle w:val="2f2"/>
        <w:spacing w:before="240" w:after="240"/>
      </w:pPr>
      <w:r>
        <w:t>[AR1]interface GigabitEthernet 0/0/1</w:t>
      </w:r>
    </w:p>
    <w:p w14:paraId="27284538" w14:textId="77777777" w:rsidR="008B0AB0" w:rsidRDefault="008B0AB0" w:rsidP="00D77BB2">
      <w:pPr>
        <w:pStyle w:val="2f2"/>
        <w:spacing w:before="240" w:after="240"/>
      </w:pPr>
      <w:r>
        <w:t>[AR1-GigabitEthernet0/0/1]port trunk allow-pass vlan 120 to 122</w:t>
      </w:r>
    </w:p>
    <w:p w14:paraId="4EF43615" w14:textId="77777777" w:rsidR="008B0AB0" w:rsidRDefault="008B0AB0" w:rsidP="00D77BB2">
      <w:pPr>
        <w:pStyle w:val="2f2"/>
        <w:spacing w:before="240" w:after="240"/>
      </w:pPr>
      <w:r>
        <w:t>[AR1-GigabitEthernet0/0/1]quit</w:t>
      </w:r>
    </w:p>
    <w:p w14:paraId="09CB9B13" w14:textId="77777777" w:rsidR="008B0AB0" w:rsidRPr="00D77BB2" w:rsidRDefault="008B0AB0" w:rsidP="00D77BB2">
      <w:pPr>
        <w:pStyle w:val="1e"/>
        <w:rPr>
          <w:b/>
        </w:rPr>
      </w:pPr>
      <w:r w:rsidRPr="00D77BB2">
        <w:rPr>
          <w:b/>
        </w:rPr>
        <w:t>----End</w:t>
      </w:r>
    </w:p>
    <w:p w14:paraId="6308DA67" w14:textId="77777777" w:rsidR="008B0AB0" w:rsidRDefault="008B0AB0" w:rsidP="00D77BB2">
      <w:pPr>
        <w:pStyle w:val="4"/>
        <w:rPr>
          <w:rFonts w:hint="default"/>
        </w:rPr>
      </w:pPr>
      <w:r>
        <w:t>Enab</w:t>
      </w:r>
      <w:r>
        <w:rPr>
          <w:rFonts w:hint="default"/>
        </w:rPr>
        <w:t>le LLDP on AR1</w:t>
      </w:r>
    </w:p>
    <w:p w14:paraId="65AF8B97" w14:textId="77777777" w:rsidR="008B0AB0" w:rsidRDefault="008B0AB0" w:rsidP="00D77BB2">
      <w:pPr>
        <w:pStyle w:val="1e"/>
      </w:pPr>
      <w:r w:rsidRPr="00A719CC">
        <w:t>Enable LLDP on AR1 so that the controller can discover links between the fabric and external networks.</w:t>
      </w:r>
    </w:p>
    <w:p w14:paraId="1A8B0875" w14:textId="77777777" w:rsidR="008B0AB0" w:rsidRDefault="008B0AB0" w:rsidP="00D77BB2">
      <w:pPr>
        <w:pStyle w:val="2f2"/>
        <w:spacing w:before="240" w:after="240"/>
      </w:pPr>
      <w:r>
        <w:rPr>
          <w:rFonts w:hint="eastAsia"/>
        </w:rPr>
        <w:t>[</w:t>
      </w:r>
      <w:r>
        <w:t>AR1]lldp enable</w:t>
      </w:r>
    </w:p>
    <w:p w14:paraId="62D039DB" w14:textId="77777777" w:rsidR="008B0AB0" w:rsidRPr="00D77BB2" w:rsidRDefault="008B0AB0" w:rsidP="00D77BB2">
      <w:pPr>
        <w:pStyle w:val="1e"/>
        <w:rPr>
          <w:b/>
        </w:rPr>
      </w:pPr>
      <w:r w:rsidRPr="00D77BB2">
        <w:rPr>
          <w:b/>
        </w:rPr>
        <w:t>----End</w:t>
      </w:r>
    </w:p>
    <w:p w14:paraId="69488017" w14:textId="77777777" w:rsidR="008B0AB0" w:rsidRDefault="008B0AB0" w:rsidP="00D77BB2">
      <w:pPr>
        <w:pStyle w:val="3"/>
      </w:pPr>
      <w:bookmarkStart w:id="166" w:name="_Toc62638052"/>
      <w:bookmarkStart w:id="167" w:name="_Toc57737984"/>
      <w:bookmarkStart w:id="168" w:name="_Toc58336767"/>
      <w:r>
        <w:rPr>
          <w:rFonts w:hint="eastAsia"/>
        </w:rPr>
        <w:t>(</w:t>
      </w:r>
      <w:r>
        <w:t>Optional) Configuration Deletion</w:t>
      </w:r>
      <w:bookmarkEnd w:id="166"/>
    </w:p>
    <w:p w14:paraId="1D66E406" w14:textId="77777777" w:rsidR="008B0AB0" w:rsidRDefault="008B0AB0" w:rsidP="00D77BB2">
      <w:pPr>
        <w:pStyle w:val="1e"/>
      </w:pPr>
      <w:r>
        <w:t>Before using the iMaster NCE-Campus controller to manage devices, you need to clear the configurations that have been performed in the environment so that the environment can remain in the initial state before subsequent experiments.</w:t>
      </w:r>
    </w:p>
    <w:p w14:paraId="0F4682B7" w14:textId="77777777" w:rsidR="008B0AB0" w:rsidRDefault="008B0AB0" w:rsidP="00D77BB2">
      <w:pPr>
        <w:pStyle w:val="1e"/>
      </w:pPr>
      <w:r>
        <w:t xml:space="preserve">For details, see </w:t>
      </w:r>
      <w:r w:rsidRPr="006C71BD">
        <w:rPr>
          <w:b/>
          <w:i/>
        </w:rPr>
        <w:t>section 1.4</w:t>
      </w:r>
      <w:r w:rsidRPr="004A5B7C">
        <w:rPr>
          <w:i/>
        </w:rPr>
        <w:t>.</w:t>
      </w:r>
    </w:p>
    <w:p w14:paraId="1F11535D" w14:textId="77777777" w:rsidR="008B0AB0" w:rsidRPr="00CC1D23" w:rsidRDefault="008B0AB0" w:rsidP="00D77BB2">
      <w:pPr>
        <w:pStyle w:val="1e"/>
      </w:pPr>
      <w:r>
        <w:t>Note: Skip this step if the lab environment is in the initialization state.</w:t>
      </w:r>
    </w:p>
    <w:p w14:paraId="76B7E90E" w14:textId="77777777" w:rsidR="008B0AB0" w:rsidRPr="00AE560F" w:rsidRDefault="008B0AB0" w:rsidP="00D77BB2">
      <w:pPr>
        <w:pStyle w:val="3"/>
      </w:pPr>
      <w:bookmarkStart w:id="169" w:name="_Toc62638053"/>
      <w:r w:rsidRPr="00AE560F">
        <w:t>Creating a Site and Onboarding Devices</w:t>
      </w:r>
      <w:bookmarkEnd w:id="167"/>
      <w:bookmarkEnd w:id="168"/>
      <w:bookmarkEnd w:id="169"/>
    </w:p>
    <w:p w14:paraId="0874A8DD" w14:textId="77777777" w:rsidR="008B0AB0" w:rsidRPr="004A405D" w:rsidRDefault="008B0AB0" w:rsidP="00D77BB2">
      <w:pPr>
        <w:pStyle w:val="1e"/>
      </w:pPr>
      <w:r>
        <w:t>In an actual project, there are a large number of switches on a network. After being powered on, the switches need to be initialized and configured with basic functions such as IP connectivity. This initialization process is called deployment. Traditional deployment requires massive amounts of manual operation, which is inefficient. The CloudCampus Solution supports Zero Touch Provisioning (ZTP) of network devices — also known as device plug-and-play. With this function, the devices will be automatically deployed after they are powered on and connected to the network with factory settings, greatly reducing O&amp;M and management costs.</w:t>
      </w:r>
    </w:p>
    <w:p w14:paraId="7E7ED39D" w14:textId="77777777" w:rsidR="008B0AB0" w:rsidRDefault="008B0AB0" w:rsidP="00D77BB2">
      <w:pPr>
        <w:pStyle w:val="1e"/>
      </w:pPr>
      <w:r>
        <w:t>Currently, two deployment scenarios are supported: onboarding before configuration and configuration before onboarding. This document describes the first one.</w:t>
      </w:r>
    </w:p>
    <w:p w14:paraId="62892A1D" w14:textId="77777777" w:rsidR="008B0AB0" w:rsidRDefault="008B0AB0" w:rsidP="00D152A7">
      <w:pPr>
        <w:pStyle w:val="30"/>
        <w:numPr>
          <w:ilvl w:val="5"/>
          <w:numId w:val="62"/>
        </w:numPr>
      </w:pPr>
      <w:r>
        <w:t># Check the device ESN.</w:t>
      </w:r>
    </w:p>
    <w:p w14:paraId="432192F2" w14:textId="77777777" w:rsidR="008B0AB0" w:rsidRDefault="008B0AB0" w:rsidP="00151613">
      <w:pPr>
        <w:pStyle w:val="1e"/>
      </w:pPr>
      <w:r>
        <w:t># Check the ESN of CORE1. (Repeat this step to check the ESNs of the other devices.)</w:t>
      </w:r>
      <w:bookmarkStart w:id="170" w:name="OLE_LINK17"/>
      <w:bookmarkEnd w:id="170"/>
    </w:p>
    <w:p w14:paraId="7A0F23C7" w14:textId="77777777" w:rsidR="008B0AB0" w:rsidRDefault="008B0AB0" w:rsidP="00151613">
      <w:pPr>
        <w:pStyle w:val="2f2"/>
        <w:spacing w:before="240" w:after="240"/>
      </w:pPr>
      <w:r>
        <w:t>&lt;CORE1&gt;display esn</w:t>
      </w:r>
    </w:p>
    <w:p w14:paraId="31DC8FA4" w14:textId="77777777" w:rsidR="008B0AB0" w:rsidRDefault="008B0AB0" w:rsidP="00151613">
      <w:pPr>
        <w:pStyle w:val="2f2"/>
        <w:spacing w:before="240" w:after="240"/>
      </w:pPr>
      <w:r>
        <w:t xml:space="preserve"> ESN of device: 101990066905</w:t>
      </w:r>
    </w:p>
    <w:p w14:paraId="757F5447" w14:textId="77777777" w:rsidR="008B0AB0" w:rsidRPr="003A4726" w:rsidRDefault="008B0AB0" w:rsidP="009410D9">
      <w:pPr>
        <w:pStyle w:val="1e"/>
      </w:pPr>
      <w:r>
        <w:rPr>
          <w:noProof/>
        </w:rPr>
        <w:drawing>
          <wp:inline distT="0" distB="0" distL="0" distR="0" wp14:anchorId="1011D031" wp14:editId="166CA445">
            <wp:extent cx="754381" cy="267463"/>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en-05.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754381" cy="267463"/>
                    </a:xfrm>
                    <a:prstGeom prst="rect">
                      <a:avLst/>
                    </a:prstGeom>
                  </pic:spPr>
                </pic:pic>
              </a:graphicData>
            </a:graphic>
          </wp:inline>
        </w:drawing>
      </w:r>
    </w:p>
    <w:p w14:paraId="30D10F7F" w14:textId="77777777" w:rsidR="008B0AB0" w:rsidRDefault="008B0AB0" w:rsidP="00151613">
      <w:pPr>
        <w:pStyle w:val="1e"/>
      </w:pPr>
      <w:r>
        <w:t>An ESN is used to add a device on iMaster NCE-Campus. You can obtain an ESN from the device label or obtain an ESN by running the corresponding command.</w:t>
      </w:r>
    </w:p>
    <w:p w14:paraId="5F4C3D99" w14:textId="77777777" w:rsidR="008B0AB0" w:rsidRPr="001B07F6" w:rsidRDefault="008B0AB0" w:rsidP="00670BE2">
      <w:pPr>
        <w:pStyle w:val="50"/>
      </w:pPr>
      <w:r w:rsidRPr="001B07F6">
        <w:t>Plan for device ESNs and roles</w:t>
      </w:r>
    </w:p>
    <w:tbl>
      <w:tblPr>
        <w:tblStyle w:val="V301"/>
        <w:tblW w:w="7938" w:type="dxa"/>
        <w:tblLayout w:type="fixed"/>
        <w:tblLook w:val="04A0" w:firstRow="1" w:lastRow="0" w:firstColumn="1" w:lastColumn="0" w:noHBand="0" w:noVBand="1"/>
      </w:tblPr>
      <w:tblGrid>
        <w:gridCol w:w="870"/>
        <w:gridCol w:w="1680"/>
        <w:gridCol w:w="1777"/>
        <w:gridCol w:w="644"/>
        <w:gridCol w:w="1484"/>
        <w:gridCol w:w="1483"/>
      </w:tblGrid>
      <w:tr w:rsidR="008B0AB0" w:rsidRPr="00B1439A" w14:paraId="45518BE8" w14:textId="77777777" w:rsidTr="0015161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70" w:type="dxa"/>
            <w:hideMark/>
          </w:tcPr>
          <w:p w14:paraId="0AE3F4D8" w14:textId="77777777" w:rsidR="008B0AB0" w:rsidRPr="00B1439A" w:rsidRDefault="008B0AB0" w:rsidP="00CC2296">
            <w:pPr>
              <w:pStyle w:val="5a"/>
            </w:pPr>
            <w:r>
              <w:t>Name</w:t>
            </w:r>
          </w:p>
        </w:tc>
        <w:tc>
          <w:tcPr>
            <w:tcW w:w="1680" w:type="dxa"/>
            <w:hideMark/>
          </w:tcPr>
          <w:p w14:paraId="6634C946" w14:textId="77777777" w:rsidR="008B0AB0" w:rsidRPr="00B1439A" w:rsidRDefault="008B0AB0" w:rsidP="00CC2296">
            <w:pPr>
              <w:pStyle w:val="5a"/>
              <w:cnfStyle w:val="100000000000" w:firstRow="1" w:lastRow="0" w:firstColumn="0" w:lastColumn="0" w:oddVBand="0" w:evenVBand="0" w:oddHBand="0" w:evenHBand="0" w:firstRowFirstColumn="0" w:firstRowLastColumn="0" w:lastRowFirstColumn="0" w:lastRowLastColumn="0"/>
            </w:pPr>
            <w:r>
              <w:t>ESN</w:t>
            </w:r>
          </w:p>
        </w:tc>
        <w:tc>
          <w:tcPr>
            <w:tcW w:w="1777" w:type="dxa"/>
            <w:hideMark/>
          </w:tcPr>
          <w:p w14:paraId="121A7539" w14:textId="77777777" w:rsidR="008B0AB0" w:rsidRPr="00B1439A" w:rsidRDefault="008B0AB0" w:rsidP="00CC2296">
            <w:pPr>
              <w:pStyle w:val="5a"/>
              <w:cnfStyle w:val="100000000000" w:firstRow="1" w:lastRow="0" w:firstColumn="0" w:lastColumn="0" w:oddVBand="0" w:evenVBand="0" w:oddHBand="0" w:evenHBand="0" w:firstRowFirstColumn="0" w:firstRowLastColumn="0" w:lastRowFirstColumn="0" w:lastRowLastColumn="0"/>
            </w:pPr>
            <w:r>
              <w:t>Device Model</w:t>
            </w:r>
          </w:p>
        </w:tc>
        <w:tc>
          <w:tcPr>
            <w:tcW w:w="644" w:type="dxa"/>
          </w:tcPr>
          <w:p w14:paraId="1C0FC9AD" w14:textId="77777777" w:rsidR="008B0AB0" w:rsidRPr="00B1439A" w:rsidRDefault="008B0AB0" w:rsidP="00CC2296">
            <w:pPr>
              <w:pStyle w:val="5a"/>
              <w:cnfStyle w:val="100000000000" w:firstRow="1" w:lastRow="0" w:firstColumn="0" w:lastColumn="0" w:oddVBand="0" w:evenVBand="0" w:oddHBand="0" w:evenHBand="0" w:firstRowFirstColumn="0" w:firstRowLastColumn="0" w:lastRowFirstColumn="0" w:lastRowLastColumn="0"/>
            </w:pPr>
            <w:r>
              <w:t>Site</w:t>
            </w:r>
          </w:p>
        </w:tc>
        <w:tc>
          <w:tcPr>
            <w:tcW w:w="1484" w:type="dxa"/>
          </w:tcPr>
          <w:p w14:paraId="24B8ADA4" w14:textId="77777777" w:rsidR="008B0AB0" w:rsidRPr="00B1439A" w:rsidRDefault="008B0AB0" w:rsidP="00CC2296">
            <w:pPr>
              <w:pStyle w:val="5a"/>
              <w:cnfStyle w:val="100000000000" w:firstRow="1" w:lastRow="0" w:firstColumn="0" w:lastColumn="0" w:oddVBand="0" w:evenVBand="0" w:oddHBand="0" w:evenHBand="0" w:firstRowFirstColumn="0" w:firstRowLastColumn="0" w:lastRowFirstColumn="0" w:lastRowLastColumn="0"/>
            </w:pPr>
            <w:r>
              <w:t>Device Type</w:t>
            </w:r>
          </w:p>
        </w:tc>
        <w:tc>
          <w:tcPr>
            <w:tcW w:w="1483" w:type="dxa"/>
          </w:tcPr>
          <w:p w14:paraId="5BEA4478" w14:textId="77777777" w:rsidR="008B0AB0" w:rsidRPr="00B1439A" w:rsidRDefault="008B0AB0" w:rsidP="00CC2296">
            <w:pPr>
              <w:pStyle w:val="5a"/>
              <w:cnfStyle w:val="100000000000" w:firstRow="1" w:lastRow="0" w:firstColumn="0" w:lastColumn="0" w:oddVBand="0" w:evenVBand="0" w:oddHBand="0" w:evenHBand="0" w:firstRowFirstColumn="0" w:firstRowLastColumn="0" w:lastRowFirstColumn="0" w:lastRowLastColumn="0"/>
            </w:pPr>
            <w:r>
              <w:t>Role</w:t>
            </w:r>
          </w:p>
        </w:tc>
      </w:tr>
      <w:tr w:rsidR="008B0AB0" w:rsidRPr="00B1439A" w14:paraId="5E8EFEF9" w14:textId="77777777" w:rsidTr="00151613">
        <w:tc>
          <w:tcPr>
            <w:cnfStyle w:val="001000000000" w:firstRow="0" w:lastRow="0" w:firstColumn="1" w:lastColumn="0" w:oddVBand="0" w:evenVBand="0" w:oddHBand="0" w:evenHBand="0" w:firstRowFirstColumn="0" w:firstRowLastColumn="0" w:lastRowFirstColumn="0" w:lastRowLastColumn="0"/>
            <w:tcW w:w="870" w:type="dxa"/>
          </w:tcPr>
          <w:p w14:paraId="647114BA" w14:textId="77777777" w:rsidR="008B0AB0" w:rsidRPr="00B1439A" w:rsidRDefault="008B0AB0" w:rsidP="00CC2296">
            <w:pPr>
              <w:pStyle w:val="5a"/>
            </w:pPr>
            <w:r>
              <w:t>CORE1</w:t>
            </w:r>
          </w:p>
        </w:tc>
        <w:tc>
          <w:tcPr>
            <w:tcW w:w="1680" w:type="dxa"/>
          </w:tcPr>
          <w:p w14:paraId="61350E6B" w14:textId="3F06377A"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bookmarkStart w:id="171" w:name="OLE_LINK15"/>
            <w:r>
              <w:t>101990066905</w:t>
            </w:r>
            <w:bookmarkEnd w:id="171"/>
          </w:p>
        </w:tc>
        <w:tc>
          <w:tcPr>
            <w:tcW w:w="1777" w:type="dxa"/>
          </w:tcPr>
          <w:p w14:paraId="4B76F976" w14:textId="358E8340"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bookmarkStart w:id="172" w:name="OLE_LINK14"/>
            <w:r>
              <w:t>S5731-H24P4XC</w:t>
            </w:r>
            <w:bookmarkEnd w:id="172"/>
          </w:p>
        </w:tc>
        <w:tc>
          <w:tcPr>
            <w:tcW w:w="644" w:type="dxa"/>
            <w:vMerge w:val="restart"/>
          </w:tcPr>
          <w:p w14:paraId="2E4CEE7F"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r>
              <w:t>HQ</w:t>
            </w:r>
          </w:p>
        </w:tc>
        <w:tc>
          <w:tcPr>
            <w:tcW w:w="1484" w:type="dxa"/>
          </w:tcPr>
          <w:p w14:paraId="586654AD"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r>
              <w:t>LSW, WAC</w:t>
            </w:r>
          </w:p>
        </w:tc>
        <w:tc>
          <w:tcPr>
            <w:tcW w:w="1483" w:type="dxa"/>
          </w:tcPr>
          <w:p w14:paraId="68CB692E"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r>
              <w:t>Core</w:t>
            </w:r>
          </w:p>
        </w:tc>
      </w:tr>
      <w:tr w:rsidR="008B0AB0" w:rsidRPr="00B1439A" w14:paraId="5FCA94D4" w14:textId="77777777" w:rsidTr="00151613">
        <w:tc>
          <w:tcPr>
            <w:cnfStyle w:val="001000000000" w:firstRow="0" w:lastRow="0" w:firstColumn="1" w:lastColumn="0" w:oddVBand="0" w:evenVBand="0" w:oddHBand="0" w:evenHBand="0" w:firstRowFirstColumn="0" w:firstRowLastColumn="0" w:lastRowFirstColumn="0" w:lastRowLastColumn="0"/>
            <w:tcW w:w="870" w:type="dxa"/>
            <w:hideMark/>
          </w:tcPr>
          <w:p w14:paraId="2ED87A90" w14:textId="77777777" w:rsidR="008B0AB0" w:rsidRPr="00B1439A" w:rsidRDefault="008B0AB0" w:rsidP="00CC2296">
            <w:pPr>
              <w:pStyle w:val="5a"/>
            </w:pPr>
            <w:r>
              <w:t>AGG1</w:t>
            </w:r>
          </w:p>
        </w:tc>
        <w:tc>
          <w:tcPr>
            <w:tcW w:w="1680" w:type="dxa"/>
          </w:tcPr>
          <w:p w14:paraId="41E2B390" w14:textId="3362B01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bookmarkStart w:id="173" w:name="OLE_LINK12"/>
            <w:r>
              <w:t>101990066822</w:t>
            </w:r>
            <w:bookmarkEnd w:id="173"/>
          </w:p>
        </w:tc>
        <w:tc>
          <w:tcPr>
            <w:tcW w:w="1777" w:type="dxa"/>
          </w:tcPr>
          <w:p w14:paraId="310F7F91"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r>
              <w:t>S5731-H24P4XC</w:t>
            </w:r>
          </w:p>
        </w:tc>
        <w:tc>
          <w:tcPr>
            <w:tcW w:w="644" w:type="dxa"/>
            <w:vMerge/>
          </w:tcPr>
          <w:p w14:paraId="3A9DB8DD"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p>
        </w:tc>
        <w:tc>
          <w:tcPr>
            <w:tcW w:w="1484" w:type="dxa"/>
          </w:tcPr>
          <w:p w14:paraId="4FC9D24C"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r>
              <w:t>LSW, WAC</w:t>
            </w:r>
          </w:p>
        </w:tc>
        <w:tc>
          <w:tcPr>
            <w:tcW w:w="1483" w:type="dxa"/>
          </w:tcPr>
          <w:p w14:paraId="0C95898D"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r>
              <w:t>Aggregation</w:t>
            </w:r>
          </w:p>
        </w:tc>
      </w:tr>
      <w:tr w:rsidR="008B0AB0" w:rsidRPr="00B1439A" w14:paraId="3082298E" w14:textId="77777777" w:rsidTr="00151613">
        <w:tc>
          <w:tcPr>
            <w:cnfStyle w:val="001000000000" w:firstRow="0" w:lastRow="0" w:firstColumn="1" w:lastColumn="0" w:oddVBand="0" w:evenVBand="0" w:oddHBand="0" w:evenHBand="0" w:firstRowFirstColumn="0" w:firstRowLastColumn="0" w:lastRowFirstColumn="0" w:lastRowLastColumn="0"/>
            <w:tcW w:w="870" w:type="dxa"/>
          </w:tcPr>
          <w:p w14:paraId="79BC621A" w14:textId="77777777" w:rsidR="008B0AB0" w:rsidRPr="00B1439A" w:rsidRDefault="008B0AB0" w:rsidP="00CC2296">
            <w:pPr>
              <w:pStyle w:val="5a"/>
            </w:pPr>
            <w:r>
              <w:t>AGG2</w:t>
            </w:r>
          </w:p>
        </w:tc>
        <w:tc>
          <w:tcPr>
            <w:tcW w:w="1680" w:type="dxa"/>
          </w:tcPr>
          <w:p w14:paraId="4B0C7E86" w14:textId="2F34853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bookmarkStart w:id="174" w:name="OLE_LINK2"/>
            <w:r>
              <w:t>101990066922</w:t>
            </w:r>
            <w:bookmarkEnd w:id="174"/>
          </w:p>
        </w:tc>
        <w:tc>
          <w:tcPr>
            <w:tcW w:w="1777" w:type="dxa"/>
          </w:tcPr>
          <w:p w14:paraId="395EB6EB"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r>
              <w:t>S5731-H24P4XC</w:t>
            </w:r>
          </w:p>
        </w:tc>
        <w:tc>
          <w:tcPr>
            <w:tcW w:w="644" w:type="dxa"/>
            <w:vMerge/>
          </w:tcPr>
          <w:p w14:paraId="019C1FDB"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p>
        </w:tc>
        <w:tc>
          <w:tcPr>
            <w:tcW w:w="1484" w:type="dxa"/>
          </w:tcPr>
          <w:p w14:paraId="5D7EB6CD"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r>
              <w:t>LSW, WAC</w:t>
            </w:r>
          </w:p>
        </w:tc>
        <w:tc>
          <w:tcPr>
            <w:tcW w:w="1483" w:type="dxa"/>
          </w:tcPr>
          <w:p w14:paraId="6137B0B0"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r>
              <w:t>Aggregation</w:t>
            </w:r>
          </w:p>
        </w:tc>
      </w:tr>
      <w:tr w:rsidR="008B0AB0" w:rsidRPr="00B1439A" w14:paraId="60D2FD1C" w14:textId="77777777" w:rsidTr="00151613">
        <w:tc>
          <w:tcPr>
            <w:cnfStyle w:val="001000000000" w:firstRow="0" w:lastRow="0" w:firstColumn="1" w:lastColumn="0" w:oddVBand="0" w:evenVBand="0" w:oddHBand="0" w:evenHBand="0" w:firstRowFirstColumn="0" w:firstRowLastColumn="0" w:lastRowFirstColumn="0" w:lastRowLastColumn="0"/>
            <w:tcW w:w="870" w:type="dxa"/>
          </w:tcPr>
          <w:p w14:paraId="0C80E95B" w14:textId="77777777" w:rsidR="008B0AB0" w:rsidRPr="00B1439A" w:rsidRDefault="008B0AB0" w:rsidP="00CC2296">
            <w:pPr>
              <w:pStyle w:val="5a"/>
            </w:pPr>
            <w:r>
              <w:t>ACC1</w:t>
            </w:r>
          </w:p>
        </w:tc>
        <w:tc>
          <w:tcPr>
            <w:tcW w:w="1680" w:type="dxa"/>
          </w:tcPr>
          <w:p w14:paraId="48850773"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r>
              <w:t>101990066914</w:t>
            </w:r>
          </w:p>
        </w:tc>
        <w:tc>
          <w:tcPr>
            <w:tcW w:w="1777" w:type="dxa"/>
          </w:tcPr>
          <w:p w14:paraId="327B93E1"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r>
              <w:t>S5731-H24P4XC</w:t>
            </w:r>
          </w:p>
        </w:tc>
        <w:tc>
          <w:tcPr>
            <w:tcW w:w="644" w:type="dxa"/>
            <w:vMerge/>
          </w:tcPr>
          <w:p w14:paraId="49E4F50E"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p>
        </w:tc>
        <w:tc>
          <w:tcPr>
            <w:tcW w:w="1484" w:type="dxa"/>
          </w:tcPr>
          <w:p w14:paraId="6F99FD83"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r>
              <w:t>LSW, WAC</w:t>
            </w:r>
          </w:p>
        </w:tc>
        <w:tc>
          <w:tcPr>
            <w:tcW w:w="1483" w:type="dxa"/>
          </w:tcPr>
          <w:p w14:paraId="019F8C38"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r>
              <w:t>Access</w:t>
            </w:r>
          </w:p>
        </w:tc>
      </w:tr>
      <w:tr w:rsidR="008B0AB0" w:rsidRPr="00B1439A" w14:paraId="1031BAC9" w14:textId="77777777" w:rsidTr="00151613">
        <w:tc>
          <w:tcPr>
            <w:cnfStyle w:val="001000000000" w:firstRow="0" w:lastRow="0" w:firstColumn="1" w:lastColumn="0" w:oddVBand="0" w:evenVBand="0" w:oddHBand="0" w:evenHBand="0" w:firstRowFirstColumn="0" w:firstRowLastColumn="0" w:lastRowFirstColumn="0" w:lastRowLastColumn="0"/>
            <w:tcW w:w="870" w:type="dxa"/>
          </w:tcPr>
          <w:p w14:paraId="194500EE" w14:textId="77777777" w:rsidR="008B0AB0" w:rsidRPr="00B1439A" w:rsidRDefault="008B0AB0" w:rsidP="00CC2296">
            <w:pPr>
              <w:pStyle w:val="5a"/>
            </w:pPr>
            <w:r>
              <w:t>ACC2</w:t>
            </w:r>
          </w:p>
        </w:tc>
        <w:tc>
          <w:tcPr>
            <w:tcW w:w="1680" w:type="dxa"/>
          </w:tcPr>
          <w:p w14:paraId="07415CAB" w14:textId="32C0320B"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bookmarkStart w:id="175" w:name="OLE_LINK16"/>
            <w:r>
              <w:t>101990066909</w:t>
            </w:r>
            <w:bookmarkEnd w:id="175"/>
          </w:p>
        </w:tc>
        <w:tc>
          <w:tcPr>
            <w:tcW w:w="1777" w:type="dxa"/>
          </w:tcPr>
          <w:p w14:paraId="718CB40E"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r>
              <w:t>S5731-H24P4XC</w:t>
            </w:r>
          </w:p>
        </w:tc>
        <w:tc>
          <w:tcPr>
            <w:tcW w:w="644" w:type="dxa"/>
            <w:vMerge/>
          </w:tcPr>
          <w:p w14:paraId="3DE4762C"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p>
        </w:tc>
        <w:tc>
          <w:tcPr>
            <w:tcW w:w="1484" w:type="dxa"/>
          </w:tcPr>
          <w:p w14:paraId="00963DD8"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r>
              <w:t>LSW, WAC</w:t>
            </w:r>
          </w:p>
        </w:tc>
        <w:tc>
          <w:tcPr>
            <w:tcW w:w="1483" w:type="dxa"/>
          </w:tcPr>
          <w:p w14:paraId="1ECF425D"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r>
              <w:t>Access</w:t>
            </w:r>
          </w:p>
        </w:tc>
      </w:tr>
      <w:tr w:rsidR="008B0AB0" w:rsidRPr="00B1439A" w14:paraId="306B8800" w14:textId="77777777" w:rsidTr="00151613">
        <w:tc>
          <w:tcPr>
            <w:cnfStyle w:val="001000000000" w:firstRow="0" w:lastRow="0" w:firstColumn="1" w:lastColumn="0" w:oddVBand="0" w:evenVBand="0" w:oddHBand="0" w:evenHBand="0" w:firstRowFirstColumn="0" w:firstRowLastColumn="0" w:lastRowFirstColumn="0" w:lastRowLastColumn="0"/>
            <w:tcW w:w="870" w:type="dxa"/>
          </w:tcPr>
          <w:p w14:paraId="5ED77D8F" w14:textId="77777777" w:rsidR="008B0AB0" w:rsidRPr="00B1439A" w:rsidRDefault="008B0AB0" w:rsidP="00CC2296">
            <w:pPr>
              <w:pStyle w:val="5a"/>
            </w:pPr>
            <w:r>
              <w:t>AP1</w:t>
            </w:r>
          </w:p>
        </w:tc>
        <w:tc>
          <w:tcPr>
            <w:tcW w:w="1680" w:type="dxa"/>
          </w:tcPr>
          <w:p w14:paraId="0BF8B28D" w14:textId="56C1582E" w:rsidR="008B0AB0" w:rsidRPr="00B81A1B" w:rsidRDefault="008B0AB0" w:rsidP="00CC2296">
            <w:pPr>
              <w:pStyle w:val="5a"/>
              <w:cnfStyle w:val="000000000000" w:firstRow="0" w:lastRow="0" w:firstColumn="0" w:lastColumn="0" w:oddVBand="0" w:evenVBand="0" w:oddHBand="0" w:evenHBand="0" w:firstRowFirstColumn="0" w:firstRowLastColumn="0" w:lastRowFirstColumn="0" w:lastRowLastColumn="0"/>
            </w:pPr>
            <w:bookmarkStart w:id="176" w:name="OLE_LINK1"/>
            <w:r>
              <w:t>2102352UBR10L6001282</w:t>
            </w:r>
            <w:bookmarkEnd w:id="176"/>
          </w:p>
        </w:tc>
        <w:tc>
          <w:tcPr>
            <w:tcW w:w="1777" w:type="dxa"/>
          </w:tcPr>
          <w:p w14:paraId="5EE6940D" w14:textId="77777777" w:rsidR="008B0AB0" w:rsidRPr="00E36E8D" w:rsidRDefault="008B0AB0" w:rsidP="00CC2296">
            <w:pPr>
              <w:pStyle w:val="5a"/>
              <w:cnfStyle w:val="000000000000" w:firstRow="0" w:lastRow="0" w:firstColumn="0" w:lastColumn="0" w:oddVBand="0" w:evenVBand="0" w:oddHBand="0" w:evenHBand="0" w:firstRowFirstColumn="0" w:firstRowLastColumn="0" w:lastRowFirstColumn="0" w:lastRowLastColumn="0"/>
            </w:pPr>
            <w:r>
              <w:t>AirEngine 5760-51</w:t>
            </w:r>
          </w:p>
        </w:tc>
        <w:tc>
          <w:tcPr>
            <w:tcW w:w="644" w:type="dxa"/>
            <w:vMerge/>
          </w:tcPr>
          <w:p w14:paraId="4ECAA5D7"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p>
        </w:tc>
        <w:tc>
          <w:tcPr>
            <w:tcW w:w="1484" w:type="dxa"/>
          </w:tcPr>
          <w:p w14:paraId="4F491141"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r>
              <w:t>AP</w:t>
            </w:r>
          </w:p>
        </w:tc>
        <w:tc>
          <w:tcPr>
            <w:tcW w:w="1483" w:type="dxa"/>
          </w:tcPr>
          <w:p w14:paraId="4127D6E3"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r>
              <w:t>AP</w:t>
            </w:r>
          </w:p>
        </w:tc>
      </w:tr>
    </w:tbl>
    <w:p w14:paraId="345FC3BF" w14:textId="77777777" w:rsidR="008B0AB0" w:rsidRDefault="008B0AB0" w:rsidP="00D152A7">
      <w:pPr>
        <w:pStyle w:val="30"/>
      </w:pPr>
      <w:r>
        <w:t xml:space="preserve">Log in to iMaster NCE-Campus and choose </w:t>
      </w:r>
      <w:r>
        <w:rPr>
          <w:b/>
        </w:rPr>
        <w:t>Deployment Scenario</w:t>
      </w:r>
      <w:r>
        <w:t>.</w:t>
      </w:r>
    </w:p>
    <w:p w14:paraId="58E5522C" w14:textId="77777777" w:rsidR="008B0AB0" w:rsidRDefault="008B0AB0" w:rsidP="00151613">
      <w:pPr>
        <w:pStyle w:val="1e"/>
      </w:pPr>
      <w:r>
        <w:t xml:space="preserve"># Log in to iMaster NCE-Campus and click </w:t>
      </w:r>
      <w:r>
        <w:rPr>
          <w:b/>
        </w:rPr>
        <w:t>Fabric Network</w:t>
      </w:r>
      <w:r>
        <w:t>. The Fabric network configuration page is displayed.</w:t>
      </w:r>
    </w:p>
    <w:p w14:paraId="708E4F61" w14:textId="77777777" w:rsidR="008B0AB0" w:rsidRDefault="008B0AB0" w:rsidP="008B0AB0">
      <w:pPr>
        <w:pStyle w:val="Figure"/>
        <w:rPr>
          <w:rFonts w:hint="eastAsia"/>
        </w:rPr>
      </w:pPr>
      <w:r>
        <w:rPr>
          <w:noProof/>
        </w:rPr>
        <w:drawing>
          <wp:inline distT="0" distB="0" distL="0" distR="0" wp14:anchorId="60E6B4F2" wp14:editId="0DB88581">
            <wp:extent cx="5029200" cy="2133600"/>
            <wp:effectExtent l="19050" t="19050" r="19050" b="1905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029200" cy="2133600"/>
                    </a:xfrm>
                    <a:prstGeom prst="rect">
                      <a:avLst/>
                    </a:prstGeom>
                    <a:ln w="12700">
                      <a:solidFill>
                        <a:schemeClr val="bg1">
                          <a:lumMod val="85000"/>
                        </a:schemeClr>
                      </a:solidFill>
                    </a:ln>
                  </pic:spPr>
                </pic:pic>
              </a:graphicData>
            </a:graphic>
          </wp:inline>
        </w:drawing>
      </w:r>
    </w:p>
    <w:p w14:paraId="66E34214" w14:textId="77777777" w:rsidR="008B0AB0" w:rsidRDefault="008B0AB0" w:rsidP="00D152A7">
      <w:pPr>
        <w:pStyle w:val="30"/>
      </w:pPr>
      <w:r>
        <w:t>Create a site and add devices.</w:t>
      </w:r>
    </w:p>
    <w:p w14:paraId="376AE384" w14:textId="77777777" w:rsidR="008B0AB0" w:rsidRDefault="008B0AB0" w:rsidP="00151613">
      <w:pPr>
        <w:pStyle w:val="1e"/>
      </w:pPr>
      <w:r>
        <w:t>Log in to the O&amp;M page of iMaster NCE-Campus using a tenant account, create the HQ site, and add devices to the site.</w:t>
      </w:r>
    </w:p>
    <w:p w14:paraId="1AA70829" w14:textId="77777777" w:rsidR="008B0AB0" w:rsidRDefault="008B0AB0" w:rsidP="00151613">
      <w:pPr>
        <w:pStyle w:val="1e"/>
      </w:pPr>
      <w:r>
        <w:t xml:space="preserve"># On the </w:t>
      </w:r>
      <w:r>
        <w:rPr>
          <w:b/>
        </w:rPr>
        <w:t>Site Design</w:t>
      </w:r>
      <w:r>
        <w:t xml:space="preserve"> page, click </w:t>
      </w:r>
      <w:r>
        <w:rPr>
          <w:b/>
        </w:rPr>
        <w:t>Create</w:t>
      </w:r>
      <w:r>
        <w:t>.</w:t>
      </w:r>
    </w:p>
    <w:p w14:paraId="14F0D222" w14:textId="77777777" w:rsidR="008B0AB0" w:rsidRDefault="008B0AB0" w:rsidP="008B0AB0">
      <w:pPr>
        <w:pStyle w:val="Figure"/>
        <w:ind w:left="0"/>
        <w:jc w:val="right"/>
        <w:rPr>
          <w:rFonts w:hint="eastAsia"/>
        </w:rPr>
      </w:pPr>
      <w:r>
        <w:rPr>
          <w:noProof/>
        </w:rPr>
        <w:drawing>
          <wp:inline distT="0" distB="0" distL="0" distR="0" wp14:anchorId="7AE65451" wp14:editId="713D98F1">
            <wp:extent cx="5454000" cy="685853"/>
            <wp:effectExtent l="19050" t="19050" r="13970" b="1905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454000" cy="685853"/>
                    </a:xfrm>
                    <a:prstGeom prst="rect">
                      <a:avLst/>
                    </a:prstGeom>
                    <a:ln>
                      <a:solidFill>
                        <a:schemeClr val="bg1">
                          <a:lumMod val="85000"/>
                        </a:schemeClr>
                      </a:solidFill>
                    </a:ln>
                  </pic:spPr>
                </pic:pic>
              </a:graphicData>
            </a:graphic>
          </wp:inline>
        </w:drawing>
      </w:r>
    </w:p>
    <w:p w14:paraId="75BA0F88" w14:textId="77777777" w:rsidR="008B0AB0" w:rsidRPr="001B07F6" w:rsidRDefault="008B0AB0" w:rsidP="008B0AB0">
      <w:pPr>
        <w:rPr>
          <w:rFonts w:hint="eastAsia"/>
        </w:rPr>
      </w:pPr>
    </w:p>
    <w:p w14:paraId="7DF2C28C" w14:textId="77777777" w:rsidR="008B0AB0" w:rsidRDefault="008B0AB0" w:rsidP="00151613">
      <w:pPr>
        <w:pStyle w:val="1e"/>
      </w:pPr>
      <w:r>
        <w:t xml:space="preserve"># Create a site named </w:t>
      </w:r>
      <w:r>
        <w:rPr>
          <w:b/>
        </w:rPr>
        <w:t>HQ</w:t>
      </w:r>
      <w:r>
        <w:t xml:space="preserve"> and add all devices using their models or ESNs.</w:t>
      </w:r>
      <w:bookmarkStart w:id="177" w:name="OLE_LINK52"/>
      <w:bookmarkEnd w:id="177"/>
    </w:p>
    <w:p w14:paraId="651E75A9" w14:textId="77777777" w:rsidR="008B0AB0" w:rsidRDefault="008B0AB0" w:rsidP="00151613">
      <w:pPr>
        <w:pStyle w:val="1e"/>
      </w:pPr>
      <w:r>
        <w:t xml:space="preserve">Set </w:t>
      </w:r>
      <w:r>
        <w:rPr>
          <w:b/>
        </w:rPr>
        <w:t>Site Name</w:t>
      </w:r>
      <w:r>
        <w:t xml:space="preserve"> to </w:t>
      </w:r>
      <w:r>
        <w:rPr>
          <w:b/>
        </w:rPr>
        <w:t>HQ</w:t>
      </w:r>
      <w:r>
        <w:t xml:space="preserve">, and set </w:t>
      </w:r>
      <w:r>
        <w:rPr>
          <w:b/>
        </w:rPr>
        <w:t>Device type</w:t>
      </w:r>
      <w:r>
        <w:t xml:space="preserve"> to </w:t>
      </w:r>
      <w:r>
        <w:rPr>
          <w:b/>
        </w:rPr>
        <w:t>LSW</w:t>
      </w:r>
      <w:r>
        <w:t xml:space="preserve"> and </w:t>
      </w:r>
      <w:r>
        <w:rPr>
          <w:b/>
        </w:rPr>
        <w:t>WAC</w:t>
      </w:r>
      <w:r>
        <w:t xml:space="preserve"> (if there are other devices on the network, select the corresponding device types). Click </w:t>
      </w:r>
      <w:r>
        <w:rPr>
          <w:b/>
        </w:rPr>
        <w:t>By Model</w:t>
      </w:r>
      <w:r>
        <w:t xml:space="preserve">, enter the device type, model, quantity, and role, and then click </w:t>
      </w:r>
      <w:r>
        <w:rPr>
          <w:b/>
        </w:rPr>
        <w:t>OK</w:t>
      </w:r>
      <w:r>
        <w:t>.</w:t>
      </w:r>
    </w:p>
    <w:p w14:paraId="5C94B786" w14:textId="77777777" w:rsidR="008B0AB0" w:rsidRDefault="008B0AB0" w:rsidP="008B0AB0">
      <w:pPr>
        <w:ind w:left="0"/>
        <w:jc w:val="right"/>
        <w:rPr>
          <w:rFonts w:hint="eastAsia"/>
        </w:rPr>
      </w:pPr>
      <w:r>
        <w:rPr>
          <w:noProof/>
        </w:rPr>
        <w:drawing>
          <wp:inline distT="0" distB="0" distL="0" distR="0" wp14:anchorId="63213695" wp14:editId="0C37D4AA">
            <wp:extent cx="5454000" cy="5111937"/>
            <wp:effectExtent l="19050" t="1905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454000" cy="5111937"/>
                    </a:xfrm>
                    <a:prstGeom prst="rect">
                      <a:avLst/>
                    </a:prstGeom>
                    <a:ln w="12700">
                      <a:solidFill>
                        <a:schemeClr val="bg1">
                          <a:lumMod val="85000"/>
                        </a:schemeClr>
                      </a:solidFill>
                    </a:ln>
                  </pic:spPr>
                </pic:pic>
              </a:graphicData>
            </a:graphic>
          </wp:inline>
        </w:drawing>
      </w:r>
    </w:p>
    <w:p w14:paraId="5051756E" w14:textId="77777777" w:rsidR="008B0AB0" w:rsidRDefault="008B0AB0" w:rsidP="008B0AB0">
      <w:pPr>
        <w:ind w:left="0"/>
        <w:jc w:val="right"/>
        <w:rPr>
          <w:rFonts w:hint="eastAsia"/>
        </w:rPr>
      </w:pPr>
      <w:r>
        <w:rPr>
          <w:noProof/>
        </w:rPr>
        <w:drawing>
          <wp:inline distT="0" distB="0" distL="0" distR="0" wp14:anchorId="54E62BC3" wp14:editId="1D29C5E9">
            <wp:extent cx="5454000" cy="2141623"/>
            <wp:effectExtent l="19050" t="1905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454000" cy="2141623"/>
                    </a:xfrm>
                    <a:prstGeom prst="rect">
                      <a:avLst/>
                    </a:prstGeom>
                    <a:ln>
                      <a:solidFill>
                        <a:schemeClr val="bg1">
                          <a:lumMod val="85000"/>
                        </a:schemeClr>
                      </a:solidFill>
                    </a:ln>
                  </pic:spPr>
                </pic:pic>
              </a:graphicData>
            </a:graphic>
          </wp:inline>
        </w:drawing>
      </w:r>
    </w:p>
    <w:p w14:paraId="6012F06C" w14:textId="77777777" w:rsidR="008B0AB0" w:rsidRDefault="008B0AB0" w:rsidP="008B0AB0">
      <w:pPr>
        <w:ind w:left="0"/>
        <w:jc w:val="right"/>
        <w:rPr>
          <w:rFonts w:hint="eastAsia"/>
        </w:rPr>
      </w:pPr>
      <w:r>
        <w:rPr>
          <w:noProof/>
        </w:rPr>
        <w:drawing>
          <wp:inline distT="0" distB="0" distL="0" distR="0" wp14:anchorId="669A4EF6" wp14:editId="48D432F8">
            <wp:extent cx="5454000" cy="2160841"/>
            <wp:effectExtent l="19050" t="1905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454000" cy="2160841"/>
                    </a:xfrm>
                    <a:prstGeom prst="rect">
                      <a:avLst/>
                    </a:prstGeom>
                    <a:ln>
                      <a:solidFill>
                        <a:schemeClr val="bg1">
                          <a:lumMod val="85000"/>
                        </a:schemeClr>
                      </a:solidFill>
                    </a:ln>
                  </pic:spPr>
                </pic:pic>
              </a:graphicData>
            </a:graphic>
          </wp:inline>
        </w:drawing>
      </w:r>
    </w:p>
    <w:p w14:paraId="519E5BEA" w14:textId="77777777" w:rsidR="008B0AB0" w:rsidRPr="001F3595" w:rsidRDefault="008B0AB0" w:rsidP="008B0AB0">
      <w:pPr>
        <w:ind w:left="0"/>
        <w:jc w:val="right"/>
        <w:rPr>
          <w:rFonts w:hint="eastAsia"/>
        </w:rPr>
      </w:pPr>
    </w:p>
    <w:p w14:paraId="43390370" w14:textId="77777777" w:rsidR="008B0AB0" w:rsidRDefault="008B0AB0" w:rsidP="00151613">
      <w:pPr>
        <w:pStyle w:val="1e"/>
      </w:pPr>
      <w:r>
        <w:t xml:space="preserve"># Click </w:t>
      </w:r>
      <w:r>
        <w:rPr>
          <w:b/>
        </w:rPr>
        <w:t>By ESN</w:t>
      </w:r>
      <w:r>
        <w:t xml:space="preserve">, add the AP, change the device names and ESNs of other devices, and then click </w:t>
      </w:r>
      <w:r>
        <w:rPr>
          <w:b/>
        </w:rPr>
        <w:t>Apply and Deploy</w:t>
      </w:r>
      <w:r>
        <w:t>.</w:t>
      </w:r>
    </w:p>
    <w:p w14:paraId="7D45BAF2" w14:textId="77777777" w:rsidR="008B0AB0" w:rsidRPr="008073E4" w:rsidRDefault="008B0AB0" w:rsidP="008B0AB0">
      <w:pPr>
        <w:ind w:left="0"/>
        <w:jc w:val="right"/>
        <w:rPr>
          <w:rFonts w:hint="eastAsia"/>
        </w:rPr>
      </w:pPr>
      <w:r>
        <w:rPr>
          <w:noProof/>
        </w:rPr>
        <w:drawing>
          <wp:inline distT="0" distB="0" distL="0" distR="0" wp14:anchorId="0FB43AC0" wp14:editId="103E8562">
            <wp:extent cx="5454000" cy="1093856"/>
            <wp:effectExtent l="19050" t="19050" r="13970" b="1143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454000" cy="1093856"/>
                    </a:xfrm>
                    <a:prstGeom prst="rect">
                      <a:avLst/>
                    </a:prstGeom>
                    <a:ln>
                      <a:solidFill>
                        <a:schemeClr val="bg1">
                          <a:lumMod val="85000"/>
                        </a:schemeClr>
                      </a:solidFill>
                    </a:ln>
                  </pic:spPr>
                </pic:pic>
              </a:graphicData>
            </a:graphic>
          </wp:inline>
        </w:drawing>
      </w:r>
    </w:p>
    <w:p w14:paraId="697EBEDE" w14:textId="77777777" w:rsidR="008B0AB0" w:rsidRDefault="008B0AB0" w:rsidP="00D152A7">
      <w:pPr>
        <w:pStyle w:val="30"/>
      </w:pPr>
      <w:r>
        <w:t>Check device registration status.</w:t>
      </w:r>
    </w:p>
    <w:p w14:paraId="3E6D2709" w14:textId="77777777" w:rsidR="008B0AB0" w:rsidRDefault="008B0AB0" w:rsidP="00151613">
      <w:pPr>
        <w:pStyle w:val="1e"/>
      </w:pPr>
      <w:r>
        <w:t xml:space="preserve"># Choose </w:t>
      </w:r>
      <w:r>
        <w:rPr>
          <w:b/>
        </w:rPr>
        <w:t>Fabric Network &gt; Device Management</w:t>
      </w:r>
      <w:r>
        <w:t>. On the device management page that is displayed, the device status is normal (or indicates that an alarm exists), because the devices have been initialized. The devices can successfully register with iMaster NCE-Campus after a site is created and they are added to iMaster NCE-Campus.</w:t>
      </w:r>
    </w:p>
    <w:p w14:paraId="7C7F5CAE" w14:textId="77777777" w:rsidR="008B0AB0" w:rsidRDefault="008B0AB0" w:rsidP="008B0AB0">
      <w:pPr>
        <w:pStyle w:val="Figure"/>
        <w:ind w:left="0"/>
        <w:jc w:val="right"/>
        <w:rPr>
          <w:rFonts w:hint="eastAsia"/>
        </w:rPr>
      </w:pPr>
      <w:r>
        <w:rPr>
          <w:noProof/>
        </w:rPr>
        <w:drawing>
          <wp:inline distT="0" distB="0" distL="0" distR="0" wp14:anchorId="498FCBD4" wp14:editId="2C8B6BF1">
            <wp:extent cx="5454000" cy="1566936"/>
            <wp:effectExtent l="19050" t="19050" r="13970" b="14605"/>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454000" cy="1566936"/>
                    </a:xfrm>
                    <a:prstGeom prst="rect">
                      <a:avLst/>
                    </a:prstGeom>
                    <a:ln>
                      <a:solidFill>
                        <a:schemeClr val="bg1">
                          <a:lumMod val="85000"/>
                        </a:schemeClr>
                      </a:solidFill>
                    </a:ln>
                  </pic:spPr>
                </pic:pic>
              </a:graphicData>
            </a:graphic>
          </wp:inline>
        </w:drawing>
      </w:r>
    </w:p>
    <w:p w14:paraId="31FA4103" w14:textId="77777777" w:rsidR="008B0AB0" w:rsidRPr="003A4726" w:rsidRDefault="008B0AB0" w:rsidP="009410D9">
      <w:pPr>
        <w:pStyle w:val="1e"/>
      </w:pPr>
      <w:r>
        <w:rPr>
          <w:noProof/>
        </w:rPr>
        <w:drawing>
          <wp:inline distT="0" distB="0" distL="0" distR="0" wp14:anchorId="7BB8D3EA" wp14:editId="7CA6B044">
            <wp:extent cx="754381" cy="267463"/>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en-05.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754381" cy="267463"/>
                    </a:xfrm>
                    <a:prstGeom prst="rect">
                      <a:avLst/>
                    </a:prstGeom>
                  </pic:spPr>
                </pic:pic>
              </a:graphicData>
            </a:graphic>
          </wp:inline>
        </w:drawing>
      </w:r>
    </w:p>
    <w:p w14:paraId="689CDE2A" w14:textId="77777777" w:rsidR="008B0AB0" w:rsidRDefault="008B0AB0" w:rsidP="00151613">
      <w:pPr>
        <w:pStyle w:val="1e"/>
      </w:pPr>
      <w:r>
        <w:t xml:space="preserve">The Fit AP named </w:t>
      </w:r>
      <w:r>
        <w:rPr>
          <w:b/>
        </w:rPr>
        <w:t>AP1</w:t>
      </w:r>
      <w:r>
        <w:t xml:space="preserve"> in the topology cannot get onboarded for the time being, because access management is not configured. The following sections will describe how to configure access management and WLAN services.</w:t>
      </w:r>
    </w:p>
    <w:p w14:paraId="29D0C04A" w14:textId="77777777" w:rsidR="00DD5B2D" w:rsidRPr="001D5A75" w:rsidRDefault="00DD5B2D" w:rsidP="00151613">
      <w:pPr>
        <w:pStyle w:val="1e"/>
      </w:pPr>
    </w:p>
    <w:p w14:paraId="6503D56F" w14:textId="77777777" w:rsidR="008B0AB0" w:rsidRPr="00E91BC9" w:rsidRDefault="008B0AB0" w:rsidP="00151613">
      <w:pPr>
        <w:pStyle w:val="1e"/>
      </w:pPr>
      <w:r>
        <w:t># Check the physical network topology.</w:t>
      </w:r>
    </w:p>
    <w:p w14:paraId="5F1FFDE8" w14:textId="77777777" w:rsidR="008B0AB0" w:rsidRDefault="008B0AB0" w:rsidP="00151613">
      <w:pPr>
        <w:pStyle w:val="1e"/>
      </w:pPr>
      <w:r>
        <w:t xml:space="preserve">Choose </w:t>
      </w:r>
      <w:r>
        <w:rPr>
          <w:b/>
        </w:rPr>
        <w:t>Design &gt; Physical Topology</w:t>
      </w:r>
      <w:r>
        <w:t>. On the page that is displayed, view the physical network topology.</w:t>
      </w:r>
    </w:p>
    <w:p w14:paraId="695C8D69" w14:textId="77777777" w:rsidR="008B0AB0" w:rsidRDefault="008B0AB0" w:rsidP="008B0AB0">
      <w:pPr>
        <w:pStyle w:val="Figure"/>
        <w:ind w:left="0"/>
        <w:jc w:val="right"/>
        <w:rPr>
          <w:rFonts w:hint="eastAsia"/>
        </w:rPr>
      </w:pPr>
      <w:r>
        <w:rPr>
          <w:noProof/>
        </w:rPr>
        <w:drawing>
          <wp:inline distT="0" distB="0" distL="0" distR="0" wp14:anchorId="21C50F13" wp14:editId="1FE014CF">
            <wp:extent cx="5454000" cy="1925141"/>
            <wp:effectExtent l="19050" t="19050" r="13970" b="1841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454000" cy="1925141"/>
                    </a:xfrm>
                    <a:prstGeom prst="rect">
                      <a:avLst/>
                    </a:prstGeom>
                    <a:ln>
                      <a:solidFill>
                        <a:schemeClr val="bg1">
                          <a:lumMod val="85000"/>
                        </a:schemeClr>
                      </a:solidFill>
                    </a:ln>
                  </pic:spPr>
                </pic:pic>
              </a:graphicData>
            </a:graphic>
          </wp:inline>
        </w:drawing>
      </w:r>
    </w:p>
    <w:p w14:paraId="1EA9F713" w14:textId="77777777" w:rsidR="008B0AB0" w:rsidRDefault="008B0AB0" w:rsidP="008B0AB0">
      <w:pPr>
        <w:pStyle w:val="Figure"/>
        <w:ind w:left="0"/>
        <w:jc w:val="right"/>
        <w:rPr>
          <w:rFonts w:hint="eastAsia"/>
        </w:rPr>
      </w:pPr>
      <w:r>
        <w:rPr>
          <w:noProof/>
        </w:rPr>
        <w:drawing>
          <wp:inline distT="0" distB="0" distL="0" distR="0" wp14:anchorId="728B18EC" wp14:editId="5D47F9C3">
            <wp:extent cx="5454000" cy="2915440"/>
            <wp:effectExtent l="19050" t="19050" r="13970" b="18415"/>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454000" cy="2915440"/>
                    </a:xfrm>
                    <a:prstGeom prst="rect">
                      <a:avLst/>
                    </a:prstGeom>
                    <a:ln>
                      <a:solidFill>
                        <a:schemeClr val="bg1">
                          <a:lumMod val="85000"/>
                        </a:schemeClr>
                      </a:solidFill>
                    </a:ln>
                  </pic:spPr>
                </pic:pic>
              </a:graphicData>
            </a:graphic>
          </wp:inline>
        </w:drawing>
      </w:r>
    </w:p>
    <w:p w14:paraId="1623683E" w14:textId="77777777" w:rsidR="008B0AB0" w:rsidRPr="00151613" w:rsidRDefault="008B0AB0" w:rsidP="00151613">
      <w:pPr>
        <w:pStyle w:val="1e"/>
        <w:rPr>
          <w:b/>
        </w:rPr>
      </w:pPr>
      <w:r w:rsidRPr="00151613">
        <w:rPr>
          <w:b/>
        </w:rPr>
        <w:t>----End</w:t>
      </w:r>
    </w:p>
    <w:p w14:paraId="6762C300" w14:textId="77777777" w:rsidR="008B0AB0" w:rsidRPr="00AE560F" w:rsidRDefault="008B0AB0" w:rsidP="00151613">
      <w:pPr>
        <w:pStyle w:val="3"/>
      </w:pPr>
      <w:bookmarkStart w:id="178" w:name="_Toc57737985"/>
      <w:bookmarkStart w:id="179" w:name="_Toc58336768"/>
      <w:bookmarkStart w:id="180" w:name="_Toc62638054"/>
      <w:r w:rsidRPr="00AE560F">
        <w:t>Fabric and Underlay Network Automation</w:t>
      </w:r>
      <w:bookmarkEnd w:id="178"/>
      <w:bookmarkEnd w:id="179"/>
      <w:bookmarkEnd w:id="180"/>
    </w:p>
    <w:p w14:paraId="52DFC4D8" w14:textId="77777777" w:rsidR="008B0AB0" w:rsidRPr="00AE560F" w:rsidRDefault="008B0AB0" w:rsidP="00151613">
      <w:pPr>
        <w:pStyle w:val="4"/>
        <w:rPr>
          <w:rFonts w:hint="default"/>
        </w:rPr>
      </w:pPr>
      <w:r w:rsidRPr="00AE560F">
        <w:t>Configuring Network Resources</w:t>
      </w:r>
    </w:p>
    <w:p w14:paraId="6D8F773F" w14:textId="77777777" w:rsidR="008B0AB0" w:rsidRDefault="008B0AB0" w:rsidP="00D152A7">
      <w:pPr>
        <w:pStyle w:val="30"/>
        <w:numPr>
          <w:ilvl w:val="5"/>
          <w:numId w:val="63"/>
        </w:numPr>
      </w:pPr>
      <w:r>
        <w:t>Configure a global resource pool for the fabric.</w:t>
      </w:r>
    </w:p>
    <w:p w14:paraId="33DE917E" w14:textId="77777777" w:rsidR="008B0AB0" w:rsidRDefault="008B0AB0" w:rsidP="00151613">
      <w:pPr>
        <w:pStyle w:val="1e"/>
      </w:pPr>
      <w:r>
        <w:t xml:space="preserve">Before creating a fabric on top of the physical network, you need to configure required network resources (such as VLANs, IP addresses, BDs, and VNIs) as well as templates (such as server templates and authentication templates).  </w:t>
      </w:r>
    </w:p>
    <w:p w14:paraId="7C804DEF" w14:textId="77777777" w:rsidR="008B0AB0" w:rsidRPr="001B07F6" w:rsidRDefault="008B0AB0" w:rsidP="00670BE2">
      <w:pPr>
        <w:pStyle w:val="50"/>
      </w:pPr>
      <w:bookmarkStart w:id="181" w:name="OLE_LINK19"/>
      <w:r w:rsidRPr="001B07F6">
        <w:t>Plan for the global resource pool of the fabric</w:t>
      </w:r>
    </w:p>
    <w:tbl>
      <w:tblPr>
        <w:tblStyle w:val="V301"/>
        <w:tblW w:w="7938" w:type="dxa"/>
        <w:tblLayout w:type="fixed"/>
        <w:tblLook w:val="04A0" w:firstRow="1" w:lastRow="0" w:firstColumn="1" w:lastColumn="0" w:noHBand="0" w:noVBand="1"/>
      </w:tblPr>
      <w:tblGrid>
        <w:gridCol w:w="2183"/>
        <w:gridCol w:w="1972"/>
        <w:gridCol w:w="3783"/>
      </w:tblGrid>
      <w:tr w:rsidR="008B0AB0" w:rsidRPr="00B1439A" w14:paraId="2E42364B" w14:textId="77777777" w:rsidTr="0015161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hideMark/>
          </w:tcPr>
          <w:p w14:paraId="613ACEBF" w14:textId="77777777" w:rsidR="008B0AB0" w:rsidRPr="00B1439A" w:rsidRDefault="008B0AB0" w:rsidP="00CC2296">
            <w:pPr>
              <w:pStyle w:val="5a"/>
            </w:pPr>
            <w:r>
              <w:t>Network Resource</w:t>
            </w:r>
          </w:p>
        </w:tc>
        <w:tc>
          <w:tcPr>
            <w:tcW w:w="2129" w:type="dxa"/>
          </w:tcPr>
          <w:p w14:paraId="281A5838" w14:textId="77777777" w:rsidR="008B0AB0" w:rsidRPr="00B1439A" w:rsidRDefault="008B0AB0" w:rsidP="00CC2296">
            <w:pPr>
              <w:pStyle w:val="5a"/>
              <w:cnfStyle w:val="100000000000" w:firstRow="1" w:lastRow="0" w:firstColumn="0" w:lastColumn="0" w:oddVBand="0" w:evenVBand="0" w:oddHBand="0" w:evenHBand="0" w:firstRowFirstColumn="0" w:firstRowLastColumn="0" w:lastRowFirstColumn="0" w:lastRowLastColumn="0"/>
            </w:pPr>
            <w:r>
              <w:t>Value Range</w:t>
            </w:r>
          </w:p>
        </w:tc>
        <w:tc>
          <w:tcPr>
            <w:tcW w:w="4103" w:type="dxa"/>
          </w:tcPr>
          <w:p w14:paraId="15B7263A" w14:textId="77777777" w:rsidR="008B0AB0" w:rsidRPr="00B1439A" w:rsidRDefault="008B0AB0" w:rsidP="00CC2296">
            <w:pPr>
              <w:pStyle w:val="5a"/>
              <w:cnfStyle w:val="100000000000" w:firstRow="1" w:lastRow="0" w:firstColumn="0" w:lastColumn="0" w:oddVBand="0" w:evenVBand="0" w:oddHBand="0" w:evenHBand="0" w:firstRowFirstColumn="0" w:firstRowLastColumn="0" w:lastRowFirstColumn="0" w:lastRowLastColumn="0"/>
            </w:pPr>
            <w:r>
              <w:t>Description</w:t>
            </w:r>
          </w:p>
        </w:tc>
      </w:tr>
      <w:tr w:rsidR="008B0AB0" w:rsidRPr="00B1439A" w14:paraId="099FF773" w14:textId="77777777" w:rsidTr="00151613">
        <w:tc>
          <w:tcPr>
            <w:cnfStyle w:val="001000000000" w:firstRow="0" w:lastRow="0" w:firstColumn="1" w:lastColumn="0" w:oddVBand="0" w:evenVBand="0" w:oddHBand="0" w:evenHBand="0" w:firstRowFirstColumn="0" w:firstRowLastColumn="0" w:lastRowFirstColumn="0" w:lastRowLastColumn="0"/>
            <w:tcW w:w="2358" w:type="dxa"/>
          </w:tcPr>
          <w:p w14:paraId="3D29B011" w14:textId="77777777" w:rsidR="008B0AB0" w:rsidRPr="00B1439A" w:rsidRDefault="008B0AB0" w:rsidP="00DD5B2D">
            <w:pPr>
              <w:pStyle w:val="5a"/>
              <w:jc w:val="left"/>
            </w:pPr>
            <w:r>
              <w:t>VLAN</w:t>
            </w:r>
          </w:p>
        </w:tc>
        <w:tc>
          <w:tcPr>
            <w:tcW w:w="2129" w:type="dxa"/>
          </w:tcPr>
          <w:p w14:paraId="03544755"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r>
              <w:t>101-300</w:t>
            </w:r>
          </w:p>
        </w:tc>
        <w:tc>
          <w:tcPr>
            <w:tcW w:w="4103" w:type="dxa"/>
          </w:tcPr>
          <w:p w14:paraId="53414279"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r>
              <w:t>Service VLAN ID pool, including the VLANs for connecting to external networks, VLANs for connecting to network service resources, CAPWAP management VLAN, and access VLANs of terminals.</w:t>
            </w:r>
          </w:p>
        </w:tc>
      </w:tr>
      <w:tr w:rsidR="008B0AB0" w:rsidRPr="00B1439A" w14:paraId="47485916" w14:textId="77777777" w:rsidTr="00151613">
        <w:tc>
          <w:tcPr>
            <w:cnfStyle w:val="001000000000" w:firstRow="0" w:lastRow="0" w:firstColumn="1" w:lastColumn="0" w:oddVBand="0" w:evenVBand="0" w:oddHBand="0" w:evenHBand="0" w:firstRowFirstColumn="0" w:firstRowLastColumn="0" w:lastRowFirstColumn="0" w:lastRowLastColumn="0"/>
            <w:tcW w:w="2358" w:type="dxa"/>
          </w:tcPr>
          <w:p w14:paraId="58E4B8F0" w14:textId="77777777" w:rsidR="008B0AB0" w:rsidRPr="00B1439A" w:rsidRDefault="008B0AB0" w:rsidP="00DD5B2D">
            <w:pPr>
              <w:pStyle w:val="5a"/>
              <w:jc w:val="left"/>
            </w:pPr>
            <w:r>
              <w:t>Loopback Interface IP address</w:t>
            </w:r>
          </w:p>
        </w:tc>
        <w:tc>
          <w:tcPr>
            <w:tcW w:w="2129" w:type="dxa"/>
          </w:tcPr>
          <w:p w14:paraId="5997B7F0"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r>
              <w:t>1.1.1.0-1.1.1.0/24</w:t>
            </w:r>
          </w:p>
        </w:tc>
        <w:tc>
          <w:tcPr>
            <w:tcW w:w="4103" w:type="dxa"/>
          </w:tcPr>
          <w:p w14:paraId="2C78497B"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IP address of a loopback interface.</w:t>
            </w:r>
          </w:p>
          <w:p w14:paraId="1DA7BE9D"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r>
              <w:t>Loopback interface IP addresses are used to establish BGP EVPN peer relationships when the underlay routing domain is automatically configured and the fabric is automatically connected to network service resources.</w:t>
            </w:r>
          </w:p>
        </w:tc>
      </w:tr>
      <w:tr w:rsidR="008B0AB0" w:rsidRPr="007010E4" w14:paraId="7C399FAD" w14:textId="77777777" w:rsidTr="00151613">
        <w:tc>
          <w:tcPr>
            <w:cnfStyle w:val="001000000000" w:firstRow="0" w:lastRow="0" w:firstColumn="1" w:lastColumn="0" w:oddVBand="0" w:evenVBand="0" w:oddHBand="0" w:evenHBand="0" w:firstRowFirstColumn="0" w:firstRowLastColumn="0" w:lastRowFirstColumn="0" w:lastRowLastColumn="0"/>
            <w:tcW w:w="2358" w:type="dxa"/>
          </w:tcPr>
          <w:p w14:paraId="3D8E88D8" w14:textId="77777777" w:rsidR="008B0AB0" w:rsidRPr="00B1439A" w:rsidRDefault="008B0AB0" w:rsidP="00DD5B2D">
            <w:pPr>
              <w:pStyle w:val="5a"/>
              <w:jc w:val="left"/>
            </w:pPr>
            <w:r>
              <w:t>Bridge Domain (BD)</w:t>
            </w:r>
          </w:p>
        </w:tc>
        <w:tc>
          <w:tcPr>
            <w:tcW w:w="2129" w:type="dxa"/>
          </w:tcPr>
          <w:p w14:paraId="202496DE"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r>
              <w:t>1-1000</w:t>
            </w:r>
          </w:p>
        </w:tc>
        <w:tc>
          <w:tcPr>
            <w:tcW w:w="4103" w:type="dxa"/>
          </w:tcPr>
          <w:p w14:paraId="36BC98AB"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r>
              <w:t>Each BD is identified by a BD ID. iMaster NCE-Campus automatically selects a BD ID when delivering configurations to a device.</w:t>
            </w:r>
          </w:p>
        </w:tc>
      </w:tr>
      <w:tr w:rsidR="008B0AB0" w:rsidRPr="00B1439A" w14:paraId="1708206F" w14:textId="77777777" w:rsidTr="00151613">
        <w:tc>
          <w:tcPr>
            <w:cnfStyle w:val="001000000000" w:firstRow="0" w:lastRow="0" w:firstColumn="1" w:lastColumn="0" w:oddVBand="0" w:evenVBand="0" w:oddHBand="0" w:evenHBand="0" w:firstRowFirstColumn="0" w:firstRowLastColumn="0" w:lastRowFirstColumn="0" w:lastRowLastColumn="0"/>
            <w:tcW w:w="2358" w:type="dxa"/>
          </w:tcPr>
          <w:p w14:paraId="49AF9B98" w14:textId="77777777" w:rsidR="008B0AB0" w:rsidRPr="00B1439A" w:rsidRDefault="008B0AB0" w:rsidP="00DD5B2D">
            <w:pPr>
              <w:pStyle w:val="5a"/>
              <w:jc w:val="left"/>
            </w:pPr>
            <w:r>
              <w:t>VXLAN Network Identifier (VNI)</w:t>
            </w:r>
          </w:p>
        </w:tc>
        <w:tc>
          <w:tcPr>
            <w:tcW w:w="2129" w:type="dxa"/>
          </w:tcPr>
          <w:p w14:paraId="70F0F7D9"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r>
              <w:t>1-1000</w:t>
            </w:r>
          </w:p>
        </w:tc>
        <w:tc>
          <w:tcPr>
            <w:tcW w:w="4103" w:type="dxa"/>
          </w:tcPr>
          <w:p w14:paraId="676133AB" w14:textId="77777777" w:rsidR="008B0AB0" w:rsidRPr="00B1439A" w:rsidRDefault="008B0AB0" w:rsidP="00CC2296">
            <w:pPr>
              <w:pStyle w:val="5a"/>
              <w:cnfStyle w:val="000000000000" w:firstRow="0" w:lastRow="0" w:firstColumn="0" w:lastColumn="0" w:oddVBand="0" w:evenVBand="0" w:oddHBand="0" w:evenHBand="0" w:firstRowFirstColumn="0" w:firstRowLastColumn="0" w:lastRowFirstColumn="0" w:lastRowLastColumn="0"/>
            </w:pPr>
            <w:r>
              <w:t>VNIs are used to distinguish isolation domains on a VXLAN network.</w:t>
            </w:r>
          </w:p>
        </w:tc>
      </w:tr>
      <w:bookmarkEnd w:id="181"/>
    </w:tbl>
    <w:p w14:paraId="2DD0F8B9" w14:textId="77777777" w:rsidR="008B0AB0" w:rsidRDefault="008B0AB0" w:rsidP="008B0AB0">
      <w:pPr>
        <w:rPr>
          <w:rFonts w:hint="eastAsia"/>
        </w:rPr>
      </w:pPr>
    </w:p>
    <w:p w14:paraId="44E2A61A" w14:textId="77777777" w:rsidR="008B0AB0" w:rsidRDefault="008B0AB0" w:rsidP="00151613">
      <w:pPr>
        <w:pStyle w:val="1e"/>
      </w:pPr>
      <w:r>
        <w:t xml:space="preserve"># Choose </w:t>
      </w:r>
      <w:r>
        <w:rPr>
          <w:b/>
        </w:rPr>
        <w:t>Fabric Network &gt; Network Plan</w:t>
      </w:r>
      <w:r>
        <w:t xml:space="preserve">. On the resource pool configuration page that is displayed, click </w:t>
      </w:r>
      <w:r>
        <w:rPr>
          <w:b/>
        </w:rPr>
        <w:t>Fabric Global Resource Pool</w:t>
      </w:r>
      <w:r>
        <w:t>.</w:t>
      </w:r>
    </w:p>
    <w:p w14:paraId="460B0591" w14:textId="77777777" w:rsidR="008B0AB0" w:rsidRDefault="008B0AB0" w:rsidP="008B0AB0">
      <w:pPr>
        <w:pStyle w:val="Figure"/>
        <w:ind w:left="0"/>
        <w:jc w:val="right"/>
        <w:rPr>
          <w:rFonts w:hint="eastAsia"/>
        </w:rPr>
      </w:pPr>
      <w:r>
        <w:rPr>
          <w:noProof/>
        </w:rPr>
        <w:drawing>
          <wp:inline distT="0" distB="0" distL="0" distR="0" wp14:anchorId="2D459A90" wp14:editId="62474F4A">
            <wp:extent cx="5454000" cy="521180"/>
            <wp:effectExtent l="19050" t="19050" r="13970" b="1270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454000" cy="521180"/>
                    </a:xfrm>
                    <a:prstGeom prst="rect">
                      <a:avLst/>
                    </a:prstGeom>
                    <a:ln>
                      <a:solidFill>
                        <a:schemeClr val="bg1">
                          <a:lumMod val="85000"/>
                        </a:schemeClr>
                      </a:solidFill>
                    </a:ln>
                  </pic:spPr>
                </pic:pic>
              </a:graphicData>
            </a:graphic>
          </wp:inline>
        </w:drawing>
      </w:r>
    </w:p>
    <w:p w14:paraId="2FE16883" w14:textId="77777777" w:rsidR="008B0AB0" w:rsidRPr="001B07F6" w:rsidRDefault="008B0AB0" w:rsidP="008B0AB0">
      <w:pPr>
        <w:rPr>
          <w:rFonts w:hint="eastAsia"/>
        </w:rPr>
      </w:pPr>
    </w:p>
    <w:p w14:paraId="75734573" w14:textId="77777777" w:rsidR="008B0AB0" w:rsidRDefault="008B0AB0" w:rsidP="00151613">
      <w:pPr>
        <w:pStyle w:val="1e"/>
      </w:pPr>
      <w:r>
        <w:t xml:space="preserve"># On the </w:t>
      </w:r>
      <w:r>
        <w:rPr>
          <w:b/>
        </w:rPr>
        <w:t>Fabric Global Resource Pool</w:t>
      </w:r>
      <w:r>
        <w:t xml:space="preserve"> page, set the parameters and click </w:t>
      </w:r>
      <w:r>
        <w:rPr>
          <w:b/>
        </w:rPr>
        <w:t>+</w:t>
      </w:r>
      <w:r>
        <w:t xml:space="preserve"> to confirm.</w:t>
      </w:r>
      <w:bookmarkStart w:id="182" w:name="OLE_LINK59"/>
      <w:bookmarkEnd w:id="182"/>
    </w:p>
    <w:p w14:paraId="623C4124" w14:textId="77777777" w:rsidR="008B0AB0" w:rsidRDefault="008B0AB0" w:rsidP="008B0AB0">
      <w:pPr>
        <w:pStyle w:val="Figure"/>
        <w:rPr>
          <w:rFonts w:hint="eastAsia"/>
        </w:rPr>
      </w:pPr>
      <w:r>
        <w:rPr>
          <w:noProof/>
        </w:rPr>
        <w:drawing>
          <wp:inline distT="0" distB="0" distL="0" distR="0" wp14:anchorId="64B9C6F0" wp14:editId="4611C518">
            <wp:extent cx="4524375" cy="5667375"/>
            <wp:effectExtent l="19050" t="19050" r="28575" b="28575"/>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4524375" cy="5667375"/>
                    </a:xfrm>
                    <a:prstGeom prst="rect">
                      <a:avLst/>
                    </a:prstGeom>
                    <a:ln>
                      <a:solidFill>
                        <a:schemeClr val="bg1">
                          <a:lumMod val="85000"/>
                        </a:schemeClr>
                      </a:solidFill>
                    </a:ln>
                  </pic:spPr>
                </pic:pic>
              </a:graphicData>
            </a:graphic>
          </wp:inline>
        </w:drawing>
      </w:r>
    </w:p>
    <w:p w14:paraId="42D4D218" w14:textId="77777777" w:rsidR="008B0AB0" w:rsidRDefault="008B0AB0" w:rsidP="00D152A7">
      <w:pPr>
        <w:pStyle w:val="30"/>
      </w:pPr>
      <w:r w:rsidRPr="00151613">
        <w:t>Configure an underlay automation resource pool</w:t>
      </w:r>
      <w:r>
        <w:t>.</w:t>
      </w:r>
    </w:p>
    <w:p w14:paraId="798CBE5A" w14:textId="77777777" w:rsidR="008B0AB0" w:rsidRDefault="008B0AB0" w:rsidP="00151613">
      <w:pPr>
        <w:pStyle w:val="1e"/>
      </w:pPr>
      <w:r>
        <w:t>The underlay automation resource pool contains VLAN and IP address resources, which are used for implementing connectivity on the underlay network.</w:t>
      </w:r>
    </w:p>
    <w:p w14:paraId="276F8885" w14:textId="77777777" w:rsidR="008B0AB0" w:rsidRPr="001B07F6" w:rsidRDefault="008B0AB0" w:rsidP="00670BE2">
      <w:pPr>
        <w:pStyle w:val="50"/>
      </w:pPr>
      <w:bookmarkStart w:id="183" w:name="OLE_LINK20"/>
      <w:r w:rsidRPr="001B07F6">
        <w:t>Plan for the underlay automation resource pool</w:t>
      </w:r>
    </w:p>
    <w:tbl>
      <w:tblPr>
        <w:tblStyle w:val="V301"/>
        <w:tblW w:w="7938" w:type="dxa"/>
        <w:tblLayout w:type="fixed"/>
        <w:tblLook w:val="04A0" w:firstRow="1" w:lastRow="0" w:firstColumn="1" w:lastColumn="0" w:noHBand="0" w:noVBand="1"/>
      </w:tblPr>
      <w:tblGrid>
        <w:gridCol w:w="2032"/>
        <w:gridCol w:w="2643"/>
        <w:gridCol w:w="3263"/>
      </w:tblGrid>
      <w:tr w:rsidR="008B0AB0" w:rsidRPr="00BE3512" w14:paraId="07862F4C" w14:textId="77777777" w:rsidTr="00D708C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32" w:type="dxa"/>
            <w:hideMark/>
          </w:tcPr>
          <w:p w14:paraId="7CD519AC" w14:textId="77777777" w:rsidR="008B0AB0" w:rsidRPr="00BE3512" w:rsidRDefault="008B0AB0" w:rsidP="00CC2296">
            <w:pPr>
              <w:pStyle w:val="5a"/>
            </w:pPr>
            <w:r>
              <w:t>Resource</w:t>
            </w:r>
          </w:p>
        </w:tc>
        <w:tc>
          <w:tcPr>
            <w:tcW w:w="2643" w:type="dxa"/>
          </w:tcPr>
          <w:p w14:paraId="1646E701" w14:textId="77777777" w:rsidR="008B0AB0" w:rsidRPr="00BE3512" w:rsidRDefault="008B0AB0" w:rsidP="00CC2296">
            <w:pPr>
              <w:pStyle w:val="5a"/>
              <w:cnfStyle w:val="100000000000" w:firstRow="1" w:lastRow="0" w:firstColumn="0" w:lastColumn="0" w:oddVBand="0" w:evenVBand="0" w:oddHBand="0" w:evenHBand="0" w:firstRowFirstColumn="0" w:firstRowLastColumn="0" w:lastRowFirstColumn="0" w:lastRowLastColumn="0"/>
            </w:pPr>
            <w:r>
              <w:t>Value Range</w:t>
            </w:r>
          </w:p>
        </w:tc>
        <w:tc>
          <w:tcPr>
            <w:tcW w:w="3263" w:type="dxa"/>
          </w:tcPr>
          <w:p w14:paraId="3918CD3B" w14:textId="77777777" w:rsidR="008B0AB0" w:rsidRPr="00BE3512" w:rsidRDefault="008B0AB0" w:rsidP="00CC2296">
            <w:pPr>
              <w:pStyle w:val="5a"/>
              <w:cnfStyle w:val="100000000000" w:firstRow="1" w:lastRow="0" w:firstColumn="0" w:lastColumn="0" w:oddVBand="0" w:evenVBand="0" w:oddHBand="0" w:evenHBand="0" w:firstRowFirstColumn="0" w:firstRowLastColumn="0" w:lastRowFirstColumn="0" w:lastRowLastColumn="0"/>
            </w:pPr>
            <w:r>
              <w:t>Description</w:t>
            </w:r>
          </w:p>
        </w:tc>
      </w:tr>
      <w:tr w:rsidR="008B0AB0" w:rsidRPr="00BE3512" w14:paraId="77B75991" w14:textId="77777777" w:rsidTr="00D708CC">
        <w:tc>
          <w:tcPr>
            <w:cnfStyle w:val="001000000000" w:firstRow="0" w:lastRow="0" w:firstColumn="1" w:lastColumn="0" w:oddVBand="0" w:evenVBand="0" w:oddHBand="0" w:evenHBand="0" w:firstRowFirstColumn="0" w:firstRowLastColumn="0" w:lastRowFirstColumn="0" w:lastRowLastColumn="0"/>
            <w:tcW w:w="2032" w:type="dxa"/>
          </w:tcPr>
          <w:p w14:paraId="41D12870" w14:textId="77777777" w:rsidR="008B0AB0" w:rsidRPr="00BE3512" w:rsidRDefault="008B0AB0" w:rsidP="00CC2296">
            <w:pPr>
              <w:pStyle w:val="5a"/>
            </w:pPr>
            <w:r>
              <w:t>Interconnection VLAN</w:t>
            </w:r>
          </w:p>
        </w:tc>
        <w:tc>
          <w:tcPr>
            <w:tcW w:w="2643" w:type="dxa"/>
          </w:tcPr>
          <w:p w14:paraId="10092283" w14:textId="77777777"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r>
              <w:t>10-20</w:t>
            </w:r>
          </w:p>
        </w:tc>
        <w:tc>
          <w:tcPr>
            <w:tcW w:w="3263" w:type="dxa"/>
          </w:tcPr>
          <w:p w14:paraId="497DBC8D" w14:textId="77777777"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r>
              <w:t>Used for the interconnection between the border and edge nodes in a fabric.</w:t>
            </w:r>
          </w:p>
        </w:tc>
      </w:tr>
      <w:tr w:rsidR="008B0AB0" w:rsidRPr="00BE3512" w14:paraId="5802F8CB" w14:textId="77777777" w:rsidTr="00D708CC">
        <w:tc>
          <w:tcPr>
            <w:cnfStyle w:val="001000000000" w:firstRow="0" w:lastRow="0" w:firstColumn="1" w:lastColumn="0" w:oddVBand="0" w:evenVBand="0" w:oddHBand="0" w:evenHBand="0" w:firstRowFirstColumn="0" w:firstRowLastColumn="0" w:lastRowFirstColumn="0" w:lastRowLastColumn="0"/>
            <w:tcW w:w="2032" w:type="dxa"/>
          </w:tcPr>
          <w:p w14:paraId="4FF4028A" w14:textId="77777777" w:rsidR="008B0AB0" w:rsidRPr="00BE3512" w:rsidRDefault="008B0AB0" w:rsidP="00CC2296">
            <w:pPr>
              <w:pStyle w:val="5a"/>
            </w:pPr>
            <w:r>
              <w:t>Interworking IP</w:t>
            </w:r>
          </w:p>
        </w:tc>
        <w:tc>
          <w:tcPr>
            <w:tcW w:w="2643" w:type="dxa"/>
          </w:tcPr>
          <w:p w14:paraId="5F125381" w14:textId="77777777"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r>
              <w:t>172.20.0.0-172.20.0.0/16</w:t>
            </w:r>
          </w:p>
        </w:tc>
        <w:tc>
          <w:tcPr>
            <w:tcW w:w="3263" w:type="dxa"/>
          </w:tcPr>
          <w:p w14:paraId="5D1A60DD" w14:textId="77777777"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r>
              <w:t>Used for the interconnection between the border and edge nodes in a fabric.</w:t>
            </w:r>
          </w:p>
        </w:tc>
      </w:tr>
      <w:bookmarkEnd w:id="183"/>
    </w:tbl>
    <w:p w14:paraId="050F5CEA" w14:textId="77777777" w:rsidR="008B0AB0" w:rsidRDefault="008B0AB0" w:rsidP="008B0AB0">
      <w:pPr>
        <w:rPr>
          <w:rFonts w:hint="eastAsia"/>
        </w:rPr>
      </w:pPr>
    </w:p>
    <w:p w14:paraId="396C3654" w14:textId="77777777" w:rsidR="008B0AB0" w:rsidRDefault="008B0AB0" w:rsidP="00151613">
      <w:pPr>
        <w:pStyle w:val="1e"/>
      </w:pPr>
      <w:r>
        <w:t xml:space="preserve"># Choose </w:t>
      </w:r>
      <w:r>
        <w:rPr>
          <w:b/>
        </w:rPr>
        <w:t>Fabric Network &gt; Network Plan</w:t>
      </w:r>
      <w:r>
        <w:t xml:space="preserve">. On the resource pool configuration page that is displayed, click the </w:t>
      </w:r>
      <w:r>
        <w:rPr>
          <w:b/>
        </w:rPr>
        <w:t>Underlay Automation Resource Pool</w:t>
      </w:r>
      <w:r>
        <w:t xml:space="preserve"> tab, set related parameters, and click </w:t>
      </w:r>
      <w:r>
        <w:rPr>
          <w:b/>
        </w:rPr>
        <w:t>+</w:t>
      </w:r>
      <w:r>
        <w:t xml:space="preserve"> to confirm.</w:t>
      </w:r>
    </w:p>
    <w:p w14:paraId="076D0CA3" w14:textId="77777777" w:rsidR="008B0AB0" w:rsidRDefault="008B0AB0" w:rsidP="008B0AB0">
      <w:pPr>
        <w:pStyle w:val="Figure"/>
        <w:rPr>
          <w:rFonts w:hint="eastAsia"/>
        </w:rPr>
      </w:pPr>
      <w:r>
        <w:rPr>
          <w:noProof/>
        </w:rPr>
        <w:drawing>
          <wp:inline distT="0" distB="0" distL="0" distR="0" wp14:anchorId="32C316BE" wp14:editId="014C3585">
            <wp:extent cx="4543425" cy="2781300"/>
            <wp:effectExtent l="19050" t="19050" r="28575" b="1905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4543425" cy="2781300"/>
                    </a:xfrm>
                    <a:prstGeom prst="rect">
                      <a:avLst/>
                    </a:prstGeom>
                    <a:ln>
                      <a:solidFill>
                        <a:schemeClr val="bg1">
                          <a:lumMod val="85000"/>
                        </a:schemeClr>
                      </a:solidFill>
                    </a:ln>
                  </pic:spPr>
                </pic:pic>
              </a:graphicData>
            </a:graphic>
          </wp:inline>
        </w:drawing>
      </w:r>
    </w:p>
    <w:p w14:paraId="429F7DD7" w14:textId="77777777" w:rsidR="008B0AB0" w:rsidRPr="00D708CC" w:rsidRDefault="008B0AB0" w:rsidP="00D708CC">
      <w:pPr>
        <w:pStyle w:val="1e"/>
        <w:rPr>
          <w:b/>
        </w:rPr>
      </w:pPr>
      <w:r w:rsidRPr="00D708CC">
        <w:rPr>
          <w:b/>
        </w:rPr>
        <w:t>----End</w:t>
      </w:r>
    </w:p>
    <w:p w14:paraId="7BAB66DC" w14:textId="77777777" w:rsidR="008B0AB0" w:rsidRPr="00AE560F" w:rsidRDefault="008B0AB0" w:rsidP="00D708CC">
      <w:pPr>
        <w:pStyle w:val="4"/>
        <w:rPr>
          <w:rFonts w:hint="default"/>
        </w:rPr>
      </w:pPr>
      <w:r w:rsidRPr="00AE560F">
        <w:t>Configuring a Fabric Network</w:t>
      </w:r>
    </w:p>
    <w:p w14:paraId="79960A3E" w14:textId="77777777" w:rsidR="008B0AB0" w:rsidRDefault="008B0AB0" w:rsidP="00D152A7">
      <w:pPr>
        <w:pStyle w:val="30"/>
        <w:numPr>
          <w:ilvl w:val="5"/>
          <w:numId w:val="64"/>
        </w:numPr>
      </w:pPr>
      <w:r>
        <w:t>Create a fabric and complete automatic deployment of an underlay network.</w:t>
      </w:r>
    </w:p>
    <w:p w14:paraId="0C13E456" w14:textId="77777777" w:rsidR="008B0AB0" w:rsidRPr="001B07F6" w:rsidRDefault="008B0AB0" w:rsidP="00670BE2">
      <w:pPr>
        <w:pStyle w:val="50"/>
      </w:pPr>
      <w:r w:rsidRPr="001B07F6">
        <w:t>Fabric network plan</w:t>
      </w:r>
    </w:p>
    <w:tbl>
      <w:tblPr>
        <w:tblStyle w:val="V301"/>
        <w:tblW w:w="7938" w:type="dxa"/>
        <w:tblLayout w:type="fixed"/>
        <w:tblLook w:val="04A0" w:firstRow="1" w:lastRow="0" w:firstColumn="1" w:lastColumn="0" w:noHBand="0" w:noVBand="1"/>
      </w:tblPr>
      <w:tblGrid>
        <w:gridCol w:w="3969"/>
        <w:gridCol w:w="3969"/>
      </w:tblGrid>
      <w:tr w:rsidR="008B0AB0" w:rsidRPr="00BE3512" w14:paraId="75B37E90" w14:textId="77777777" w:rsidTr="00D708C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95" w:type="dxa"/>
            <w:hideMark/>
          </w:tcPr>
          <w:p w14:paraId="722B7BCD" w14:textId="77777777" w:rsidR="008B0AB0" w:rsidRPr="00BE3512" w:rsidRDefault="008B0AB0" w:rsidP="00DD5B2D">
            <w:pPr>
              <w:pStyle w:val="5a"/>
            </w:pPr>
            <w:r>
              <w:t>Parameter</w:t>
            </w:r>
          </w:p>
        </w:tc>
        <w:tc>
          <w:tcPr>
            <w:tcW w:w="4295" w:type="dxa"/>
          </w:tcPr>
          <w:p w14:paraId="09394908" w14:textId="77777777" w:rsidR="008B0AB0" w:rsidRPr="00BE3512" w:rsidRDefault="008B0AB0" w:rsidP="00DD5B2D">
            <w:pPr>
              <w:pStyle w:val="5a"/>
              <w:cnfStyle w:val="100000000000" w:firstRow="1" w:lastRow="0" w:firstColumn="0" w:lastColumn="0" w:oddVBand="0" w:evenVBand="0" w:oddHBand="0" w:evenHBand="0" w:firstRowFirstColumn="0" w:firstRowLastColumn="0" w:lastRowFirstColumn="0" w:lastRowLastColumn="0"/>
            </w:pPr>
            <w:r>
              <w:t>Value</w:t>
            </w:r>
          </w:p>
        </w:tc>
      </w:tr>
      <w:tr w:rsidR="008B0AB0" w:rsidRPr="00BE3512" w14:paraId="34AED82B" w14:textId="77777777" w:rsidTr="00D708CC">
        <w:tc>
          <w:tcPr>
            <w:cnfStyle w:val="001000000000" w:firstRow="0" w:lastRow="0" w:firstColumn="1" w:lastColumn="0" w:oddVBand="0" w:evenVBand="0" w:oddHBand="0" w:evenHBand="0" w:firstRowFirstColumn="0" w:firstRowLastColumn="0" w:lastRowFirstColumn="0" w:lastRowLastColumn="0"/>
            <w:tcW w:w="4295" w:type="dxa"/>
          </w:tcPr>
          <w:p w14:paraId="020B3F2C" w14:textId="77777777" w:rsidR="008B0AB0" w:rsidRPr="00BE3512" w:rsidRDefault="008B0AB0" w:rsidP="00DD5B2D">
            <w:pPr>
              <w:pStyle w:val="5a"/>
              <w:jc w:val="left"/>
            </w:pPr>
            <w:r>
              <w:t>Name</w:t>
            </w:r>
          </w:p>
        </w:tc>
        <w:tc>
          <w:tcPr>
            <w:tcW w:w="4295" w:type="dxa"/>
          </w:tcPr>
          <w:p w14:paraId="04831AFC" w14:textId="77777777" w:rsidR="008B0AB0" w:rsidRPr="00BE3512" w:rsidRDefault="008B0AB0" w:rsidP="00DD5B2D">
            <w:pPr>
              <w:pStyle w:val="5a"/>
              <w:cnfStyle w:val="000000000000" w:firstRow="0" w:lastRow="0" w:firstColumn="0" w:lastColumn="0" w:oddVBand="0" w:evenVBand="0" w:oddHBand="0" w:evenHBand="0" w:firstRowFirstColumn="0" w:firstRowLastColumn="0" w:lastRowFirstColumn="0" w:lastRowLastColumn="0"/>
            </w:pPr>
            <w:r>
              <w:t>HQ (customizable)</w:t>
            </w:r>
          </w:p>
        </w:tc>
      </w:tr>
      <w:tr w:rsidR="008B0AB0" w:rsidRPr="00BE3512" w14:paraId="262C8647" w14:textId="77777777" w:rsidTr="00D708CC">
        <w:tc>
          <w:tcPr>
            <w:cnfStyle w:val="001000000000" w:firstRow="0" w:lastRow="0" w:firstColumn="1" w:lastColumn="0" w:oddVBand="0" w:evenVBand="0" w:oddHBand="0" w:evenHBand="0" w:firstRowFirstColumn="0" w:firstRowLastColumn="0" w:lastRowFirstColumn="0" w:lastRowLastColumn="0"/>
            <w:tcW w:w="4295" w:type="dxa"/>
          </w:tcPr>
          <w:p w14:paraId="32A7B0F2" w14:textId="77777777" w:rsidR="008B0AB0" w:rsidRPr="00BE3512" w:rsidRDefault="008B0AB0" w:rsidP="00DD5B2D">
            <w:pPr>
              <w:pStyle w:val="5a"/>
              <w:jc w:val="left"/>
            </w:pPr>
            <w:r>
              <w:t>Networking Type</w:t>
            </w:r>
          </w:p>
        </w:tc>
        <w:tc>
          <w:tcPr>
            <w:tcW w:w="4295" w:type="dxa"/>
          </w:tcPr>
          <w:p w14:paraId="663BFB82" w14:textId="77777777" w:rsidR="008B0AB0" w:rsidRDefault="008B0AB0" w:rsidP="00DD5B2D">
            <w:pPr>
              <w:pStyle w:val="5a"/>
              <w:cnfStyle w:val="000000000000" w:firstRow="0" w:lastRow="0" w:firstColumn="0" w:lastColumn="0" w:oddVBand="0" w:evenVBand="0" w:oddHBand="0" w:evenHBand="0" w:firstRowFirstColumn="0" w:firstRowLastColumn="0" w:lastRowFirstColumn="0" w:lastRowLastColumn="0"/>
            </w:pPr>
            <w:r>
              <w:t>Distributed</w:t>
            </w:r>
          </w:p>
        </w:tc>
      </w:tr>
      <w:tr w:rsidR="008B0AB0" w:rsidRPr="00BE3512" w14:paraId="5AAA8ADC" w14:textId="77777777" w:rsidTr="00D708CC">
        <w:tc>
          <w:tcPr>
            <w:cnfStyle w:val="001000000000" w:firstRow="0" w:lastRow="0" w:firstColumn="1" w:lastColumn="0" w:oddVBand="0" w:evenVBand="0" w:oddHBand="0" w:evenHBand="0" w:firstRowFirstColumn="0" w:firstRowLastColumn="0" w:lastRowFirstColumn="0" w:lastRowLastColumn="0"/>
            <w:tcW w:w="4295" w:type="dxa"/>
          </w:tcPr>
          <w:p w14:paraId="15281E13" w14:textId="77777777" w:rsidR="008B0AB0" w:rsidRDefault="008B0AB0" w:rsidP="00DD5B2D">
            <w:pPr>
              <w:pStyle w:val="5a"/>
              <w:jc w:val="left"/>
            </w:pPr>
            <w:r>
              <w:t>Wireless authentication device</w:t>
            </w:r>
          </w:p>
        </w:tc>
        <w:tc>
          <w:tcPr>
            <w:tcW w:w="4295" w:type="dxa"/>
          </w:tcPr>
          <w:p w14:paraId="3F166EEF" w14:textId="77777777" w:rsidR="008B0AB0" w:rsidRDefault="008B0AB0" w:rsidP="00DD5B2D">
            <w:pPr>
              <w:pStyle w:val="5a"/>
              <w:cnfStyle w:val="000000000000" w:firstRow="0" w:lastRow="0" w:firstColumn="0" w:lastColumn="0" w:oddVBand="0" w:evenVBand="0" w:oddHBand="0" w:evenHBand="0" w:firstRowFirstColumn="0" w:firstRowLastColumn="0" w:lastRowFirstColumn="0" w:lastRowLastColumn="0"/>
            </w:pPr>
            <w:r>
              <w:t>Edge as authentication control point for wireless users</w:t>
            </w:r>
          </w:p>
        </w:tc>
      </w:tr>
      <w:tr w:rsidR="008B0AB0" w:rsidRPr="00BE3512" w14:paraId="0D6603EB" w14:textId="77777777" w:rsidTr="00D708CC">
        <w:tc>
          <w:tcPr>
            <w:cnfStyle w:val="001000000000" w:firstRow="0" w:lastRow="0" w:firstColumn="1" w:lastColumn="0" w:oddVBand="0" w:evenVBand="0" w:oddHBand="0" w:evenHBand="0" w:firstRowFirstColumn="0" w:firstRowLastColumn="0" w:lastRowFirstColumn="0" w:lastRowLastColumn="0"/>
            <w:tcW w:w="4295" w:type="dxa"/>
          </w:tcPr>
          <w:p w14:paraId="5B9DF110" w14:textId="77777777" w:rsidR="008B0AB0" w:rsidRPr="00BE3512" w:rsidRDefault="008B0AB0" w:rsidP="00DD5B2D">
            <w:pPr>
              <w:pStyle w:val="5a"/>
              <w:jc w:val="left"/>
            </w:pPr>
            <w:r>
              <w:t>Report terminal identification information</w:t>
            </w:r>
          </w:p>
        </w:tc>
        <w:tc>
          <w:tcPr>
            <w:tcW w:w="4295" w:type="dxa"/>
          </w:tcPr>
          <w:p w14:paraId="5535D62B" w14:textId="77777777" w:rsidR="008B0AB0" w:rsidRDefault="008B0AB0" w:rsidP="00DD5B2D">
            <w:pPr>
              <w:pStyle w:val="5a"/>
              <w:cnfStyle w:val="000000000000" w:firstRow="0" w:lastRow="0" w:firstColumn="0" w:lastColumn="0" w:oddVBand="0" w:evenVBand="0" w:oddHBand="0" w:evenHBand="0" w:firstRowFirstColumn="0" w:firstRowLastColumn="0" w:lastRowFirstColumn="0" w:lastRowLastColumn="0"/>
            </w:pPr>
            <w:r>
              <w:t>Off</w:t>
            </w:r>
          </w:p>
        </w:tc>
      </w:tr>
      <w:tr w:rsidR="008B0AB0" w:rsidRPr="00BE3512" w14:paraId="30C26BE7" w14:textId="77777777" w:rsidTr="00D708CC">
        <w:tc>
          <w:tcPr>
            <w:cnfStyle w:val="001000000000" w:firstRow="0" w:lastRow="0" w:firstColumn="1" w:lastColumn="0" w:oddVBand="0" w:evenVBand="0" w:oddHBand="0" w:evenHBand="0" w:firstRowFirstColumn="0" w:firstRowLastColumn="0" w:lastRowFirstColumn="0" w:lastRowLastColumn="0"/>
            <w:tcW w:w="4295" w:type="dxa"/>
          </w:tcPr>
          <w:p w14:paraId="1DB10F1D" w14:textId="77777777" w:rsidR="008B0AB0" w:rsidRPr="00BE3512" w:rsidRDefault="008B0AB0" w:rsidP="00DD5B2D">
            <w:pPr>
              <w:pStyle w:val="5a"/>
              <w:jc w:val="left"/>
            </w:pPr>
            <w:r>
              <w:t>Automatic routing domain configuration</w:t>
            </w:r>
          </w:p>
        </w:tc>
        <w:tc>
          <w:tcPr>
            <w:tcW w:w="4295" w:type="dxa"/>
          </w:tcPr>
          <w:p w14:paraId="2C9D7C9D" w14:textId="77777777" w:rsidR="008B0AB0" w:rsidRDefault="008B0AB0" w:rsidP="00DD5B2D">
            <w:pPr>
              <w:pStyle w:val="5a"/>
              <w:cnfStyle w:val="000000000000" w:firstRow="0" w:lastRow="0" w:firstColumn="0" w:lastColumn="0" w:oddVBand="0" w:evenVBand="0" w:oddHBand="0" w:evenHBand="0" w:firstRowFirstColumn="0" w:firstRowLastColumn="0" w:lastRowFirstColumn="0" w:lastRowLastColumn="0"/>
            </w:pPr>
            <w:r>
              <w:t>On</w:t>
            </w:r>
          </w:p>
        </w:tc>
      </w:tr>
      <w:tr w:rsidR="008B0AB0" w:rsidRPr="00BE3512" w14:paraId="40C84957" w14:textId="77777777" w:rsidTr="00D708CC">
        <w:tc>
          <w:tcPr>
            <w:cnfStyle w:val="001000000000" w:firstRow="0" w:lastRow="0" w:firstColumn="1" w:lastColumn="0" w:oddVBand="0" w:evenVBand="0" w:oddHBand="0" w:evenHBand="0" w:firstRowFirstColumn="0" w:firstRowLastColumn="0" w:lastRowFirstColumn="0" w:lastRowLastColumn="0"/>
            <w:tcW w:w="4295" w:type="dxa"/>
          </w:tcPr>
          <w:p w14:paraId="2DB240BB" w14:textId="77777777" w:rsidR="008B0AB0" w:rsidRPr="00BE3512" w:rsidRDefault="008B0AB0" w:rsidP="00DD5B2D">
            <w:pPr>
              <w:pStyle w:val="5a"/>
              <w:jc w:val="left"/>
            </w:pPr>
            <w:r>
              <w:t>Configuration Switch</w:t>
            </w:r>
          </w:p>
        </w:tc>
        <w:tc>
          <w:tcPr>
            <w:tcW w:w="4295" w:type="dxa"/>
          </w:tcPr>
          <w:p w14:paraId="2A6A082C" w14:textId="77777777" w:rsidR="008B0AB0" w:rsidRDefault="008B0AB0" w:rsidP="00DD5B2D">
            <w:pPr>
              <w:pStyle w:val="5a"/>
              <w:cnfStyle w:val="000000000000" w:firstRow="0" w:lastRow="0" w:firstColumn="0" w:lastColumn="0" w:oddVBand="0" w:evenVBand="0" w:oddHBand="0" w:evenHBand="0" w:firstRowFirstColumn="0" w:firstRowLastColumn="0" w:lastRowFirstColumn="0" w:lastRowLastColumn="0"/>
            </w:pPr>
            <w:r>
              <w:t>On</w:t>
            </w:r>
          </w:p>
        </w:tc>
      </w:tr>
      <w:tr w:rsidR="008B0AB0" w:rsidRPr="00BE3512" w14:paraId="3797E81D" w14:textId="77777777" w:rsidTr="00D708CC">
        <w:tc>
          <w:tcPr>
            <w:cnfStyle w:val="001000000000" w:firstRow="0" w:lastRow="0" w:firstColumn="1" w:lastColumn="0" w:oddVBand="0" w:evenVBand="0" w:oddHBand="0" w:evenHBand="0" w:firstRowFirstColumn="0" w:firstRowLastColumn="0" w:lastRowFirstColumn="0" w:lastRowLastColumn="0"/>
            <w:tcW w:w="4295" w:type="dxa"/>
          </w:tcPr>
          <w:p w14:paraId="5EB261C6" w14:textId="77777777" w:rsidR="008B0AB0" w:rsidRPr="00BE3512" w:rsidRDefault="008B0AB0" w:rsidP="00DD5B2D">
            <w:pPr>
              <w:pStyle w:val="5a"/>
              <w:jc w:val="left"/>
            </w:pPr>
            <w:r>
              <w:t>Encryption</w:t>
            </w:r>
          </w:p>
        </w:tc>
        <w:tc>
          <w:tcPr>
            <w:tcW w:w="4295" w:type="dxa"/>
          </w:tcPr>
          <w:p w14:paraId="7C5DDA98" w14:textId="77777777" w:rsidR="008B0AB0" w:rsidRDefault="008B0AB0" w:rsidP="00DD5B2D">
            <w:pPr>
              <w:pStyle w:val="5a"/>
              <w:cnfStyle w:val="000000000000" w:firstRow="0" w:lastRow="0" w:firstColumn="0" w:lastColumn="0" w:oddVBand="0" w:evenVBand="0" w:oddHBand="0" w:evenHBand="0" w:firstRowFirstColumn="0" w:firstRowLastColumn="0" w:lastRowFirstColumn="0" w:lastRowLastColumn="0"/>
            </w:pPr>
            <w:r>
              <w:t>None (customizable)</w:t>
            </w:r>
          </w:p>
        </w:tc>
      </w:tr>
      <w:tr w:rsidR="008B0AB0" w:rsidRPr="00BE3512" w14:paraId="51291BDF" w14:textId="77777777" w:rsidTr="00D708CC">
        <w:tc>
          <w:tcPr>
            <w:cnfStyle w:val="001000000000" w:firstRow="0" w:lastRow="0" w:firstColumn="1" w:lastColumn="0" w:oddVBand="0" w:evenVBand="0" w:oddHBand="0" w:evenHBand="0" w:firstRowFirstColumn="0" w:firstRowLastColumn="0" w:lastRowFirstColumn="0" w:lastRowLastColumn="0"/>
            <w:tcW w:w="4295" w:type="dxa"/>
          </w:tcPr>
          <w:p w14:paraId="59B073C7" w14:textId="77777777" w:rsidR="008B0AB0" w:rsidRPr="00BE3512" w:rsidRDefault="008B0AB0" w:rsidP="00DD5B2D">
            <w:pPr>
              <w:pStyle w:val="5a"/>
              <w:jc w:val="left"/>
            </w:pPr>
            <w:r>
              <w:t>Domain</w:t>
            </w:r>
          </w:p>
        </w:tc>
        <w:tc>
          <w:tcPr>
            <w:tcW w:w="4295" w:type="dxa"/>
          </w:tcPr>
          <w:p w14:paraId="615691ED" w14:textId="77777777" w:rsidR="008B0AB0" w:rsidRDefault="008B0AB0" w:rsidP="00DD5B2D">
            <w:pPr>
              <w:pStyle w:val="5a"/>
              <w:cnfStyle w:val="000000000000" w:firstRow="0" w:lastRow="0" w:firstColumn="0" w:lastColumn="0" w:oddVBand="0" w:evenVBand="0" w:oddHBand="0" w:evenHBand="0" w:firstRowFirstColumn="0" w:firstRowLastColumn="0" w:lastRowFirstColumn="0" w:lastRowLastColumn="0"/>
            </w:pPr>
            <w:r>
              <w:t>Single area (customizable)</w:t>
            </w:r>
          </w:p>
        </w:tc>
      </w:tr>
      <w:tr w:rsidR="008B0AB0" w:rsidRPr="00BE3512" w14:paraId="29B4C01D" w14:textId="77777777" w:rsidTr="00D708CC">
        <w:tc>
          <w:tcPr>
            <w:cnfStyle w:val="001000000000" w:firstRow="0" w:lastRow="0" w:firstColumn="1" w:lastColumn="0" w:oddVBand="0" w:evenVBand="0" w:oddHBand="0" w:evenHBand="0" w:firstRowFirstColumn="0" w:firstRowLastColumn="0" w:lastRowFirstColumn="0" w:lastRowLastColumn="0"/>
            <w:tcW w:w="4295" w:type="dxa"/>
          </w:tcPr>
          <w:p w14:paraId="311F0DA2" w14:textId="77777777" w:rsidR="008B0AB0" w:rsidRPr="00BE3512" w:rsidRDefault="008B0AB0" w:rsidP="00DD5B2D">
            <w:pPr>
              <w:pStyle w:val="5a"/>
              <w:jc w:val="left"/>
            </w:pPr>
            <w:r>
              <w:t>AS number</w:t>
            </w:r>
          </w:p>
        </w:tc>
        <w:tc>
          <w:tcPr>
            <w:tcW w:w="4295" w:type="dxa"/>
          </w:tcPr>
          <w:p w14:paraId="0F5ACE9B" w14:textId="77777777" w:rsidR="008B0AB0" w:rsidRDefault="008B0AB0" w:rsidP="00DD5B2D">
            <w:pPr>
              <w:pStyle w:val="5a"/>
              <w:cnfStyle w:val="000000000000" w:firstRow="0" w:lastRow="0" w:firstColumn="0" w:lastColumn="0" w:oddVBand="0" w:evenVBand="0" w:oddHBand="0" w:evenHBand="0" w:firstRowFirstColumn="0" w:firstRowLastColumn="0" w:lastRowFirstColumn="0" w:lastRowLastColumn="0"/>
            </w:pPr>
            <w:r>
              <w:t>100 (customizable)</w:t>
            </w:r>
          </w:p>
        </w:tc>
      </w:tr>
      <w:tr w:rsidR="008B0AB0" w:rsidRPr="00BE3512" w14:paraId="08B9BC98" w14:textId="77777777" w:rsidTr="00D708CC">
        <w:tc>
          <w:tcPr>
            <w:cnfStyle w:val="001000000000" w:firstRow="0" w:lastRow="0" w:firstColumn="1" w:lastColumn="0" w:oddVBand="0" w:evenVBand="0" w:oddHBand="0" w:evenHBand="0" w:firstRowFirstColumn="0" w:firstRowLastColumn="0" w:lastRowFirstColumn="0" w:lastRowLastColumn="0"/>
            <w:tcW w:w="4295" w:type="dxa"/>
          </w:tcPr>
          <w:p w14:paraId="163AEE08" w14:textId="77777777" w:rsidR="008B0AB0" w:rsidRPr="00BE3512" w:rsidRDefault="008B0AB0" w:rsidP="00DD5B2D">
            <w:pPr>
              <w:pStyle w:val="5a"/>
              <w:jc w:val="left"/>
            </w:pPr>
            <w:r>
              <w:t>RR cluster ID</w:t>
            </w:r>
          </w:p>
        </w:tc>
        <w:tc>
          <w:tcPr>
            <w:tcW w:w="4295" w:type="dxa"/>
          </w:tcPr>
          <w:p w14:paraId="6DCA660C" w14:textId="77777777" w:rsidR="008B0AB0" w:rsidRPr="00BE3512" w:rsidRDefault="008B0AB0" w:rsidP="00DD5B2D">
            <w:pPr>
              <w:pStyle w:val="5a"/>
              <w:cnfStyle w:val="000000000000" w:firstRow="0" w:lastRow="0" w:firstColumn="0" w:lastColumn="0" w:oddVBand="0" w:evenVBand="0" w:oddHBand="0" w:evenHBand="0" w:firstRowFirstColumn="0" w:firstRowLastColumn="0" w:lastRowFirstColumn="0" w:lastRowLastColumn="0"/>
            </w:pPr>
            <w:r>
              <w:t>1</w:t>
            </w:r>
          </w:p>
        </w:tc>
      </w:tr>
    </w:tbl>
    <w:p w14:paraId="798AE38A" w14:textId="77777777" w:rsidR="008B0AB0" w:rsidRPr="001B07F6" w:rsidRDefault="008B0AB0" w:rsidP="00670BE2">
      <w:pPr>
        <w:pStyle w:val="50"/>
      </w:pPr>
      <w:r w:rsidRPr="001B07F6">
        <w:t>Role plan for fabric devices</w:t>
      </w:r>
    </w:p>
    <w:tbl>
      <w:tblPr>
        <w:tblStyle w:val="V301"/>
        <w:tblW w:w="7938" w:type="dxa"/>
        <w:tblLayout w:type="fixed"/>
        <w:tblLook w:val="04A0" w:firstRow="1" w:lastRow="0" w:firstColumn="1" w:lastColumn="0" w:noHBand="0" w:noVBand="1"/>
      </w:tblPr>
      <w:tblGrid>
        <w:gridCol w:w="3969"/>
        <w:gridCol w:w="3969"/>
      </w:tblGrid>
      <w:tr w:rsidR="008B0AB0" w:rsidRPr="00BE3512" w14:paraId="72A838FA" w14:textId="77777777" w:rsidTr="00D708C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95" w:type="dxa"/>
            <w:hideMark/>
          </w:tcPr>
          <w:p w14:paraId="60481932" w14:textId="77777777" w:rsidR="008B0AB0" w:rsidRPr="00BE3512" w:rsidRDefault="008B0AB0" w:rsidP="00CC2296">
            <w:pPr>
              <w:pStyle w:val="5a"/>
            </w:pPr>
            <w:r>
              <w:t>Device</w:t>
            </w:r>
          </w:p>
        </w:tc>
        <w:tc>
          <w:tcPr>
            <w:tcW w:w="4295" w:type="dxa"/>
          </w:tcPr>
          <w:p w14:paraId="48FB7AF1" w14:textId="77777777" w:rsidR="008B0AB0" w:rsidRPr="00BE3512" w:rsidRDefault="008B0AB0" w:rsidP="00CC2296">
            <w:pPr>
              <w:pStyle w:val="5a"/>
              <w:cnfStyle w:val="100000000000" w:firstRow="1" w:lastRow="0" w:firstColumn="0" w:lastColumn="0" w:oddVBand="0" w:evenVBand="0" w:oddHBand="0" w:evenHBand="0" w:firstRowFirstColumn="0" w:firstRowLastColumn="0" w:lastRowFirstColumn="0" w:lastRowLastColumn="0"/>
            </w:pPr>
            <w:r>
              <w:t>Role</w:t>
            </w:r>
          </w:p>
        </w:tc>
      </w:tr>
      <w:tr w:rsidR="008B0AB0" w:rsidRPr="00BE3512" w14:paraId="67F30E04" w14:textId="77777777" w:rsidTr="00D708CC">
        <w:tc>
          <w:tcPr>
            <w:cnfStyle w:val="001000000000" w:firstRow="0" w:lastRow="0" w:firstColumn="1" w:lastColumn="0" w:oddVBand="0" w:evenVBand="0" w:oddHBand="0" w:evenHBand="0" w:firstRowFirstColumn="0" w:firstRowLastColumn="0" w:lastRowFirstColumn="0" w:lastRowLastColumn="0"/>
            <w:tcW w:w="4295" w:type="dxa"/>
          </w:tcPr>
          <w:p w14:paraId="3A9ECF53" w14:textId="77777777" w:rsidR="008B0AB0" w:rsidRPr="00BE3512" w:rsidRDefault="008B0AB0" w:rsidP="00DD5B2D">
            <w:pPr>
              <w:pStyle w:val="5a"/>
              <w:jc w:val="left"/>
            </w:pPr>
            <w:r>
              <w:t>CORE1</w:t>
            </w:r>
          </w:p>
        </w:tc>
        <w:tc>
          <w:tcPr>
            <w:tcW w:w="4295" w:type="dxa"/>
          </w:tcPr>
          <w:p w14:paraId="79846A68" w14:textId="77777777"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r>
              <w:t>Border</w:t>
            </w:r>
          </w:p>
        </w:tc>
      </w:tr>
      <w:tr w:rsidR="008B0AB0" w:rsidRPr="00BE3512" w14:paraId="0344BC7D" w14:textId="77777777" w:rsidTr="00D708CC">
        <w:tc>
          <w:tcPr>
            <w:cnfStyle w:val="001000000000" w:firstRow="0" w:lastRow="0" w:firstColumn="1" w:lastColumn="0" w:oddVBand="0" w:evenVBand="0" w:oddHBand="0" w:evenHBand="0" w:firstRowFirstColumn="0" w:firstRowLastColumn="0" w:lastRowFirstColumn="0" w:lastRowLastColumn="0"/>
            <w:tcW w:w="4295" w:type="dxa"/>
          </w:tcPr>
          <w:p w14:paraId="726DA191" w14:textId="77777777" w:rsidR="008B0AB0" w:rsidRPr="00BE3512" w:rsidRDefault="008B0AB0" w:rsidP="00DD5B2D">
            <w:pPr>
              <w:pStyle w:val="5a"/>
              <w:jc w:val="left"/>
            </w:pPr>
            <w:r>
              <w:t>AGG1</w:t>
            </w:r>
          </w:p>
        </w:tc>
        <w:tc>
          <w:tcPr>
            <w:tcW w:w="4295" w:type="dxa"/>
          </w:tcPr>
          <w:p w14:paraId="72DC2A03"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w:t>
            </w:r>
          </w:p>
        </w:tc>
      </w:tr>
      <w:tr w:rsidR="008B0AB0" w:rsidRPr="00BE3512" w14:paraId="2FDCF280" w14:textId="77777777" w:rsidTr="00D708CC">
        <w:tc>
          <w:tcPr>
            <w:cnfStyle w:val="001000000000" w:firstRow="0" w:lastRow="0" w:firstColumn="1" w:lastColumn="0" w:oddVBand="0" w:evenVBand="0" w:oddHBand="0" w:evenHBand="0" w:firstRowFirstColumn="0" w:firstRowLastColumn="0" w:lastRowFirstColumn="0" w:lastRowLastColumn="0"/>
            <w:tcW w:w="4295" w:type="dxa"/>
          </w:tcPr>
          <w:p w14:paraId="7EFFC393" w14:textId="77777777" w:rsidR="008B0AB0" w:rsidRPr="00BE3512" w:rsidRDefault="008B0AB0" w:rsidP="00DD5B2D">
            <w:pPr>
              <w:pStyle w:val="5a"/>
              <w:jc w:val="left"/>
            </w:pPr>
            <w:r>
              <w:t>AGG2</w:t>
            </w:r>
          </w:p>
        </w:tc>
        <w:tc>
          <w:tcPr>
            <w:tcW w:w="4295" w:type="dxa"/>
          </w:tcPr>
          <w:p w14:paraId="34FED923"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w:t>
            </w:r>
          </w:p>
        </w:tc>
      </w:tr>
      <w:tr w:rsidR="008B0AB0" w:rsidRPr="00BE3512" w14:paraId="2CCB7CC2" w14:textId="77777777" w:rsidTr="00D708CC">
        <w:tc>
          <w:tcPr>
            <w:cnfStyle w:val="001000000000" w:firstRow="0" w:lastRow="0" w:firstColumn="1" w:lastColumn="0" w:oddVBand="0" w:evenVBand="0" w:oddHBand="0" w:evenHBand="0" w:firstRowFirstColumn="0" w:firstRowLastColumn="0" w:lastRowFirstColumn="0" w:lastRowLastColumn="0"/>
            <w:tcW w:w="4295" w:type="dxa"/>
          </w:tcPr>
          <w:p w14:paraId="4A4FE9B9" w14:textId="77777777" w:rsidR="008B0AB0" w:rsidRPr="00BE3512" w:rsidRDefault="008B0AB0" w:rsidP="00DD5B2D">
            <w:pPr>
              <w:pStyle w:val="5a"/>
              <w:jc w:val="left"/>
            </w:pPr>
            <w:r>
              <w:t>ACC1</w:t>
            </w:r>
          </w:p>
        </w:tc>
        <w:tc>
          <w:tcPr>
            <w:tcW w:w="4295" w:type="dxa"/>
          </w:tcPr>
          <w:p w14:paraId="76C63426"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Edge</w:t>
            </w:r>
          </w:p>
        </w:tc>
      </w:tr>
      <w:tr w:rsidR="008B0AB0" w:rsidRPr="00BE3512" w14:paraId="0415F918" w14:textId="77777777" w:rsidTr="00D708CC">
        <w:tc>
          <w:tcPr>
            <w:cnfStyle w:val="001000000000" w:firstRow="0" w:lastRow="0" w:firstColumn="1" w:lastColumn="0" w:oddVBand="0" w:evenVBand="0" w:oddHBand="0" w:evenHBand="0" w:firstRowFirstColumn="0" w:firstRowLastColumn="0" w:lastRowFirstColumn="0" w:lastRowLastColumn="0"/>
            <w:tcW w:w="4295" w:type="dxa"/>
          </w:tcPr>
          <w:p w14:paraId="157DE822" w14:textId="77777777" w:rsidR="008B0AB0" w:rsidRPr="00BE3512" w:rsidRDefault="008B0AB0" w:rsidP="00DD5B2D">
            <w:pPr>
              <w:pStyle w:val="5a"/>
              <w:jc w:val="left"/>
            </w:pPr>
            <w:r>
              <w:t>ACC2</w:t>
            </w:r>
          </w:p>
        </w:tc>
        <w:tc>
          <w:tcPr>
            <w:tcW w:w="4295" w:type="dxa"/>
          </w:tcPr>
          <w:p w14:paraId="1A3F2909" w14:textId="77777777"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r>
              <w:t>Edge</w:t>
            </w:r>
          </w:p>
        </w:tc>
      </w:tr>
    </w:tbl>
    <w:p w14:paraId="5A01B162" w14:textId="77777777" w:rsidR="008B0AB0" w:rsidRDefault="008B0AB0" w:rsidP="008B0AB0">
      <w:pPr>
        <w:rPr>
          <w:rFonts w:hint="eastAsia"/>
        </w:rPr>
      </w:pPr>
    </w:p>
    <w:p w14:paraId="0DFEE821" w14:textId="77777777" w:rsidR="008B0AB0" w:rsidRDefault="008B0AB0" w:rsidP="00D708CC">
      <w:pPr>
        <w:pStyle w:val="1e"/>
      </w:pPr>
      <w:r>
        <w:t xml:space="preserve"># Choose </w:t>
      </w:r>
      <w:r>
        <w:rPr>
          <w:b/>
        </w:rPr>
        <w:t>Fabric Network &gt; Fabric Management</w:t>
      </w:r>
      <w:r>
        <w:t xml:space="preserve">. The fabric management page is displayed. Click </w:t>
      </w:r>
      <w:r>
        <w:rPr>
          <w:b/>
        </w:rPr>
        <w:t>Create</w:t>
      </w:r>
      <w:r>
        <w:t xml:space="preserve"> to create a fabric.</w:t>
      </w:r>
    </w:p>
    <w:p w14:paraId="071BE035" w14:textId="77777777" w:rsidR="008B0AB0" w:rsidRDefault="008B0AB0" w:rsidP="008B0AB0">
      <w:pPr>
        <w:pStyle w:val="Figure"/>
        <w:ind w:left="0"/>
        <w:jc w:val="right"/>
        <w:rPr>
          <w:rFonts w:hint="eastAsia"/>
        </w:rPr>
      </w:pPr>
      <w:r>
        <w:rPr>
          <w:noProof/>
        </w:rPr>
        <w:drawing>
          <wp:inline distT="0" distB="0" distL="0" distR="0" wp14:anchorId="63ADCF29" wp14:editId="1DF1394E">
            <wp:extent cx="5454000" cy="392158"/>
            <wp:effectExtent l="19050" t="19050" r="13970" b="27305"/>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454000" cy="392158"/>
                    </a:xfrm>
                    <a:prstGeom prst="rect">
                      <a:avLst/>
                    </a:prstGeom>
                    <a:ln>
                      <a:solidFill>
                        <a:schemeClr val="bg1">
                          <a:lumMod val="85000"/>
                        </a:schemeClr>
                      </a:solidFill>
                    </a:ln>
                  </pic:spPr>
                </pic:pic>
              </a:graphicData>
            </a:graphic>
          </wp:inline>
        </w:drawing>
      </w:r>
    </w:p>
    <w:p w14:paraId="5374F6CB" w14:textId="77777777" w:rsidR="008B0AB0" w:rsidRPr="001B07F6" w:rsidRDefault="008B0AB0" w:rsidP="00D708CC">
      <w:pPr>
        <w:pStyle w:val="1e"/>
      </w:pPr>
    </w:p>
    <w:p w14:paraId="492CA3A9" w14:textId="77777777" w:rsidR="008B0AB0" w:rsidRDefault="008B0AB0" w:rsidP="00D708CC">
      <w:pPr>
        <w:pStyle w:val="1e"/>
      </w:pPr>
      <w:r>
        <w:t xml:space="preserve"># Click </w:t>
      </w:r>
      <w:r>
        <w:rPr>
          <w:b/>
        </w:rPr>
        <w:t>Create</w:t>
      </w:r>
      <w:r>
        <w:t xml:space="preserve"> to create a fabric.</w:t>
      </w:r>
      <w:bookmarkStart w:id="184" w:name="OLE_LINK21"/>
      <w:bookmarkEnd w:id="184"/>
    </w:p>
    <w:p w14:paraId="508F6309" w14:textId="77777777" w:rsidR="008B0AB0" w:rsidRDefault="008B0AB0" w:rsidP="00D708CC">
      <w:pPr>
        <w:pStyle w:val="1e"/>
      </w:pPr>
      <w:r>
        <w:rPr>
          <w:noProof/>
        </w:rPr>
        <w:drawing>
          <wp:inline distT="0" distB="0" distL="0" distR="0" wp14:anchorId="4A30295F" wp14:editId="34AFF8A8">
            <wp:extent cx="5454000" cy="3146321"/>
            <wp:effectExtent l="19050" t="19050" r="13970" b="1651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454000" cy="3146321"/>
                    </a:xfrm>
                    <a:prstGeom prst="rect">
                      <a:avLst/>
                    </a:prstGeom>
                    <a:ln>
                      <a:solidFill>
                        <a:schemeClr val="bg1">
                          <a:lumMod val="85000"/>
                        </a:schemeClr>
                      </a:solidFill>
                    </a:ln>
                  </pic:spPr>
                </pic:pic>
              </a:graphicData>
            </a:graphic>
          </wp:inline>
        </w:drawing>
      </w:r>
    </w:p>
    <w:p w14:paraId="03C7EDBD" w14:textId="77777777" w:rsidR="008B0AB0" w:rsidRDefault="008B0AB0" w:rsidP="00D708CC">
      <w:pPr>
        <w:pStyle w:val="1e"/>
      </w:pPr>
      <w:r>
        <w:rPr>
          <w:b/>
        </w:rPr>
        <w:t>Name</w:t>
      </w:r>
      <w:r>
        <w:t xml:space="preserve"> indicates the fabric name, which can be customized. In this example, the fabric uses distributed gateways. Therefore, select </w:t>
      </w:r>
      <w:r>
        <w:rPr>
          <w:b/>
        </w:rPr>
        <w:t>Distributed</w:t>
      </w:r>
      <w:r>
        <w:t xml:space="preserve"> in </w:t>
      </w:r>
      <w:r>
        <w:rPr>
          <w:b/>
        </w:rPr>
        <w:t>Networking Type</w:t>
      </w:r>
      <w:r>
        <w:t xml:space="preserve">. Scroll down to configure the device role, and then click </w:t>
      </w:r>
      <w:r>
        <w:rPr>
          <w:b/>
        </w:rPr>
        <w:t>Next</w:t>
      </w:r>
      <w:r>
        <w:t>.</w:t>
      </w:r>
    </w:p>
    <w:p w14:paraId="27F80D88" w14:textId="77777777" w:rsidR="008B0AB0" w:rsidRDefault="008B0AB0" w:rsidP="00D708CC">
      <w:pPr>
        <w:pStyle w:val="1e"/>
      </w:pPr>
      <w:r>
        <w:rPr>
          <w:noProof/>
        </w:rPr>
        <w:drawing>
          <wp:inline distT="0" distB="0" distL="0" distR="0" wp14:anchorId="5DE30205" wp14:editId="68D17479">
            <wp:extent cx="5454000" cy="2266370"/>
            <wp:effectExtent l="19050" t="19050" r="13970" b="19685"/>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454000" cy="2266370"/>
                    </a:xfrm>
                    <a:prstGeom prst="rect">
                      <a:avLst/>
                    </a:prstGeom>
                    <a:ln>
                      <a:solidFill>
                        <a:schemeClr val="bg1">
                          <a:lumMod val="85000"/>
                        </a:schemeClr>
                      </a:solidFill>
                    </a:ln>
                  </pic:spPr>
                </pic:pic>
              </a:graphicData>
            </a:graphic>
          </wp:inline>
        </w:drawing>
      </w:r>
    </w:p>
    <w:p w14:paraId="161BA20D" w14:textId="77777777" w:rsidR="008B0AB0" w:rsidRDefault="008B0AB0" w:rsidP="00D708CC">
      <w:pPr>
        <w:pStyle w:val="1e"/>
      </w:pPr>
      <w:r>
        <w:t>Currently, the fabric network is deployed at only one site. Therefore, the site is selected by default. All switches at the site are displayed on the right of the page. In this step, you need to configure a role for each switch in the fabric. In this example, configure access switches ACC1 and ACC2 as edge nodes (edge of the VXLAN network), and configure the core switch CORE1 as a border node (edge device that connects the fabric to external networks).</w:t>
      </w:r>
    </w:p>
    <w:p w14:paraId="36816C8A" w14:textId="77777777" w:rsidR="00DD5B2D" w:rsidRDefault="00DD5B2D" w:rsidP="00D708CC">
      <w:pPr>
        <w:pStyle w:val="1e"/>
      </w:pPr>
    </w:p>
    <w:p w14:paraId="3D248FC9" w14:textId="77777777" w:rsidR="008B0AB0" w:rsidRDefault="008B0AB0" w:rsidP="00D708CC">
      <w:pPr>
        <w:pStyle w:val="1e"/>
      </w:pPr>
      <w:r>
        <w:t># Configure physical network deployment.</w:t>
      </w:r>
    </w:p>
    <w:p w14:paraId="3EACDB4D" w14:textId="77777777" w:rsidR="008B0AB0" w:rsidRDefault="008B0AB0" w:rsidP="00D708CC">
      <w:pPr>
        <w:pStyle w:val="1e"/>
      </w:pPr>
      <w:r>
        <w:t xml:space="preserve">Enable the </w:t>
      </w:r>
      <w:r>
        <w:rPr>
          <w:b/>
        </w:rPr>
        <w:t>Automatic routing domain configuration</w:t>
      </w:r>
      <w:r>
        <w:t xml:space="preserve"> function to implement automatic deployment of the underlay routing domain. Select the site you created and enable </w:t>
      </w:r>
      <w:r>
        <w:rPr>
          <w:b/>
        </w:rPr>
        <w:t>Configuration Switch</w:t>
      </w:r>
      <w:r>
        <w:t>. Then, configure the underlay routing domain on the right of the page.</w:t>
      </w:r>
    </w:p>
    <w:p w14:paraId="0865E52E" w14:textId="77777777" w:rsidR="008B0AB0" w:rsidRDefault="008B0AB0" w:rsidP="00D708CC">
      <w:pPr>
        <w:pStyle w:val="1e"/>
      </w:pPr>
      <w:r>
        <w:t xml:space="preserve">Currently, the CloudCampus Solution uses OSPF to implement automatic deployment of the routing domain on the underlay network. iMaster NCE-Campus can detect the range of an OSPF routing domain (in this example, from the edge nodes to the border node) once the range of the fabric is specified in the previous step. </w:t>
      </w:r>
    </w:p>
    <w:p w14:paraId="4815BEC5" w14:textId="77777777" w:rsidR="008B0AB0" w:rsidRDefault="008B0AB0" w:rsidP="00D708CC">
      <w:pPr>
        <w:pStyle w:val="1e"/>
      </w:pPr>
      <w:r>
        <w:rPr>
          <w:noProof/>
        </w:rPr>
        <w:drawing>
          <wp:inline distT="0" distB="0" distL="0" distR="0" wp14:anchorId="466E2D0F" wp14:editId="0BC36FE5">
            <wp:extent cx="5454000" cy="1689167"/>
            <wp:effectExtent l="19050" t="19050" r="13970" b="2540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454000" cy="1689167"/>
                    </a:xfrm>
                    <a:prstGeom prst="rect">
                      <a:avLst/>
                    </a:prstGeom>
                    <a:ln>
                      <a:solidFill>
                        <a:schemeClr val="bg1">
                          <a:lumMod val="85000"/>
                        </a:schemeClr>
                      </a:solidFill>
                    </a:ln>
                  </pic:spPr>
                </pic:pic>
              </a:graphicData>
            </a:graphic>
          </wp:inline>
        </w:drawing>
      </w:r>
    </w:p>
    <w:p w14:paraId="05447A17" w14:textId="77777777" w:rsidR="008B0AB0" w:rsidRPr="001B07F6" w:rsidRDefault="008B0AB0" w:rsidP="00D708CC">
      <w:pPr>
        <w:pStyle w:val="1e"/>
      </w:pPr>
    </w:p>
    <w:p w14:paraId="2F0C74C3" w14:textId="77777777" w:rsidR="008B0AB0" w:rsidRDefault="008B0AB0" w:rsidP="00D708CC">
      <w:pPr>
        <w:pStyle w:val="1e"/>
      </w:pPr>
      <w:r>
        <w:t>After the deployment is complete, iMaster NCE-Campus automatically delivers underlay configurations to fabric devices (edge and border switches), including those for underlay connectivity and OSPF adjacency establishment.</w:t>
      </w:r>
    </w:p>
    <w:p w14:paraId="0BE81D5B" w14:textId="77777777" w:rsidR="008B0AB0" w:rsidRDefault="008B0AB0" w:rsidP="00D708CC">
      <w:pPr>
        <w:pStyle w:val="1e"/>
      </w:pPr>
      <w:r>
        <w:t xml:space="preserve">In the </w:t>
      </w:r>
      <w:r>
        <w:rPr>
          <w:b/>
        </w:rPr>
        <w:t>BGP-EVPN Basic Configuration</w:t>
      </w:r>
      <w:r>
        <w:t xml:space="preserve"> area, AS number 100 is automatically assigned to the fabric, and CORE1 is selected as the route reflector (RR) by default. Click </w:t>
      </w:r>
      <w:r>
        <w:rPr>
          <w:b/>
        </w:rPr>
        <w:t>Apply</w:t>
      </w:r>
      <w:r>
        <w:t>.</w:t>
      </w:r>
    </w:p>
    <w:p w14:paraId="62BAEE98" w14:textId="77777777" w:rsidR="008B0AB0" w:rsidRDefault="008B0AB0" w:rsidP="00D708CC">
      <w:pPr>
        <w:pStyle w:val="1e"/>
      </w:pPr>
      <w:r>
        <w:rPr>
          <w:noProof/>
        </w:rPr>
        <w:drawing>
          <wp:inline distT="0" distB="0" distL="0" distR="0" wp14:anchorId="63A856B1" wp14:editId="4C12AE79">
            <wp:extent cx="5454000" cy="978981"/>
            <wp:effectExtent l="19050" t="19050" r="13970" b="12065"/>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454000" cy="978981"/>
                    </a:xfrm>
                    <a:prstGeom prst="rect">
                      <a:avLst/>
                    </a:prstGeom>
                    <a:ln>
                      <a:solidFill>
                        <a:schemeClr val="bg1">
                          <a:lumMod val="85000"/>
                        </a:schemeClr>
                      </a:solidFill>
                    </a:ln>
                  </pic:spPr>
                </pic:pic>
              </a:graphicData>
            </a:graphic>
          </wp:inline>
        </w:drawing>
      </w:r>
    </w:p>
    <w:p w14:paraId="5B165876" w14:textId="77777777" w:rsidR="008B0AB0" w:rsidRDefault="008B0AB0" w:rsidP="009410D9">
      <w:pPr>
        <w:pStyle w:val="1e"/>
      </w:pPr>
      <w:r>
        <w:rPr>
          <w:noProof/>
        </w:rPr>
        <w:drawing>
          <wp:inline distT="0" distB="0" distL="0" distR="0" wp14:anchorId="03BC4090" wp14:editId="6805774D">
            <wp:extent cx="754381" cy="267463"/>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en-05.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754381" cy="267463"/>
                    </a:xfrm>
                    <a:prstGeom prst="rect">
                      <a:avLst/>
                    </a:prstGeom>
                  </pic:spPr>
                </pic:pic>
              </a:graphicData>
            </a:graphic>
          </wp:inline>
        </w:drawing>
      </w:r>
    </w:p>
    <w:p w14:paraId="034C9A09" w14:textId="77777777" w:rsidR="008B0AB0" w:rsidRDefault="008B0AB0" w:rsidP="00D708CC">
      <w:pPr>
        <w:pStyle w:val="1e"/>
      </w:pPr>
      <w:r>
        <w:t xml:space="preserve">iMaster NCE-Campus will automatically complete the underlay network configuration because </w:t>
      </w:r>
      <w:r>
        <w:rPr>
          <w:b/>
        </w:rPr>
        <w:t>Automatic routing domain configuration</w:t>
      </w:r>
      <w:r>
        <w:t xml:space="preserve"> is enabled. In addition, iMaster NCE-Campus will automatically create loopback interfaces on CORE1, ACC1, and ACC2, and specify these loopback interfaces as source interfaces for sending BGP packets. If </w:t>
      </w:r>
      <w:r>
        <w:rPr>
          <w:b/>
        </w:rPr>
        <w:t>Automatic routing domain configuration</w:t>
      </w:r>
      <w:r>
        <w:t xml:space="preserve"> is disabled, you need to configure the underlay network manually, including creating loopback interfaces on devices.</w:t>
      </w:r>
    </w:p>
    <w:p w14:paraId="1E2DC64C" w14:textId="77777777" w:rsidR="00DD5B2D" w:rsidRDefault="00DD5B2D" w:rsidP="00D708CC">
      <w:pPr>
        <w:pStyle w:val="1e"/>
      </w:pPr>
    </w:p>
    <w:p w14:paraId="2CBE05B7" w14:textId="77777777" w:rsidR="008B0AB0" w:rsidRDefault="008B0AB0" w:rsidP="00D708CC">
      <w:pPr>
        <w:pStyle w:val="1e"/>
      </w:pPr>
      <w:r>
        <w:t># Verify the configuration.</w:t>
      </w:r>
    </w:p>
    <w:p w14:paraId="10EE0B09" w14:textId="77777777" w:rsidR="008B0AB0" w:rsidRDefault="008B0AB0" w:rsidP="00D708CC">
      <w:pPr>
        <w:pStyle w:val="1e"/>
      </w:pPr>
      <w:r>
        <w:t xml:space="preserve">After the preceding steps are complete, iMaster NCE-Campus will deliver fabric configurations to network devices. To verify that the fabric is correctly configured, perform the following operations to check the configuration delivery result. Choose </w:t>
      </w:r>
      <w:r>
        <w:rPr>
          <w:b/>
        </w:rPr>
        <w:t>Fabric Network &gt; Fabric Management</w:t>
      </w:r>
      <w:r>
        <w:t>. On the fabric management page that is displayed, click the fabric that you just created. The fabric topology page is displayed.</w:t>
      </w:r>
    </w:p>
    <w:p w14:paraId="172A22AD" w14:textId="77777777" w:rsidR="008B0AB0" w:rsidRDefault="008B0AB0" w:rsidP="00D708CC">
      <w:pPr>
        <w:pStyle w:val="1e"/>
      </w:pPr>
      <w:r>
        <w:rPr>
          <w:noProof/>
        </w:rPr>
        <w:drawing>
          <wp:inline distT="0" distB="0" distL="0" distR="0" wp14:anchorId="34BEBE82" wp14:editId="149F4C88">
            <wp:extent cx="5454000" cy="1741794"/>
            <wp:effectExtent l="0" t="0" r="0" b="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454000" cy="1741794"/>
                    </a:xfrm>
                    <a:prstGeom prst="rect">
                      <a:avLst/>
                    </a:prstGeom>
                  </pic:spPr>
                </pic:pic>
              </a:graphicData>
            </a:graphic>
          </wp:inline>
        </w:drawing>
      </w:r>
    </w:p>
    <w:p w14:paraId="5F2F5B61" w14:textId="77777777" w:rsidR="008B0AB0" w:rsidRDefault="008B0AB0" w:rsidP="00D708CC">
      <w:pPr>
        <w:pStyle w:val="1e"/>
      </w:pPr>
      <w:r>
        <w:t xml:space="preserve">Click </w:t>
      </w:r>
      <w:r>
        <w:rPr>
          <w:b/>
        </w:rPr>
        <w:t>Configuration Status</w:t>
      </w:r>
      <w:r>
        <w:t xml:space="preserve">. The </w:t>
      </w:r>
      <w:r>
        <w:rPr>
          <w:b/>
        </w:rPr>
        <w:t>Configuration Status</w:t>
      </w:r>
      <w:r>
        <w:t xml:space="preserve"> values for all devices are </w:t>
      </w:r>
      <w:r>
        <w:rPr>
          <w:b/>
        </w:rPr>
        <w:t>Succeeded</w:t>
      </w:r>
      <w:r>
        <w:t>.</w:t>
      </w:r>
    </w:p>
    <w:p w14:paraId="36D18C61" w14:textId="77777777" w:rsidR="008B0AB0" w:rsidRDefault="008B0AB0" w:rsidP="00D708CC">
      <w:pPr>
        <w:pStyle w:val="1e"/>
      </w:pPr>
      <w:r>
        <w:rPr>
          <w:noProof/>
        </w:rPr>
        <w:drawing>
          <wp:inline distT="0" distB="0" distL="0" distR="0" wp14:anchorId="3E47C5F0" wp14:editId="62815B6E">
            <wp:extent cx="5454000" cy="692643"/>
            <wp:effectExtent l="19050" t="19050" r="13970" b="1270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454000" cy="692643"/>
                    </a:xfrm>
                    <a:prstGeom prst="rect">
                      <a:avLst/>
                    </a:prstGeom>
                    <a:ln>
                      <a:solidFill>
                        <a:schemeClr val="bg1">
                          <a:lumMod val="85000"/>
                        </a:schemeClr>
                      </a:solidFill>
                    </a:ln>
                  </pic:spPr>
                </pic:pic>
              </a:graphicData>
            </a:graphic>
          </wp:inline>
        </w:drawing>
      </w:r>
    </w:p>
    <w:p w14:paraId="20032D8C" w14:textId="77777777" w:rsidR="008B0AB0" w:rsidRDefault="008B0AB0" w:rsidP="00D708CC">
      <w:pPr>
        <w:pStyle w:val="1e"/>
      </w:pPr>
      <w:r>
        <w:rPr>
          <w:noProof/>
        </w:rPr>
        <w:drawing>
          <wp:inline distT="0" distB="0" distL="0" distR="0" wp14:anchorId="179D8399" wp14:editId="10CE48FF">
            <wp:extent cx="5454000" cy="3393613"/>
            <wp:effectExtent l="19050" t="19050" r="13970" b="1651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454000" cy="3393613"/>
                    </a:xfrm>
                    <a:prstGeom prst="rect">
                      <a:avLst/>
                    </a:prstGeom>
                    <a:ln>
                      <a:solidFill>
                        <a:schemeClr val="bg1">
                          <a:lumMod val="85000"/>
                        </a:schemeClr>
                      </a:solidFill>
                    </a:ln>
                  </pic:spPr>
                </pic:pic>
              </a:graphicData>
            </a:graphic>
          </wp:inline>
        </w:drawing>
      </w:r>
    </w:p>
    <w:p w14:paraId="05820D2A" w14:textId="77777777" w:rsidR="008B0AB0" w:rsidRPr="00113CAD" w:rsidRDefault="008B0AB0" w:rsidP="00D708CC">
      <w:pPr>
        <w:pStyle w:val="100"/>
        <w:rPr>
          <w:b/>
        </w:rPr>
      </w:pPr>
      <w:r w:rsidRPr="00113CAD">
        <w:rPr>
          <w:b/>
        </w:rPr>
        <w:t>Notes on the configurations to be delivered:</w:t>
      </w:r>
    </w:p>
    <w:p w14:paraId="693FC78B" w14:textId="5CE2F4BC" w:rsidR="008B0AB0" w:rsidRPr="00DD39CD" w:rsidRDefault="00D708CC" w:rsidP="00D708CC">
      <w:pPr>
        <w:pStyle w:val="100"/>
      </w:pPr>
      <w:r>
        <w:t xml:space="preserve">1. </w:t>
      </w:r>
      <w:r w:rsidR="008B0AB0" w:rsidRPr="00DD39CD">
        <w:t>Create VLANIF interfaces and LoopBack1 interfaces on CORE1, AGG1, AGG2, ACC1, and ACC2, and configure IP addresses for the interfaces.</w:t>
      </w:r>
    </w:p>
    <w:p w14:paraId="4ED6FDAE" w14:textId="66377B63" w:rsidR="008B0AB0" w:rsidRPr="00DD39CD" w:rsidRDefault="00D708CC" w:rsidP="00D708CC">
      <w:pPr>
        <w:pStyle w:val="100"/>
      </w:pPr>
      <w:r>
        <w:t xml:space="preserve">2. </w:t>
      </w:r>
      <w:r w:rsidR="008B0AB0" w:rsidRPr="00DD39CD">
        <w:t>Configure OSPF on CORE1, AGG1, AGG2, ACC1, and ACC2 to implement underlay connectivity.</w:t>
      </w:r>
    </w:p>
    <w:p w14:paraId="28CEE26A" w14:textId="406DBDA8" w:rsidR="008B0AB0" w:rsidRPr="00DD39CD" w:rsidRDefault="00D708CC" w:rsidP="00D708CC">
      <w:pPr>
        <w:pStyle w:val="100"/>
      </w:pPr>
      <w:r>
        <w:t xml:space="preserve">3. </w:t>
      </w:r>
      <w:r w:rsidR="008B0AB0" w:rsidRPr="00DD39CD">
        <w:t>Establish BGP EVPN peer relationships between CORE1 and ACC1 as well as between CORE1 and ACC2 using their LoopBack1 addresses, and complete BGP EVPN configurations. Create an NVE interface.</w:t>
      </w:r>
    </w:p>
    <w:p w14:paraId="23D0CD0F" w14:textId="77777777" w:rsidR="008B0AB0" w:rsidRDefault="008B0AB0" w:rsidP="00D152A7">
      <w:pPr>
        <w:pStyle w:val="30"/>
      </w:pPr>
      <w:r>
        <w:t>Configure external networks.</w:t>
      </w:r>
    </w:p>
    <w:p w14:paraId="1C57760B" w14:textId="77777777" w:rsidR="008B0AB0" w:rsidRDefault="008B0AB0" w:rsidP="00113CAD">
      <w:pPr>
        <w:pStyle w:val="1e"/>
      </w:pPr>
      <w:r>
        <w:t xml:space="preserve">Configuring external networks for a fabric means </w:t>
      </w:r>
      <w:r>
        <w:rPr>
          <w:u w:val="single"/>
        </w:rPr>
        <w:t>configuring the connectivity between the fabric and external networks</w:t>
      </w:r>
      <w:r>
        <w:t>. In this example, three external networks will be defined for the three virtual networks that will be created later.</w:t>
      </w:r>
      <w:bookmarkStart w:id="185" w:name="OLE_LINK62"/>
      <w:bookmarkEnd w:id="185"/>
    </w:p>
    <w:p w14:paraId="6258434F" w14:textId="77777777" w:rsidR="008B0AB0" w:rsidRDefault="008B0AB0" w:rsidP="00113CAD">
      <w:pPr>
        <w:pStyle w:val="4a"/>
      </w:pPr>
      <w:r>
        <w:t>Configure one external network for the OA virtual network to access the Internet.</w:t>
      </w:r>
    </w:p>
    <w:p w14:paraId="6F1B1A31" w14:textId="77777777" w:rsidR="008B0AB0" w:rsidRPr="003B70B0" w:rsidRDefault="008B0AB0" w:rsidP="00113CAD">
      <w:pPr>
        <w:pStyle w:val="4a"/>
      </w:pPr>
      <w:r>
        <w:t>Configure two external networks for users on the RD and MKT virtual networks.</w:t>
      </w:r>
    </w:p>
    <w:p w14:paraId="7DC8CA99" w14:textId="77777777" w:rsidR="008B0AB0" w:rsidRDefault="008B0AB0" w:rsidP="00113CAD">
      <w:pPr>
        <w:pStyle w:val="1e"/>
      </w:pPr>
      <w:r>
        <w:t xml:space="preserve">When configuring an external network, you need to configure the interface, VLAN, and IP address used by the border device to connect to a device outside the fabric (such as the egress router AR1), as well as the peer device's IP address and a route with the peer device being the next hop. </w:t>
      </w:r>
      <w:bookmarkStart w:id="186" w:name="OLE_LINK61"/>
      <w:bookmarkEnd w:id="186"/>
    </w:p>
    <w:p w14:paraId="1B115914" w14:textId="77777777" w:rsidR="008B0AB0" w:rsidRDefault="008B0AB0" w:rsidP="00113CAD">
      <w:pPr>
        <w:pStyle w:val="1e"/>
      </w:pPr>
      <w:r w:rsidRPr="00183717">
        <w:rPr>
          <w:noProof/>
        </w:rPr>
        <w:drawing>
          <wp:inline distT="0" distB="0" distL="0" distR="0" wp14:anchorId="54D30BE4" wp14:editId="3F7C1EF1">
            <wp:extent cx="5454000" cy="4683015"/>
            <wp:effectExtent l="19050" t="19050" r="13970" b="22860"/>
            <wp:docPr id="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70"/>
                    <a:stretch>
                      <a:fillRect/>
                    </a:stretch>
                  </pic:blipFill>
                  <pic:spPr>
                    <a:xfrm>
                      <a:off x="0" y="0"/>
                      <a:ext cx="5454000" cy="4683015"/>
                    </a:xfrm>
                    <a:prstGeom prst="rect">
                      <a:avLst/>
                    </a:prstGeom>
                    <a:ln>
                      <a:solidFill>
                        <a:schemeClr val="bg1">
                          <a:lumMod val="85000"/>
                        </a:schemeClr>
                      </a:solidFill>
                    </a:ln>
                  </pic:spPr>
                </pic:pic>
              </a:graphicData>
            </a:graphic>
          </wp:inline>
        </w:drawing>
      </w:r>
    </w:p>
    <w:p w14:paraId="3C68C101" w14:textId="77777777" w:rsidR="008B0AB0" w:rsidRPr="001B07F6" w:rsidRDefault="008B0AB0" w:rsidP="00670BE2">
      <w:pPr>
        <w:pStyle w:val="50"/>
      </w:pPr>
      <w:r w:rsidRPr="001B07F6">
        <w:t>Plan for the OA external network</w:t>
      </w:r>
    </w:p>
    <w:tbl>
      <w:tblPr>
        <w:tblStyle w:val="V301"/>
        <w:tblW w:w="7938" w:type="dxa"/>
        <w:tblLayout w:type="fixed"/>
        <w:tblLook w:val="04A0" w:firstRow="1" w:lastRow="0" w:firstColumn="1" w:lastColumn="0" w:noHBand="0" w:noVBand="1"/>
      </w:tblPr>
      <w:tblGrid>
        <w:gridCol w:w="3969"/>
        <w:gridCol w:w="3969"/>
      </w:tblGrid>
      <w:tr w:rsidR="008B0AB0" w:rsidRPr="00BE3512" w14:paraId="7EC1ADDA" w14:textId="77777777" w:rsidTr="00113CA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95" w:type="dxa"/>
            <w:hideMark/>
          </w:tcPr>
          <w:p w14:paraId="19C11590" w14:textId="77777777" w:rsidR="008B0AB0" w:rsidRPr="00BE3512" w:rsidRDefault="008B0AB0" w:rsidP="00CC2296">
            <w:pPr>
              <w:pStyle w:val="5a"/>
            </w:pPr>
            <w:r>
              <w:t>Parameter</w:t>
            </w:r>
          </w:p>
        </w:tc>
        <w:tc>
          <w:tcPr>
            <w:tcW w:w="4295" w:type="dxa"/>
          </w:tcPr>
          <w:p w14:paraId="1F64F2C2" w14:textId="77777777" w:rsidR="008B0AB0" w:rsidRPr="00BE3512" w:rsidRDefault="008B0AB0" w:rsidP="00CC2296">
            <w:pPr>
              <w:pStyle w:val="5a"/>
              <w:cnfStyle w:val="100000000000" w:firstRow="1" w:lastRow="0" w:firstColumn="0" w:lastColumn="0" w:oddVBand="0" w:evenVBand="0" w:oddHBand="0" w:evenHBand="0" w:firstRowFirstColumn="0" w:firstRowLastColumn="0" w:lastRowFirstColumn="0" w:lastRowLastColumn="0"/>
            </w:pPr>
            <w:r>
              <w:t>Value</w:t>
            </w:r>
          </w:p>
        </w:tc>
      </w:tr>
      <w:tr w:rsidR="008B0AB0" w:rsidRPr="00BE3512" w14:paraId="3B35456E" w14:textId="77777777" w:rsidTr="00113CAD">
        <w:tc>
          <w:tcPr>
            <w:cnfStyle w:val="001000000000" w:firstRow="0" w:lastRow="0" w:firstColumn="1" w:lastColumn="0" w:oddVBand="0" w:evenVBand="0" w:oddHBand="0" w:evenHBand="0" w:firstRowFirstColumn="0" w:firstRowLastColumn="0" w:lastRowFirstColumn="0" w:lastRowLastColumn="0"/>
            <w:tcW w:w="4295" w:type="dxa"/>
          </w:tcPr>
          <w:p w14:paraId="673778EE" w14:textId="77777777" w:rsidR="008B0AB0" w:rsidRDefault="008B0AB0" w:rsidP="00DD5B2D">
            <w:pPr>
              <w:pStyle w:val="5a"/>
              <w:jc w:val="left"/>
            </w:pPr>
            <w:r>
              <w:t>Connection between the fabric and external network</w:t>
            </w:r>
          </w:p>
        </w:tc>
        <w:tc>
          <w:tcPr>
            <w:tcW w:w="4295" w:type="dxa"/>
          </w:tcPr>
          <w:p w14:paraId="562742AA"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L3 exclusive egress</w:t>
            </w:r>
          </w:p>
        </w:tc>
      </w:tr>
      <w:tr w:rsidR="008B0AB0" w:rsidRPr="00BE3512" w14:paraId="5C74217C" w14:textId="77777777" w:rsidTr="00113CAD">
        <w:tc>
          <w:tcPr>
            <w:cnfStyle w:val="001000000000" w:firstRow="0" w:lastRow="0" w:firstColumn="1" w:lastColumn="0" w:oddVBand="0" w:evenVBand="0" w:oddHBand="0" w:evenHBand="0" w:firstRowFirstColumn="0" w:firstRowLastColumn="0" w:lastRowFirstColumn="0" w:lastRowLastColumn="0"/>
            <w:tcW w:w="4295" w:type="dxa"/>
          </w:tcPr>
          <w:p w14:paraId="05B5665B" w14:textId="77777777" w:rsidR="008B0AB0" w:rsidRPr="00BE3512" w:rsidRDefault="008B0AB0" w:rsidP="00DD5B2D">
            <w:pPr>
              <w:pStyle w:val="5a"/>
              <w:jc w:val="left"/>
            </w:pPr>
            <w:r>
              <w:t>Name</w:t>
            </w:r>
          </w:p>
        </w:tc>
        <w:tc>
          <w:tcPr>
            <w:tcW w:w="4295" w:type="dxa"/>
          </w:tcPr>
          <w:p w14:paraId="1B2458EC" w14:textId="77777777"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r>
              <w:t>OA</w:t>
            </w:r>
          </w:p>
        </w:tc>
      </w:tr>
      <w:tr w:rsidR="008B0AB0" w:rsidRPr="00BE3512" w14:paraId="17BB1B6E" w14:textId="77777777" w:rsidTr="00113CAD">
        <w:tc>
          <w:tcPr>
            <w:cnfStyle w:val="001000000000" w:firstRow="0" w:lastRow="0" w:firstColumn="1" w:lastColumn="0" w:oddVBand="0" w:evenVBand="0" w:oddHBand="0" w:evenHBand="0" w:firstRowFirstColumn="0" w:firstRowLastColumn="0" w:lastRowFirstColumn="0" w:lastRowLastColumn="0"/>
            <w:tcW w:w="4295" w:type="dxa"/>
          </w:tcPr>
          <w:p w14:paraId="6E358463" w14:textId="77777777" w:rsidR="008B0AB0" w:rsidRDefault="008B0AB0" w:rsidP="00DD5B2D">
            <w:pPr>
              <w:pStyle w:val="5a"/>
              <w:jc w:val="left"/>
            </w:pPr>
            <w:r>
              <w:t>Internet connection</w:t>
            </w:r>
          </w:p>
        </w:tc>
        <w:tc>
          <w:tcPr>
            <w:tcW w:w="4295" w:type="dxa"/>
          </w:tcPr>
          <w:p w14:paraId="1624AADA"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On</w:t>
            </w:r>
          </w:p>
        </w:tc>
      </w:tr>
      <w:tr w:rsidR="008B0AB0" w:rsidRPr="00BE3512" w14:paraId="154150C5" w14:textId="77777777" w:rsidTr="00113CAD">
        <w:tc>
          <w:tcPr>
            <w:cnfStyle w:val="001000000000" w:firstRow="0" w:lastRow="0" w:firstColumn="1" w:lastColumn="0" w:oddVBand="0" w:evenVBand="0" w:oddHBand="0" w:evenHBand="0" w:firstRowFirstColumn="0" w:firstRowLastColumn="0" w:lastRowFirstColumn="0" w:lastRowLastColumn="0"/>
            <w:tcW w:w="4295" w:type="dxa"/>
          </w:tcPr>
          <w:p w14:paraId="00180137" w14:textId="77777777" w:rsidR="008B0AB0" w:rsidRDefault="008B0AB0" w:rsidP="00DD5B2D">
            <w:pPr>
              <w:pStyle w:val="5a"/>
              <w:jc w:val="left"/>
            </w:pPr>
            <w:r>
              <w:t>Border device</w:t>
            </w:r>
          </w:p>
        </w:tc>
        <w:tc>
          <w:tcPr>
            <w:tcW w:w="4295" w:type="dxa"/>
          </w:tcPr>
          <w:p w14:paraId="33F33B93"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CORE1</w:t>
            </w:r>
          </w:p>
        </w:tc>
      </w:tr>
      <w:tr w:rsidR="008B0AB0" w:rsidRPr="00BE3512" w14:paraId="4F63B655" w14:textId="77777777" w:rsidTr="00113CAD">
        <w:tc>
          <w:tcPr>
            <w:cnfStyle w:val="001000000000" w:firstRow="0" w:lastRow="0" w:firstColumn="1" w:lastColumn="0" w:oddVBand="0" w:evenVBand="0" w:oddHBand="0" w:evenHBand="0" w:firstRowFirstColumn="0" w:firstRowLastColumn="0" w:lastRowFirstColumn="0" w:lastRowLastColumn="0"/>
            <w:tcW w:w="4295" w:type="dxa"/>
          </w:tcPr>
          <w:p w14:paraId="05C458EE" w14:textId="77777777" w:rsidR="008B0AB0" w:rsidRDefault="008B0AB0" w:rsidP="00DD5B2D">
            <w:pPr>
              <w:pStyle w:val="5a"/>
              <w:jc w:val="left"/>
            </w:pPr>
            <w:r>
              <w:t>Interconnection port</w:t>
            </w:r>
          </w:p>
        </w:tc>
        <w:tc>
          <w:tcPr>
            <w:tcW w:w="4295" w:type="dxa"/>
          </w:tcPr>
          <w:p w14:paraId="58946140"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GigabitEthernet0/0/1</w:t>
            </w:r>
          </w:p>
        </w:tc>
      </w:tr>
      <w:tr w:rsidR="008B0AB0" w:rsidRPr="00BE3512" w14:paraId="3EE1105B" w14:textId="77777777" w:rsidTr="00113CAD">
        <w:tc>
          <w:tcPr>
            <w:cnfStyle w:val="001000000000" w:firstRow="0" w:lastRow="0" w:firstColumn="1" w:lastColumn="0" w:oddVBand="0" w:evenVBand="0" w:oddHBand="0" w:evenHBand="0" w:firstRowFirstColumn="0" w:firstRowLastColumn="0" w:lastRowFirstColumn="0" w:lastRowLastColumn="0"/>
            <w:tcW w:w="4295" w:type="dxa"/>
          </w:tcPr>
          <w:p w14:paraId="3F56ABCD" w14:textId="77777777" w:rsidR="008B0AB0" w:rsidRDefault="008B0AB0" w:rsidP="00DD5B2D">
            <w:pPr>
              <w:pStyle w:val="5a"/>
              <w:jc w:val="left"/>
            </w:pPr>
            <w:r>
              <w:t>VLAN</w:t>
            </w:r>
          </w:p>
        </w:tc>
        <w:tc>
          <w:tcPr>
            <w:tcW w:w="4295" w:type="dxa"/>
          </w:tcPr>
          <w:p w14:paraId="7B09B7E7"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120</w:t>
            </w:r>
          </w:p>
        </w:tc>
      </w:tr>
      <w:tr w:rsidR="008B0AB0" w:rsidRPr="00BE3512" w14:paraId="6F6C1D43" w14:textId="77777777" w:rsidTr="00113CAD">
        <w:tc>
          <w:tcPr>
            <w:cnfStyle w:val="001000000000" w:firstRow="0" w:lastRow="0" w:firstColumn="1" w:lastColumn="0" w:oddVBand="0" w:evenVBand="0" w:oddHBand="0" w:evenHBand="0" w:firstRowFirstColumn="0" w:firstRowLastColumn="0" w:lastRowFirstColumn="0" w:lastRowLastColumn="0"/>
            <w:tcW w:w="4295" w:type="dxa"/>
          </w:tcPr>
          <w:p w14:paraId="5B3D3B37" w14:textId="77777777" w:rsidR="008B0AB0" w:rsidRDefault="008B0AB0" w:rsidP="00DD5B2D">
            <w:pPr>
              <w:pStyle w:val="5a"/>
              <w:jc w:val="left"/>
            </w:pPr>
            <w:r>
              <w:t>IP address type</w:t>
            </w:r>
          </w:p>
        </w:tc>
        <w:tc>
          <w:tcPr>
            <w:tcW w:w="4295" w:type="dxa"/>
          </w:tcPr>
          <w:p w14:paraId="571583BF"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IPv4</w:t>
            </w:r>
          </w:p>
        </w:tc>
      </w:tr>
      <w:tr w:rsidR="008B0AB0" w:rsidRPr="00BE3512" w14:paraId="45A36004" w14:textId="77777777" w:rsidTr="00113CAD">
        <w:tc>
          <w:tcPr>
            <w:cnfStyle w:val="001000000000" w:firstRow="0" w:lastRow="0" w:firstColumn="1" w:lastColumn="0" w:oddVBand="0" w:evenVBand="0" w:oddHBand="0" w:evenHBand="0" w:firstRowFirstColumn="0" w:firstRowLastColumn="0" w:lastRowFirstColumn="0" w:lastRowLastColumn="0"/>
            <w:tcW w:w="4295" w:type="dxa"/>
          </w:tcPr>
          <w:p w14:paraId="21AB7C3E" w14:textId="77777777" w:rsidR="008B0AB0" w:rsidRDefault="008B0AB0" w:rsidP="00DD5B2D">
            <w:pPr>
              <w:pStyle w:val="5a"/>
              <w:jc w:val="left"/>
            </w:pPr>
            <w:r>
              <w:t>Local IPv4 address</w:t>
            </w:r>
          </w:p>
        </w:tc>
        <w:tc>
          <w:tcPr>
            <w:tcW w:w="4295" w:type="dxa"/>
          </w:tcPr>
          <w:p w14:paraId="4ACA1563"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192.168.120.1</w:t>
            </w:r>
          </w:p>
        </w:tc>
      </w:tr>
      <w:tr w:rsidR="008B0AB0" w:rsidRPr="00BE3512" w14:paraId="28CC58C9" w14:textId="77777777" w:rsidTr="00113CAD">
        <w:tc>
          <w:tcPr>
            <w:cnfStyle w:val="001000000000" w:firstRow="0" w:lastRow="0" w:firstColumn="1" w:lastColumn="0" w:oddVBand="0" w:evenVBand="0" w:oddHBand="0" w:evenHBand="0" w:firstRowFirstColumn="0" w:firstRowLastColumn="0" w:lastRowFirstColumn="0" w:lastRowLastColumn="0"/>
            <w:tcW w:w="4295" w:type="dxa"/>
          </w:tcPr>
          <w:p w14:paraId="27A74642" w14:textId="77777777" w:rsidR="008B0AB0" w:rsidRDefault="008B0AB0" w:rsidP="00DD5B2D">
            <w:pPr>
              <w:pStyle w:val="5a"/>
              <w:jc w:val="left"/>
            </w:pPr>
            <w:r>
              <w:t>Remote IPv4 address</w:t>
            </w:r>
          </w:p>
        </w:tc>
        <w:tc>
          <w:tcPr>
            <w:tcW w:w="4295" w:type="dxa"/>
          </w:tcPr>
          <w:p w14:paraId="573F0C6B"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192.168.120.2</w:t>
            </w:r>
          </w:p>
        </w:tc>
      </w:tr>
      <w:tr w:rsidR="008B0AB0" w:rsidRPr="00BE3512" w14:paraId="66E7ABB7" w14:textId="77777777" w:rsidTr="00113CAD">
        <w:tc>
          <w:tcPr>
            <w:cnfStyle w:val="001000000000" w:firstRow="0" w:lastRow="0" w:firstColumn="1" w:lastColumn="0" w:oddVBand="0" w:evenVBand="0" w:oddHBand="0" w:evenHBand="0" w:firstRowFirstColumn="0" w:firstRowLastColumn="0" w:lastRowFirstColumn="0" w:lastRowLastColumn="0"/>
            <w:tcW w:w="4295" w:type="dxa"/>
          </w:tcPr>
          <w:p w14:paraId="4276F0C9" w14:textId="77777777" w:rsidR="008B0AB0" w:rsidRPr="00BE3512" w:rsidRDefault="008B0AB0" w:rsidP="00DD5B2D">
            <w:pPr>
              <w:pStyle w:val="5a"/>
              <w:jc w:val="left"/>
            </w:pPr>
            <w:r>
              <w:t>IPv4 address mask:</w:t>
            </w:r>
          </w:p>
        </w:tc>
        <w:tc>
          <w:tcPr>
            <w:tcW w:w="4295" w:type="dxa"/>
          </w:tcPr>
          <w:p w14:paraId="680019B9" w14:textId="77777777"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r>
              <w:t>30</w:t>
            </w:r>
          </w:p>
        </w:tc>
      </w:tr>
    </w:tbl>
    <w:p w14:paraId="61369EF0" w14:textId="77777777" w:rsidR="008B0AB0" w:rsidRPr="001B07F6" w:rsidRDefault="008B0AB0" w:rsidP="00670BE2">
      <w:pPr>
        <w:pStyle w:val="50"/>
      </w:pPr>
      <w:r w:rsidRPr="001B07F6">
        <w:t>Plan for the RD external network</w:t>
      </w:r>
    </w:p>
    <w:tbl>
      <w:tblPr>
        <w:tblStyle w:val="V301"/>
        <w:tblW w:w="7938" w:type="dxa"/>
        <w:tblLayout w:type="fixed"/>
        <w:tblLook w:val="04A0" w:firstRow="1" w:lastRow="0" w:firstColumn="1" w:lastColumn="0" w:noHBand="0" w:noVBand="1"/>
      </w:tblPr>
      <w:tblGrid>
        <w:gridCol w:w="3969"/>
        <w:gridCol w:w="3969"/>
      </w:tblGrid>
      <w:tr w:rsidR="008B0AB0" w:rsidRPr="00BE3512" w14:paraId="60F62687" w14:textId="77777777" w:rsidTr="000153E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95" w:type="dxa"/>
            <w:hideMark/>
          </w:tcPr>
          <w:p w14:paraId="077C3DC6" w14:textId="77777777" w:rsidR="008B0AB0" w:rsidRPr="00BE3512" w:rsidRDefault="008B0AB0" w:rsidP="00CC2296">
            <w:pPr>
              <w:pStyle w:val="5a"/>
            </w:pPr>
            <w:r>
              <w:t>Parameter</w:t>
            </w:r>
          </w:p>
        </w:tc>
        <w:tc>
          <w:tcPr>
            <w:tcW w:w="4295" w:type="dxa"/>
          </w:tcPr>
          <w:p w14:paraId="445A8D93" w14:textId="77777777" w:rsidR="008B0AB0" w:rsidRPr="00BE3512" w:rsidRDefault="008B0AB0" w:rsidP="00CC2296">
            <w:pPr>
              <w:pStyle w:val="5a"/>
              <w:cnfStyle w:val="100000000000" w:firstRow="1" w:lastRow="0" w:firstColumn="0" w:lastColumn="0" w:oddVBand="0" w:evenVBand="0" w:oddHBand="0" w:evenHBand="0" w:firstRowFirstColumn="0" w:firstRowLastColumn="0" w:lastRowFirstColumn="0" w:lastRowLastColumn="0"/>
            </w:pPr>
            <w:r>
              <w:t>Value</w:t>
            </w:r>
          </w:p>
        </w:tc>
      </w:tr>
      <w:tr w:rsidR="008B0AB0" w:rsidRPr="00BE3512" w14:paraId="25799011" w14:textId="77777777" w:rsidTr="000153E4">
        <w:tc>
          <w:tcPr>
            <w:cnfStyle w:val="001000000000" w:firstRow="0" w:lastRow="0" w:firstColumn="1" w:lastColumn="0" w:oddVBand="0" w:evenVBand="0" w:oddHBand="0" w:evenHBand="0" w:firstRowFirstColumn="0" w:firstRowLastColumn="0" w:lastRowFirstColumn="0" w:lastRowLastColumn="0"/>
            <w:tcW w:w="4295" w:type="dxa"/>
          </w:tcPr>
          <w:p w14:paraId="5E30F8FC" w14:textId="77777777" w:rsidR="008B0AB0" w:rsidRDefault="008B0AB0" w:rsidP="00DD5B2D">
            <w:pPr>
              <w:pStyle w:val="5a"/>
              <w:jc w:val="left"/>
            </w:pPr>
            <w:r>
              <w:t>Connection between the fabric and external network</w:t>
            </w:r>
          </w:p>
        </w:tc>
        <w:tc>
          <w:tcPr>
            <w:tcW w:w="4295" w:type="dxa"/>
          </w:tcPr>
          <w:p w14:paraId="17CCC3A0"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L3 exclusive egress</w:t>
            </w:r>
          </w:p>
        </w:tc>
      </w:tr>
      <w:tr w:rsidR="008B0AB0" w:rsidRPr="00BE3512" w14:paraId="7CAF11A1" w14:textId="77777777" w:rsidTr="000153E4">
        <w:tc>
          <w:tcPr>
            <w:cnfStyle w:val="001000000000" w:firstRow="0" w:lastRow="0" w:firstColumn="1" w:lastColumn="0" w:oddVBand="0" w:evenVBand="0" w:oddHBand="0" w:evenHBand="0" w:firstRowFirstColumn="0" w:firstRowLastColumn="0" w:lastRowFirstColumn="0" w:lastRowLastColumn="0"/>
            <w:tcW w:w="4295" w:type="dxa"/>
          </w:tcPr>
          <w:p w14:paraId="4398A5D5" w14:textId="77777777" w:rsidR="008B0AB0" w:rsidRPr="00BE3512" w:rsidRDefault="008B0AB0" w:rsidP="00DD5B2D">
            <w:pPr>
              <w:pStyle w:val="5a"/>
              <w:jc w:val="left"/>
            </w:pPr>
            <w:r>
              <w:t>Name</w:t>
            </w:r>
          </w:p>
        </w:tc>
        <w:tc>
          <w:tcPr>
            <w:tcW w:w="4295" w:type="dxa"/>
          </w:tcPr>
          <w:p w14:paraId="521EA50F" w14:textId="77777777"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r>
              <w:t>RD</w:t>
            </w:r>
          </w:p>
        </w:tc>
      </w:tr>
      <w:tr w:rsidR="008B0AB0" w:rsidRPr="00BE3512" w14:paraId="3BD6F2EB" w14:textId="77777777" w:rsidTr="000153E4">
        <w:tc>
          <w:tcPr>
            <w:cnfStyle w:val="001000000000" w:firstRow="0" w:lastRow="0" w:firstColumn="1" w:lastColumn="0" w:oddVBand="0" w:evenVBand="0" w:oddHBand="0" w:evenHBand="0" w:firstRowFirstColumn="0" w:firstRowLastColumn="0" w:lastRowFirstColumn="0" w:lastRowLastColumn="0"/>
            <w:tcW w:w="4295" w:type="dxa"/>
          </w:tcPr>
          <w:p w14:paraId="63443DE1" w14:textId="77777777" w:rsidR="008B0AB0" w:rsidRDefault="008B0AB0" w:rsidP="00DD5B2D">
            <w:pPr>
              <w:pStyle w:val="5a"/>
              <w:jc w:val="left"/>
            </w:pPr>
            <w:r>
              <w:t>Internet connection</w:t>
            </w:r>
          </w:p>
        </w:tc>
        <w:tc>
          <w:tcPr>
            <w:tcW w:w="4295" w:type="dxa"/>
          </w:tcPr>
          <w:p w14:paraId="4C06CC43"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Off</w:t>
            </w:r>
          </w:p>
        </w:tc>
      </w:tr>
      <w:tr w:rsidR="008B0AB0" w:rsidRPr="00BE3512" w14:paraId="7FAAB89B" w14:textId="77777777" w:rsidTr="000153E4">
        <w:tc>
          <w:tcPr>
            <w:cnfStyle w:val="001000000000" w:firstRow="0" w:lastRow="0" w:firstColumn="1" w:lastColumn="0" w:oddVBand="0" w:evenVBand="0" w:oddHBand="0" w:evenHBand="0" w:firstRowFirstColumn="0" w:firstRowLastColumn="0" w:lastRowFirstColumn="0" w:lastRowLastColumn="0"/>
            <w:tcW w:w="4295" w:type="dxa"/>
          </w:tcPr>
          <w:p w14:paraId="4031ED46" w14:textId="77777777" w:rsidR="008B0AB0" w:rsidRDefault="008B0AB0" w:rsidP="00DD5B2D">
            <w:pPr>
              <w:pStyle w:val="5a"/>
              <w:jc w:val="left"/>
            </w:pPr>
            <w:r>
              <w:t>External service IP address</w:t>
            </w:r>
          </w:p>
        </w:tc>
        <w:tc>
          <w:tcPr>
            <w:tcW w:w="4295" w:type="dxa"/>
          </w:tcPr>
          <w:p w14:paraId="56687058"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172.16.12.0/24</w:t>
            </w:r>
          </w:p>
        </w:tc>
      </w:tr>
      <w:tr w:rsidR="008B0AB0" w:rsidRPr="00BE3512" w14:paraId="5A8A5124" w14:textId="77777777" w:rsidTr="000153E4">
        <w:tc>
          <w:tcPr>
            <w:cnfStyle w:val="001000000000" w:firstRow="0" w:lastRow="0" w:firstColumn="1" w:lastColumn="0" w:oddVBand="0" w:evenVBand="0" w:oddHBand="0" w:evenHBand="0" w:firstRowFirstColumn="0" w:firstRowLastColumn="0" w:lastRowFirstColumn="0" w:lastRowLastColumn="0"/>
            <w:tcW w:w="4295" w:type="dxa"/>
          </w:tcPr>
          <w:p w14:paraId="53790DF0" w14:textId="77777777" w:rsidR="008B0AB0" w:rsidRDefault="008B0AB0" w:rsidP="00DD5B2D">
            <w:pPr>
              <w:pStyle w:val="5a"/>
              <w:jc w:val="left"/>
            </w:pPr>
            <w:r>
              <w:t>Border device</w:t>
            </w:r>
          </w:p>
        </w:tc>
        <w:tc>
          <w:tcPr>
            <w:tcW w:w="4295" w:type="dxa"/>
          </w:tcPr>
          <w:p w14:paraId="6618A54C"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CORE1</w:t>
            </w:r>
          </w:p>
        </w:tc>
      </w:tr>
      <w:tr w:rsidR="008B0AB0" w:rsidRPr="00BE3512" w14:paraId="32F809BA" w14:textId="77777777" w:rsidTr="000153E4">
        <w:tc>
          <w:tcPr>
            <w:cnfStyle w:val="001000000000" w:firstRow="0" w:lastRow="0" w:firstColumn="1" w:lastColumn="0" w:oddVBand="0" w:evenVBand="0" w:oddHBand="0" w:evenHBand="0" w:firstRowFirstColumn="0" w:firstRowLastColumn="0" w:lastRowFirstColumn="0" w:lastRowLastColumn="0"/>
            <w:tcW w:w="4295" w:type="dxa"/>
          </w:tcPr>
          <w:p w14:paraId="0757A793" w14:textId="77777777" w:rsidR="008B0AB0" w:rsidRDefault="008B0AB0" w:rsidP="00DD5B2D">
            <w:pPr>
              <w:pStyle w:val="5a"/>
              <w:jc w:val="left"/>
            </w:pPr>
            <w:r>
              <w:t>Interconnection port</w:t>
            </w:r>
          </w:p>
        </w:tc>
        <w:tc>
          <w:tcPr>
            <w:tcW w:w="4295" w:type="dxa"/>
          </w:tcPr>
          <w:p w14:paraId="48C46F8B"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GigabitEthernet0/0/1</w:t>
            </w:r>
          </w:p>
        </w:tc>
      </w:tr>
      <w:tr w:rsidR="008B0AB0" w:rsidRPr="00BE3512" w14:paraId="29558911" w14:textId="77777777" w:rsidTr="000153E4">
        <w:tc>
          <w:tcPr>
            <w:cnfStyle w:val="001000000000" w:firstRow="0" w:lastRow="0" w:firstColumn="1" w:lastColumn="0" w:oddVBand="0" w:evenVBand="0" w:oddHBand="0" w:evenHBand="0" w:firstRowFirstColumn="0" w:firstRowLastColumn="0" w:lastRowFirstColumn="0" w:lastRowLastColumn="0"/>
            <w:tcW w:w="4295" w:type="dxa"/>
          </w:tcPr>
          <w:p w14:paraId="709A036D" w14:textId="77777777" w:rsidR="008B0AB0" w:rsidRDefault="008B0AB0" w:rsidP="00DD5B2D">
            <w:pPr>
              <w:pStyle w:val="5a"/>
              <w:jc w:val="left"/>
            </w:pPr>
            <w:r>
              <w:t>VLAN</w:t>
            </w:r>
          </w:p>
        </w:tc>
        <w:tc>
          <w:tcPr>
            <w:tcW w:w="4295" w:type="dxa"/>
          </w:tcPr>
          <w:p w14:paraId="5F826B26"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121</w:t>
            </w:r>
          </w:p>
        </w:tc>
      </w:tr>
      <w:tr w:rsidR="008B0AB0" w:rsidRPr="00BE3512" w14:paraId="3D2F6B25" w14:textId="77777777" w:rsidTr="000153E4">
        <w:tc>
          <w:tcPr>
            <w:cnfStyle w:val="001000000000" w:firstRow="0" w:lastRow="0" w:firstColumn="1" w:lastColumn="0" w:oddVBand="0" w:evenVBand="0" w:oddHBand="0" w:evenHBand="0" w:firstRowFirstColumn="0" w:firstRowLastColumn="0" w:lastRowFirstColumn="0" w:lastRowLastColumn="0"/>
            <w:tcW w:w="4295" w:type="dxa"/>
          </w:tcPr>
          <w:p w14:paraId="5178191B" w14:textId="77777777" w:rsidR="008B0AB0" w:rsidRDefault="008B0AB0" w:rsidP="00DD5B2D">
            <w:pPr>
              <w:pStyle w:val="5a"/>
              <w:jc w:val="left"/>
            </w:pPr>
            <w:r>
              <w:t>IP address type</w:t>
            </w:r>
          </w:p>
        </w:tc>
        <w:tc>
          <w:tcPr>
            <w:tcW w:w="4295" w:type="dxa"/>
          </w:tcPr>
          <w:p w14:paraId="0768090A"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IPv4</w:t>
            </w:r>
          </w:p>
        </w:tc>
      </w:tr>
      <w:tr w:rsidR="008B0AB0" w:rsidRPr="00BE3512" w14:paraId="32724112" w14:textId="77777777" w:rsidTr="000153E4">
        <w:tc>
          <w:tcPr>
            <w:cnfStyle w:val="001000000000" w:firstRow="0" w:lastRow="0" w:firstColumn="1" w:lastColumn="0" w:oddVBand="0" w:evenVBand="0" w:oddHBand="0" w:evenHBand="0" w:firstRowFirstColumn="0" w:firstRowLastColumn="0" w:lastRowFirstColumn="0" w:lastRowLastColumn="0"/>
            <w:tcW w:w="4295" w:type="dxa"/>
          </w:tcPr>
          <w:p w14:paraId="5F2E5237" w14:textId="77777777" w:rsidR="008B0AB0" w:rsidRDefault="008B0AB0" w:rsidP="00DD5B2D">
            <w:pPr>
              <w:pStyle w:val="5a"/>
              <w:jc w:val="left"/>
            </w:pPr>
            <w:r>
              <w:t>Local IPv4 address</w:t>
            </w:r>
          </w:p>
        </w:tc>
        <w:tc>
          <w:tcPr>
            <w:tcW w:w="4295" w:type="dxa"/>
          </w:tcPr>
          <w:p w14:paraId="0F14F7C7"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192.168.121.1</w:t>
            </w:r>
          </w:p>
        </w:tc>
      </w:tr>
      <w:tr w:rsidR="008B0AB0" w:rsidRPr="00BE3512" w14:paraId="4092A842" w14:textId="77777777" w:rsidTr="000153E4">
        <w:tc>
          <w:tcPr>
            <w:cnfStyle w:val="001000000000" w:firstRow="0" w:lastRow="0" w:firstColumn="1" w:lastColumn="0" w:oddVBand="0" w:evenVBand="0" w:oddHBand="0" w:evenHBand="0" w:firstRowFirstColumn="0" w:firstRowLastColumn="0" w:lastRowFirstColumn="0" w:lastRowLastColumn="0"/>
            <w:tcW w:w="4295" w:type="dxa"/>
          </w:tcPr>
          <w:p w14:paraId="643716B8" w14:textId="77777777" w:rsidR="008B0AB0" w:rsidRDefault="008B0AB0" w:rsidP="00DD5B2D">
            <w:pPr>
              <w:pStyle w:val="5a"/>
              <w:jc w:val="left"/>
            </w:pPr>
            <w:r>
              <w:t>Remote IPv4 address</w:t>
            </w:r>
          </w:p>
        </w:tc>
        <w:tc>
          <w:tcPr>
            <w:tcW w:w="4295" w:type="dxa"/>
          </w:tcPr>
          <w:p w14:paraId="306F801D"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192.168.121.2</w:t>
            </w:r>
          </w:p>
        </w:tc>
      </w:tr>
      <w:tr w:rsidR="008B0AB0" w:rsidRPr="00BE3512" w14:paraId="7C476C19" w14:textId="77777777" w:rsidTr="000153E4">
        <w:tc>
          <w:tcPr>
            <w:cnfStyle w:val="001000000000" w:firstRow="0" w:lastRow="0" w:firstColumn="1" w:lastColumn="0" w:oddVBand="0" w:evenVBand="0" w:oddHBand="0" w:evenHBand="0" w:firstRowFirstColumn="0" w:firstRowLastColumn="0" w:lastRowFirstColumn="0" w:lastRowLastColumn="0"/>
            <w:tcW w:w="4295" w:type="dxa"/>
          </w:tcPr>
          <w:p w14:paraId="554DD001" w14:textId="77777777" w:rsidR="008B0AB0" w:rsidRPr="00BE3512" w:rsidRDefault="008B0AB0" w:rsidP="00DD5B2D">
            <w:pPr>
              <w:pStyle w:val="5a"/>
              <w:jc w:val="left"/>
            </w:pPr>
            <w:r>
              <w:t>IPv4 address mask:</w:t>
            </w:r>
          </w:p>
        </w:tc>
        <w:tc>
          <w:tcPr>
            <w:tcW w:w="4295" w:type="dxa"/>
          </w:tcPr>
          <w:p w14:paraId="2531A303" w14:textId="77777777"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r>
              <w:t>30</w:t>
            </w:r>
          </w:p>
        </w:tc>
      </w:tr>
    </w:tbl>
    <w:p w14:paraId="4F7C4F82" w14:textId="77777777" w:rsidR="008B0AB0" w:rsidRPr="001B07F6" w:rsidRDefault="008B0AB0" w:rsidP="00670BE2">
      <w:pPr>
        <w:pStyle w:val="50"/>
      </w:pPr>
      <w:r w:rsidRPr="001B07F6">
        <w:t>Plan for the MKT external network</w:t>
      </w:r>
    </w:p>
    <w:tbl>
      <w:tblPr>
        <w:tblStyle w:val="V301"/>
        <w:tblW w:w="7938" w:type="dxa"/>
        <w:tblLayout w:type="fixed"/>
        <w:tblLook w:val="04A0" w:firstRow="1" w:lastRow="0" w:firstColumn="1" w:lastColumn="0" w:noHBand="0" w:noVBand="1"/>
      </w:tblPr>
      <w:tblGrid>
        <w:gridCol w:w="3969"/>
        <w:gridCol w:w="3969"/>
      </w:tblGrid>
      <w:tr w:rsidR="008B0AB0" w:rsidRPr="00BE3512" w14:paraId="1B30C42B" w14:textId="77777777" w:rsidTr="000153E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95" w:type="dxa"/>
            <w:hideMark/>
          </w:tcPr>
          <w:p w14:paraId="6F031EC4" w14:textId="77777777" w:rsidR="008B0AB0" w:rsidRPr="00BE3512" w:rsidRDefault="008B0AB0" w:rsidP="00CC2296">
            <w:pPr>
              <w:pStyle w:val="5a"/>
            </w:pPr>
            <w:r>
              <w:t>Parameter</w:t>
            </w:r>
          </w:p>
        </w:tc>
        <w:tc>
          <w:tcPr>
            <w:tcW w:w="4295" w:type="dxa"/>
          </w:tcPr>
          <w:p w14:paraId="65C03EA9" w14:textId="77777777" w:rsidR="008B0AB0" w:rsidRPr="00BE3512" w:rsidRDefault="008B0AB0" w:rsidP="00CC2296">
            <w:pPr>
              <w:pStyle w:val="5a"/>
              <w:cnfStyle w:val="100000000000" w:firstRow="1" w:lastRow="0" w:firstColumn="0" w:lastColumn="0" w:oddVBand="0" w:evenVBand="0" w:oddHBand="0" w:evenHBand="0" w:firstRowFirstColumn="0" w:firstRowLastColumn="0" w:lastRowFirstColumn="0" w:lastRowLastColumn="0"/>
            </w:pPr>
            <w:r>
              <w:t>Value</w:t>
            </w:r>
          </w:p>
        </w:tc>
      </w:tr>
      <w:tr w:rsidR="008B0AB0" w:rsidRPr="00BE3512" w14:paraId="5DFA6999" w14:textId="77777777" w:rsidTr="000153E4">
        <w:tc>
          <w:tcPr>
            <w:cnfStyle w:val="001000000000" w:firstRow="0" w:lastRow="0" w:firstColumn="1" w:lastColumn="0" w:oddVBand="0" w:evenVBand="0" w:oddHBand="0" w:evenHBand="0" w:firstRowFirstColumn="0" w:firstRowLastColumn="0" w:lastRowFirstColumn="0" w:lastRowLastColumn="0"/>
            <w:tcW w:w="4295" w:type="dxa"/>
          </w:tcPr>
          <w:p w14:paraId="38E2793E" w14:textId="77777777" w:rsidR="008B0AB0" w:rsidRDefault="008B0AB0" w:rsidP="00DD5B2D">
            <w:pPr>
              <w:pStyle w:val="5a"/>
              <w:jc w:val="left"/>
            </w:pPr>
            <w:r>
              <w:t>Connection between the fabric and external network</w:t>
            </w:r>
          </w:p>
        </w:tc>
        <w:tc>
          <w:tcPr>
            <w:tcW w:w="4295" w:type="dxa"/>
          </w:tcPr>
          <w:p w14:paraId="63520E45"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L3 exclusive egress</w:t>
            </w:r>
          </w:p>
        </w:tc>
      </w:tr>
      <w:tr w:rsidR="008B0AB0" w:rsidRPr="00BE3512" w14:paraId="7BB2EC02" w14:textId="77777777" w:rsidTr="000153E4">
        <w:tc>
          <w:tcPr>
            <w:cnfStyle w:val="001000000000" w:firstRow="0" w:lastRow="0" w:firstColumn="1" w:lastColumn="0" w:oddVBand="0" w:evenVBand="0" w:oddHBand="0" w:evenHBand="0" w:firstRowFirstColumn="0" w:firstRowLastColumn="0" w:lastRowFirstColumn="0" w:lastRowLastColumn="0"/>
            <w:tcW w:w="4295" w:type="dxa"/>
          </w:tcPr>
          <w:p w14:paraId="6AB1E813" w14:textId="77777777" w:rsidR="008B0AB0" w:rsidRPr="00BE3512" w:rsidRDefault="008B0AB0" w:rsidP="00DD5B2D">
            <w:pPr>
              <w:pStyle w:val="5a"/>
              <w:jc w:val="left"/>
            </w:pPr>
            <w:r>
              <w:t>Name</w:t>
            </w:r>
          </w:p>
        </w:tc>
        <w:tc>
          <w:tcPr>
            <w:tcW w:w="4295" w:type="dxa"/>
          </w:tcPr>
          <w:p w14:paraId="46210468" w14:textId="77777777"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r>
              <w:t>MKT</w:t>
            </w:r>
          </w:p>
        </w:tc>
      </w:tr>
      <w:tr w:rsidR="008B0AB0" w:rsidRPr="00BE3512" w14:paraId="03F5BC29" w14:textId="77777777" w:rsidTr="000153E4">
        <w:tc>
          <w:tcPr>
            <w:cnfStyle w:val="001000000000" w:firstRow="0" w:lastRow="0" w:firstColumn="1" w:lastColumn="0" w:oddVBand="0" w:evenVBand="0" w:oddHBand="0" w:evenHBand="0" w:firstRowFirstColumn="0" w:firstRowLastColumn="0" w:lastRowFirstColumn="0" w:lastRowLastColumn="0"/>
            <w:tcW w:w="4295" w:type="dxa"/>
          </w:tcPr>
          <w:p w14:paraId="1A150DF4" w14:textId="77777777" w:rsidR="008B0AB0" w:rsidRDefault="008B0AB0" w:rsidP="00DD5B2D">
            <w:pPr>
              <w:pStyle w:val="5a"/>
              <w:jc w:val="left"/>
            </w:pPr>
            <w:r>
              <w:t>Internet connection</w:t>
            </w:r>
          </w:p>
        </w:tc>
        <w:tc>
          <w:tcPr>
            <w:tcW w:w="4295" w:type="dxa"/>
          </w:tcPr>
          <w:p w14:paraId="34C4FB9E"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Off</w:t>
            </w:r>
          </w:p>
        </w:tc>
      </w:tr>
      <w:tr w:rsidR="008B0AB0" w:rsidRPr="00BE3512" w14:paraId="752D32CF" w14:textId="77777777" w:rsidTr="000153E4">
        <w:tc>
          <w:tcPr>
            <w:cnfStyle w:val="001000000000" w:firstRow="0" w:lastRow="0" w:firstColumn="1" w:lastColumn="0" w:oddVBand="0" w:evenVBand="0" w:oddHBand="0" w:evenHBand="0" w:firstRowFirstColumn="0" w:firstRowLastColumn="0" w:lastRowFirstColumn="0" w:lastRowLastColumn="0"/>
            <w:tcW w:w="4295" w:type="dxa"/>
          </w:tcPr>
          <w:p w14:paraId="0540299F" w14:textId="77777777" w:rsidR="008B0AB0" w:rsidRDefault="008B0AB0" w:rsidP="00DD5B2D">
            <w:pPr>
              <w:pStyle w:val="5a"/>
              <w:jc w:val="left"/>
            </w:pPr>
            <w:r>
              <w:t>External service IP address</w:t>
            </w:r>
          </w:p>
        </w:tc>
        <w:tc>
          <w:tcPr>
            <w:tcW w:w="4295" w:type="dxa"/>
          </w:tcPr>
          <w:p w14:paraId="09895922"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172.16.13.0/24</w:t>
            </w:r>
          </w:p>
        </w:tc>
      </w:tr>
      <w:tr w:rsidR="008B0AB0" w:rsidRPr="00BE3512" w14:paraId="78017025" w14:textId="77777777" w:rsidTr="000153E4">
        <w:tc>
          <w:tcPr>
            <w:cnfStyle w:val="001000000000" w:firstRow="0" w:lastRow="0" w:firstColumn="1" w:lastColumn="0" w:oddVBand="0" w:evenVBand="0" w:oddHBand="0" w:evenHBand="0" w:firstRowFirstColumn="0" w:firstRowLastColumn="0" w:lastRowFirstColumn="0" w:lastRowLastColumn="0"/>
            <w:tcW w:w="4295" w:type="dxa"/>
          </w:tcPr>
          <w:p w14:paraId="620317A6" w14:textId="77777777" w:rsidR="008B0AB0" w:rsidRDefault="008B0AB0" w:rsidP="00DD5B2D">
            <w:pPr>
              <w:pStyle w:val="5a"/>
              <w:jc w:val="left"/>
            </w:pPr>
            <w:r>
              <w:t>Border device</w:t>
            </w:r>
          </w:p>
        </w:tc>
        <w:tc>
          <w:tcPr>
            <w:tcW w:w="4295" w:type="dxa"/>
          </w:tcPr>
          <w:p w14:paraId="2BAF1D3D"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CORE1</w:t>
            </w:r>
          </w:p>
        </w:tc>
      </w:tr>
      <w:tr w:rsidR="008B0AB0" w:rsidRPr="00BE3512" w14:paraId="36C430A1" w14:textId="77777777" w:rsidTr="000153E4">
        <w:tc>
          <w:tcPr>
            <w:cnfStyle w:val="001000000000" w:firstRow="0" w:lastRow="0" w:firstColumn="1" w:lastColumn="0" w:oddVBand="0" w:evenVBand="0" w:oddHBand="0" w:evenHBand="0" w:firstRowFirstColumn="0" w:firstRowLastColumn="0" w:lastRowFirstColumn="0" w:lastRowLastColumn="0"/>
            <w:tcW w:w="4295" w:type="dxa"/>
          </w:tcPr>
          <w:p w14:paraId="6A38241D" w14:textId="77777777" w:rsidR="008B0AB0" w:rsidRDefault="008B0AB0" w:rsidP="00DD5B2D">
            <w:pPr>
              <w:pStyle w:val="5a"/>
              <w:jc w:val="left"/>
            </w:pPr>
            <w:r>
              <w:t>Interconnection port</w:t>
            </w:r>
          </w:p>
        </w:tc>
        <w:tc>
          <w:tcPr>
            <w:tcW w:w="4295" w:type="dxa"/>
          </w:tcPr>
          <w:p w14:paraId="06CE634D"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GigabitEthernet0/0/1</w:t>
            </w:r>
          </w:p>
        </w:tc>
      </w:tr>
      <w:tr w:rsidR="008B0AB0" w:rsidRPr="00BE3512" w14:paraId="27911F82" w14:textId="77777777" w:rsidTr="000153E4">
        <w:tc>
          <w:tcPr>
            <w:cnfStyle w:val="001000000000" w:firstRow="0" w:lastRow="0" w:firstColumn="1" w:lastColumn="0" w:oddVBand="0" w:evenVBand="0" w:oddHBand="0" w:evenHBand="0" w:firstRowFirstColumn="0" w:firstRowLastColumn="0" w:lastRowFirstColumn="0" w:lastRowLastColumn="0"/>
            <w:tcW w:w="4295" w:type="dxa"/>
          </w:tcPr>
          <w:p w14:paraId="1F8A580C" w14:textId="77777777" w:rsidR="008B0AB0" w:rsidRDefault="008B0AB0" w:rsidP="00DD5B2D">
            <w:pPr>
              <w:pStyle w:val="5a"/>
              <w:jc w:val="left"/>
            </w:pPr>
            <w:r>
              <w:t>VLAN</w:t>
            </w:r>
          </w:p>
        </w:tc>
        <w:tc>
          <w:tcPr>
            <w:tcW w:w="4295" w:type="dxa"/>
          </w:tcPr>
          <w:p w14:paraId="196089BF"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122</w:t>
            </w:r>
          </w:p>
        </w:tc>
      </w:tr>
      <w:tr w:rsidR="008B0AB0" w:rsidRPr="00BE3512" w14:paraId="4E364F99" w14:textId="77777777" w:rsidTr="000153E4">
        <w:tc>
          <w:tcPr>
            <w:cnfStyle w:val="001000000000" w:firstRow="0" w:lastRow="0" w:firstColumn="1" w:lastColumn="0" w:oddVBand="0" w:evenVBand="0" w:oddHBand="0" w:evenHBand="0" w:firstRowFirstColumn="0" w:firstRowLastColumn="0" w:lastRowFirstColumn="0" w:lastRowLastColumn="0"/>
            <w:tcW w:w="4295" w:type="dxa"/>
          </w:tcPr>
          <w:p w14:paraId="05727DC5" w14:textId="77777777" w:rsidR="008B0AB0" w:rsidRDefault="008B0AB0" w:rsidP="00DD5B2D">
            <w:pPr>
              <w:pStyle w:val="5a"/>
              <w:jc w:val="left"/>
            </w:pPr>
            <w:r>
              <w:t>IP address type</w:t>
            </w:r>
          </w:p>
        </w:tc>
        <w:tc>
          <w:tcPr>
            <w:tcW w:w="4295" w:type="dxa"/>
          </w:tcPr>
          <w:p w14:paraId="144FA33E"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IPv4</w:t>
            </w:r>
          </w:p>
        </w:tc>
      </w:tr>
      <w:tr w:rsidR="008B0AB0" w:rsidRPr="00BE3512" w14:paraId="78777C94" w14:textId="77777777" w:rsidTr="000153E4">
        <w:tc>
          <w:tcPr>
            <w:cnfStyle w:val="001000000000" w:firstRow="0" w:lastRow="0" w:firstColumn="1" w:lastColumn="0" w:oddVBand="0" w:evenVBand="0" w:oddHBand="0" w:evenHBand="0" w:firstRowFirstColumn="0" w:firstRowLastColumn="0" w:lastRowFirstColumn="0" w:lastRowLastColumn="0"/>
            <w:tcW w:w="4295" w:type="dxa"/>
          </w:tcPr>
          <w:p w14:paraId="149884C4" w14:textId="77777777" w:rsidR="008B0AB0" w:rsidRDefault="008B0AB0" w:rsidP="00DD5B2D">
            <w:pPr>
              <w:pStyle w:val="5a"/>
              <w:jc w:val="left"/>
            </w:pPr>
            <w:r>
              <w:t>Local IPv4 address</w:t>
            </w:r>
          </w:p>
        </w:tc>
        <w:tc>
          <w:tcPr>
            <w:tcW w:w="4295" w:type="dxa"/>
          </w:tcPr>
          <w:p w14:paraId="3A2A010F"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192.168.122.1</w:t>
            </w:r>
          </w:p>
        </w:tc>
      </w:tr>
      <w:tr w:rsidR="008B0AB0" w:rsidRPr="00BE3512" w14:paraId="10FA6BD3" w14:textId="77777777" w:rsidTr="000153E4">
        <w:tc>
          <w:tcPr>
            <w:cnfStyle w:val="001000000000" w:firstRow="0" w:lastRow="0" w:firstColumn="1" w:lastColumn="0" w:oddVBand="0" w:evenVBand="0" w:oddHBand="0" w:evenHBand="0" w:firstRowFirstColumn="0" w:firstRowLastColumn="0" w:lastRowFirstColumn="0" w:lastRowLastColumn="0"/>
            <w:tcW w:w="4295" w:type="dxa"/>
          </w:tcPr>
          <w:p w14:paraId="1AF33BB2" w14:textId="77777777" w:rsidR="008B0AB0" w:rsidRDefault="008B0AB0" w:rsidP="00DD5B2D">
            <w:pPr>
              <w:pStyle w:val="5a"/>
              <w:jc w:val="left"/>
            </w:pPr>
            <w:r>
              <w:t>Remote IPv4 address</w:t>
            </w:r>
          </w:p>
        </w:tc>
        <w:tc>
          <w:tcPr>
            <w:tcW w:w="4295" w:type="dxa"/>
          </w:tcPr>
          <w:p w14:paraId="0045CDF2"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192.168.122.2</w:t>
            </w:r>
          </w:p>
        </w:tc>
      </w:tr>
      <w:tr w:rsidR="008B0AB0" w:rsidRPr="00BE3512" w14:paraId="5E43A07A" w14:textId="77777777" w:rsidTr="000153E4">
        <w:tc>
          <w:tcPr>
            <w:cnfStyle w:val="001000000000" w:firstRow="0" w:lastRow="0" w:firstColumn="1" w:lastColumn="0" w:oddVBand="0" w:evenVBand="0" w:oddHBand="0" w:evenHBand="0" w:firstRowFirstColumn="0" w:firstRowLastColumn="0" w:lastRowFirstColumn="0" w:lastRowLastColumn="0"/>
            <w:tcW w:w="4295" w:type="dxa"/>
          </w:tcPr>
          <w:p w14:paraId="720725E3" w14:textId="77777777" w:rsidR="008B0AB0" w:rsidRPr="00BE3512" w:rsidRDefault="008B0AB0" w:rsidP="00DD5B2D">
            <w:pPr>
              <w:pStyle w:val="5a"/>
              <w:jc w:val="left"/>
            </w:pPr>
            <w:r>
              <w:t>IPv4 address mask:</w:t>
            </w:r>
          </w:p>
        </w:tc>
        <w:tc>
          <w:tcPr>
            <w:tcW w:w="4295" w:type="dxa"/>
          </w:tcPr>
          <w:p w14:paraId="1745726E" w14:textId="77777777"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r>
              <w:t>30</w:t>
            </w:r>
          </w:p>
        </w:tc>
      </w:tr>
    </w:tbl>
    <w:p w14:paraId="699A9788" w14:textId="77777777" w:rsidR="008B0AB0" w:rsidRDefault="008B0AB0" w:rsidP="000153E4">
      <w:pPr>
        <w:pStyle w:val="1e"/>
      </w:pPr>
      <w:r>
        <w:t xml:space="preserve"># Click the fabric you just created. The fabric page is displayed. Click </w:t>
      </w:r>
      <w:r>
        <w:rPr>
          <w:b/>
        </w:rPr>
        <w:t>External Network</w:t>
      </w:r>
      <w:r>
        <w:t xml:space="preserve"> in the fabric topology. The </w:t>
      </w:r>
      <w:r>
        <w:rPr>
          <w:b/>
        </w:rPr>
        <w:t>Configure External Network</w:t>
      </w:r>
      <w:r>
        <w:t xml:space="preserve"> pane is displayed on the right of the page.</w:t>
      </w:r>
    </w:p>
    <w:p w14:paraId="6AB42DD8" w14:textId="77777777" w:rsidR="008B0AB0" w:rsidRDefault="008B0AB0" w:rsidP="000153E4">
      <w:pPr>
        <w:pStyle w:val="1e"/>
      </w:pPr>
      <w:r>
        <w:rPr>
          <w:noProof/>
        </w:rPr>
        <w:drawing>
          <wp:inline distT="0" distB="0" distL="0" distR="0" wp14:anchorId="17BBD9B9" wp14:editId="1C9C3D57">
            <wp:extent cx="5454000" cy="1905335"/>
            <wp:effectExtent l="19050" t="19050" r="13970" b="1905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454000" cy="1905335"/>
                    </a:xfrm>
                    <a:prstGeom prst="rect">
                      <a:avLst/>
                    </a:prstGeom>
                    <a:ln>
                      <a:solidFill>
                        <a:schemeClr val="bg1">
                          <a:lumMod val="85000"/>
                        </a:schemeClr>
                      </a:solidFill>
                    </a:ln>
                  </pic:spPr>
                </pic:pic>
              </a:graphicData>
            </a:graphic>
          </wp:inline>
        </w:drawing>
      </w:r>
    </w:p>
    <w:p w14:paraId="164BD2E7" w14:textId="77777777" w:rsidR="008B0AB0" w:rsidRDefault="008B0AB0" w:rsidP="000153E4">
      <w:pPr>
        <w:pStyle w:val="1e"/>
      </w:pPr>
      <w:r>
        <w:t>In this example, three external networks are configured, all of which use Layer 3 exclusive egresses, meaning that an egress is exclusively occupied by a virtual network. Each of the three external networks establishes a logical communication channel with AR1 connected to the border device.</w:t>
      </w:r>
    </w:p>
    <w:p w14:paraId="75E692B3" w14:textId="77777777" w:rsidR="008B0AB0" w:rsidRDefault="008B0AB0" w:rsidP="000153E4">
      <w:pPr>
        <w:pStyle w:val="1e"/>
      </w:pPr>
      <w:r>
        <w:t>The following describes the procedure for creating the OA virtual network. The procedure for configuring the RD and MKT virtual networks is similar.</w:t>
      </w:r>
    </w:p>
    <w:p w14:paraId="2996D25E" w14:textId="77777777" w:rsidR="008B0AB0" w:rsidRDefault="008B0AB0" w:rsidP="000153E4">
      <w:pPr>
        <w:pStyle w:val="1e"/>
      </w:pPr>
      <w:r>
        <w:t xml:space="preserve"># Click </w:t>
      </w:r>
      <w:r>
        <w:rPr>
          <w:b/>
        </w:rPr>
        <w:t>Create</w:t>
      </w:r>
      <w:r>
        <w:t xml:space="preserve"> to create an external network. Select </w:t>
      </w:r>
      <w:r>
        <w:rPr>
          <w:b/>
        </w:rPr>
        <w:t>L3 exclusive egress</w:t>
      </w:r>
      <w:r>
        <w:t xml:space="preserve"> and click </w:t>
      </w:r>
      <w:r>
        <w:rPr>
          <w:b/>
        </w:rPr>
        <w:t>OK</w:t>
      </w:r>
      <w:r>
        <w:t>.</w:t>
      </w:r>
    </w:p>
    <w:p w14:paraId="1A112503" w14:textId="77777777" w:rsidR="008B0AB0" w:rsidRDefault="008B0AB0" w:rsidP="000153E4">
      <w:pPr>
        <w:pStyle w:val="1e"/>
      </w:pPr>
      <w:r>
        <w:rPr>
          <w:noProof/>
        </w:rPr>
        <w:drawing>
          <wp:inline distT="0" distB="0" distL="0" distR="0" wp14:anchorId="30E9EFC0" wp14:editId="199F549F">
            <wp:extent cx="5454000" cy="3303071"/>
            <wp:effectExtent l="19050" t="19050" r="13970" b="12065"/>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454000" cy="3303071"/>
                    </a:xfrm>
                    <a:prstGeom prst="rect">
                      <a:avLst/>
                    </a:prstGeom>
                    <a:ln>
                      <a:solidFill>
                        <a:schemeClr val="bg1">
                          <a:lumMod val="85000"/>
                        </a:schemeClr>
                      </a:solidFill>
                    </a:ln>
                  </pic:spPr>
                </pic:pic>
              </a:graphicData>
            </a:graphic>
          </wp:inline>
        </w:drawing>
      </w:r>
    </w:p>
    <w:p w14:paraId="1EC594CC" w14:textId="77777777" w:rsidR="008B0AB0" w:rsidRPr="001B07F6" w:rsidRDefault="008B0AB0" w:rsidP="000153E4">
      <w:pPr>
        <w:pStyle w:val="1e"/>
      </w:pPr>
    </w:p>
    <w:p w14:paraId="1CEA0C23" w14:textId="77777777" w:rsidR="008B0AB0" w:rsidRDefault="008B0AB0" w:rsidP="000153E4">
      <w:pPr>
        <w:pStyle w:val="1e"/>
      </w:pPr>
      <w:r>
        <w:t># Configure the basic information.</w:t>
      </w:r>
    </w:p>
    <w:p w14:paraId="59E04CC4" w14:textId="77777777" w:rsidR="008B0AB0" w:rsidRDefault="008B0AB0" w:rsidP="000153E4">
      <w:pPr>
        <w:pStyle w:val="1e"/>
      </w:pPr>
      <w:r>
        <w:rPr>
          <w:b/>
        </w:rPr>
        <w:t>Name</w:t>
      </w:r>
      <w:r>
        <w:t xml:space="preserve">: indicates the name of the external network, which can be customized. Enter </w:t>
      </w:r>
      <w:r>
        <w:rPr>
          <w:b/>
        </w:rPr>
        <w:t>OA</w:t>
      </w:r>
      <w:r>
        <w:t xml:space="preserve"> here.</w:t>
      </w:r>
    </w:p>
    <w:p w14:paraId="0CEDE1EF" w14:textId="77777777" w:rsidR="008B0AB0" w:rsidRDefault="008B0AB0" w:rsidP="000153E4">
      <w:pPr>
        <w:pStyle w:val="1e"/>
      </w:pPr>
      <w:r>
        <w:rPr>
          <w:b/>
        </w:rPr>
        <w:t>Internet connection</w:t>
      </w:r>
      <w:r>
        <w:t xml:space="preserve">: In this example, you need to enable </w:t>
      </w:r>
      <w:r>
        <w:rPr>
          <w:b/>
        </w:rPr>
        <w:t>Internet connection</w:t>
      </w:r>
      <w:r>
        <w:t xml:space="preserve">. Then, iMaster NCE-Campus will direct traffic to the destination network using a default route. If this function is disabled, route prefixes need to be configured. After basic information is configured, click </w:t>
      </w:r>
      <w:r>
        <w:rPr>
          <w:b/>
        </w:rPr>
        <w:t>Next</w:t>
      </w:r>
      <w:r>
        <w:t>.</w:t>
      </w:r>
    </w:p>
    <w:p w14:paraId="1D01426D" w14:textId="77777777" w:rsidR="008B0AB0" w:rsidRDefault="008B0AB0" w:rsidP="000153E4">
      <w:pPr>
        <w:pStyle w:val="1e"/>
      </w:pPr>
      <w:r>
        <w:rPr>
          <w:noProof/>
        </w:rPr>
        <w:drawing>
          <wp:inline distT="0" distB="0" distL="0" distR="0" wp14:anchorId="107E1043" wp14:editId="4F428C2B">
            <wp:extent cx="5454000" cy="1835165"/>
            <wp:effectExtent l="19050" t="19050" r="13970" b="12700"/>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454000" cy="1835165"/>
                    </a:xfrm>
                    <a:prstGeom prst="rect">
                      <a:avLst/>
                    </a:prstGeom>
                    <a:ln>
                      <a:solidFill>
                        <a:schemeClr val="bg1">
                          <a:lumMod val="85000"/>
                        </a:schemeClr>
                      </a:solidFill>
                    </a:ln>
                  </pic:spPr>
                </pic:pic>
              </a:graphicData>
            </a:graphic>
          </wp:inline>
        </w:drawing>
      </w:r>
    </w:p>
    <w:p w14:paraId="545E16B4" w14:textId="77777777" w:rsidR="008B0AB0" w:rsidRPr="001B07F6" w:rsidRDefault="008B0AB0" w:rsidP="000153E4">
      <w:pPr>
        <w:pStyle w:val="1e"/>
      </w:pPr>
    </w:p>
    <w:p w14:paraId="3899DFB1" w14:textId="77777777" w:rsidR="008B0AB0" w:rsidRDefault="008B0AB0" w:rsidP="000153E4">
      <w:pPr>
        <w:pStyle w:val="1e"/>
      </w:pPr>
      <w:r>
        <w:t># Configure the connection information.</w:t>
      </w:r>
    </w:p>
    <w:p w14:paraId="02275D26" w14:textId="77777777" w:rsidR="008B0AB0" w:rsidRDefault="008B0AB0" w:rsidP="000153E4">
      <w:pPr>
        <w:pStyle w:val="1e"/>
      </w:pPr>
      <w:r>
        <w:t xml:space="preserve">Select </w:t>
      </w:r>
      <w:r>
        <w:rPr>
          <w:b/>
        </w:rPr>
        <w:t>CORE1</w:t>
      </w:r>
      <w:r>
        <w:t xml:space="preserve"> from the </w:t>
      </w:r>
      <w:r>
        <w:rPr>
          <w:b/>
        </w:rPr>
        <w:t>Boarder device</w:t>
      </w:r>
      <w:r>
        <w:t xml:space="preserve"> drop-down list box, meaning that CORE1 is used as the border device to connect to the external network. Click </w:t>
      </w:r>
      <w:r>
        <w:rPr>
          <w:b/>
        </w:rPr>
        <w:t>Add</w:t>
      </w:r>
      <w:r>
        <w:t xml:space="preserve"> next to </w:t>
      </w:r>
      <w:r>
        <w:rPr>
          <w:b/>
        </w:rPr>
        <w:t>Interconnection Port</w:t>
      </w:r>
      <w:r>
        <w:t xml:space="preserve"> to add an interface for connecting the switch to the external network, and then configure the connection information based on the data plan. Click </w:t>
      </w:r>
      <w:r>
        <w:rPr>
          <w:b/>
        </w:rPr>
        <w:t>OK</w:t>
      </w:r>
      <w:r>
        <w:t xml:space="preserve"> and then </w:t>
      </w:r>
      <w:r>
        <w:rPr>
          <w:b/>
        </w:rPr>
        <w:t>Next</w:t>
      </w:r>
      <w:r>
        <w:t>.</w:t>
      </w:r>
    </w:p>
    <w:p w14:paraId="3B2D3819" w14:textId="77777777" w:rsidR="008B0AB0" w:rsidRDefault="008B0AB0" w:rsidP="000153E4">
      <w:pPr>
        <w:pStyle w:val="1e"/>
      </w:pPr>
      <w:r>
        <w:rPr>
          <w:noProof/>
        </w:rPr>
        <w:drawing>
          <wp:inline distT="0" distB="0" distL="0" distR="0" wp14:anchorId="47081F71" wp14:editId="1DAB1961">
            <wp:extent cx="5454000" cy="4391268"/>
            <wp:effectExtent l="19050" t="19050" r="13970" b="9525"/>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454000" cy="4391268"/>
                    </a:xfrm>
                    <a:prstGeom prst="rect">
                      <a:avLst/>
                    </a:prstGeom>
                    <a:ln>
                      <a:solidFill>
                        <a:schemeClr val="bg1">
                          <a:lumMod val="85000"/>
                        </a:schemeClr>
                      </a:solidFill>
                    </a:ln>
                  </pic:spPr>
                </pic:pic>
              </a:graphicData>
            </a:graphic>
          </wp:inline>
        </w:drawing>
      </w:r>
    </w:p>
    <w:p w14:paraId="05395217" w14:textId="77777777" w:rsidR="008B0AB0" w:rsidRPr="00B13DB7" w:rsidRDefault="008B0AB0" w:rsidP="00B13DB7">
      <w:pPr>
        <w:pStyle w:val="1e"/>
      </w:pPr>
      <w:r w:rsidRPr="00B13DB7">
        <w:rPr>
          <w:b/>
        </w:rPr>
        <w:t>Name:</w:t>
      </w:r>
      <w:r w:rsidRPr="00B13DB7">
        <w:t xml:space="preserve"> Self-define a name.</w:t>
      </w:r>
    </w:p>
    <w:p w14:paraId="030EE5DF" w14:textId="77777777" w:rsidR="008B0AB0" w:rsidRPr="00B13DB7" w:rsidRDefault="008B0AB0" w:rsidP="00B13DB7">
      <w:pPr>
        <w:pStyle w:val="1e"/>
      </w:pPr>
      <w:r w:rsidRPr="00B13DB7">
        <w:rPr>
          <w:b/>
        </w:rPr>
        <w:t>Port:</w:t>
      </w:r>
      <w:r w:rsidRPr="00B13DB7">
        <w:t xml:space="preserve"> port used by CORE1 to connect to the peer device on the external network.</w:t>
      </w:r>
    </w:p>
    <w:p w14:paraId="6D954140" w14:textId="77777777" w:rsidR="008B0AB0" w:rsidRPr="00B13DB7" w:rsidRDefault="008B0AB0" w:rsidP="00B13DB7">
      <w:pPr>
        <w:pStyle w:val="1e"/>
      </w:pPr>
      <w:r w:rsidRPr="00B13DB7">
        <w:rPr>
          <w:b/>
        </w:rPr>
        <w:t xml:space="preserve">VLAN: </w:t>
      </w:r>
      <w:r w:rsidRPr="00B13DB7">
        <w:t>VLAN used by CORE1 to connect to the peer device on the external network.</w:t>
      </w:r>
    </w:p>
    <w:p w14:paraId="11F518A9" w14:textId="77777777" w:rsidR="008B0AB0" w:rsidRPr="00B13DB7" w:rsidRDefault="008B0AB0" w:rsidP="00B13DB7">
      <w:pPr>
        <w:pStyle w:val="1e"/>
      </w:pPr>
      <w:r w:rsidRPr="00B13DB7">
        <w:rPr>
          <w:b/>
        </w:rPr>
        <w:t xml:space="preserve">IP address type: </w:t>
      </w:r>
      <w:r w:rsidRPr="00B13DB7">
        <w:t>whether local and peer devices use IPv4 and/or IPv6 addresses.</w:t>
      </w:r>
    </w:p>
    <w:p w14:paraId="02BFBEE0" w14:textId="77777777" w:rsidR="008B0AB0" w:rsidRPr="00B13DB7" w:rsidRDefault="008B0AB0" w:rsidP="00B13DB7">
      <w:pPr>
        <w:pStyle w:val="1e"/>
      </w:pPr>
      <w:r w:rsidRPr="00B13DB7">
        <w:rPr>
          <w:b/>
        </w:rPr>
        <w:t>Local IPv4/IPv6 address:</w:t>
      </w:r>
      <w:r w:rsidRPr="00B13DB7">
        <w:t xml:space="preserve"> IP address of the local interface that connects CORE1 to the peer device on the external network (in this example, it is the IP address of the VLANIF interface corresponding to the VLAN).</w:t>
      </w:r>
    </w:p>
    <w:p w14:paraId="110A42B0" w14:textId="77777777" w:rsidR="008B0AB0" w:rsidRPr="00B13DB7" w:rsidRDefault="008B0AB0" w:rsidP="00B13DB7">
      <w:pPr>
        <w:pStyle w:val="1e"/>
      </w:pPr>
      <w:r w:rsidRPr="00B13DB7">
        <w:rPr>
          <w:b/>
        </w:rPr>
        <w:t xml:space="preserve">Remote IPv4/IPv6 address: </w:t>
      </w:r>
      <w:r w:rsidRPr="00B13DB7">
        <w:t>IP address of the peer device on the external network.</w:t>
      </w:r>
    </w:p>
    <w:p w14:paraId="51AD0CF7" w14:textId="77777777" w:rsidR="008B0AB0" w:rsidRPr="00B13DB7" w:rsidRDefault="008B0AB0" w:rsidP="00B13DB7">
      <w:pPr>
        <w:pStyle w:val="1e"/>
      </w:pPr>
      <w:r w:rsidRPr="00B13DB7">
        <w:rPr>
          <w:b/>
        </w:rPr>
        <w:t xml:space="preserve">IPv4/IPv6 address mask: </w:t>
      </w:r>
      <w:r w:rsidRPr="00B13DB7">
        <w:t>IPv4 or IPv6 address mask for the local and peer devices.</w:t>
      </w:r>
    </w:p>
    <w:p w14:paraId="0EFA0FC2" w14:textId="77777777" w:rsidR="000153E4" w:rsidRPr="00DD39CD" w:rsidRDefault="000153E4" w:rsidP="000153E4">
      <w:pPr>
        <w:pStyle w:val="1e"/>
        <w:rPr>
          <w:sz w:val="18"/>
          <w:szCs w:val="18"/>
        </w:rPr>
      </w:pPr>
    </w:p>
    <w:p w14:paraId="76D744F5" w14:textId="77777777" w:rsidR="008B0AB0" w:rsidRDefault="008B0AB0" w:rsidP="000153E4">
      <w:pPr>
        <w:pStyle w:val="1e"/>
      </w:pPr>
      <w:r>
        <w:t># Configure routing information.</w:t>
      </w:r>
    </w:p>
    <w:p w14:paraId="3B7D540E" w14:textId="77777777" w:rsidR="008B0AB0" w:rsidRDefault="008B0AB0" w:rsidP="000153E4">
      <w:pPr>
        <w:pStyle w:val="1e"/>
      </w:pPr>
      <w:r>
        <w:t xml:space="preserve">On the page shown below, enable </w:t>
      </w:r>
      <w:r>
        <w:rPr>
          <w:b/>
        </w:rPr>
        <w:t>Deliver static routes</w:t>
      </w:r>
      <w:r>
        <w:t xml:space="preserve">. iMaster NCE-Campus will deliver the static route destined for the external network to CORE1 (only when the external network is invoked by the virtual network). After the route is configured, click </w:t>
      </w:r>
      <w:r>
        <w:rPr>
          <w:b/>
        </w:rPr>
        <w:t>Apply</w:t>
      </w:r>
      <w:r>
        <w:t>.</w:t>
      </w:r>
      <w:bookmarkStart w:id="187" w:name="OLE_LINK63"/>
      <w:bookmarkEnd w:id="187"/>
    </w:p>
    <w:p w14:paraId="520E6A09" w14:textId="77777777" w:rsidR="008B0AB0" w:rsidRDefault="008B0AB0" w:rsidP="000153E4">
      <w:pPr>
        <w:pStyle w:val="1e"/>
      </w:pPr>
      <w:r>
        <w:rPr>
          <w:noProof/>
        </w:rPr>
        <w:drawing>
          <wp:inline distT="0" distB="0" distL="0" distR="0" wp14:anchorId="47F96439" wp14:editId="4586AB35">
            <wp:extent cx="5454000" cy="2163944"/>
            <wp:effectExtent l="19050" t="19050" r="13970" b="2730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454000" cy="2163944"/>
                    </a:xfrm>
                    <a:prstGeom prst="rect">
                      <a:avLst/>
                    </a:prstGeom>
                    <a:ln>
                      <a:solidFill>
                        <a:schemeClr val="bg1">
                          <a:lumMod val="85000"/>
                        </a:schemeClr>
                      </a:solidFill>
                    </a:ln>
                  </pic:spPr>
                </pic:pic>
              </a:graphicData>
            </a:graphic>
          </wp:inline>
        </w:drawing>
      </w:r>
    </w:p>
    <w:p w14:paraId="0E06CA04" w14:textId="77777777" w:rsidR="008B0AB0" w:rsidRPr="001B07F6" w:rsidRDefault="008B0AB0" w:rsidP="000153E4">
      <w:pPr>
        <w:pStyle w:val="1e"/>
      </w:pPr>
    </w:p>
    <w:p w14:paraId="3580C0C3" w14:textId="77777777" w:rsidR="008B0AB0" w:rsidRDefault="008B0AB0" w:rsidP="000153E4">
      <w:pPr>
        <w:pStyle w:val="1e"/>
      </w:pPr>
      <w:r>
        <w:t># Create the RD and MKT external networks.</w:t>
      </w:r>
    </w:p>
    <w:p w14:paraId="276FD35B" w14:textId="77777777" w:rsidR="008B0AB0" w:rsidRDefault="008B0AB0" w:rsidP="000153E4">
      <w:pPr>
        <w:pStyle w:val="1e"/>
      </w:pPr>
      <w:r>
        <w:t>Repeat the preceding steps to create the RD and MKT external networks based on the corresponding external network data plans. Then, there will be a total of three external networks in this example.</w:t>
      </w:r>
    </w:p>
    <w:p w14:paraId="080C0DB9" w14:textId="77777777" w:rsidR="008B0AB0" w:rsidRDefault="008B0AB0" w:rsidP="000153E4">
      <w:pPr>
        <w:pStyle w:val="1e"/>
      </w:pPr>
      <w:r>
        <w:rPr>
          <w:noProof/>
        </w:rPr>
        <w:drawing>
          <wp:inline distT="0" distB="0" distL="0" distR="0" wp14:anchorId="5A62FB8D" wp14:editId="22592E43">
            <wp:extent cx="5454000" cy="2873564"/>
            <wp:effectExtent l="19050" t="19050" r="13970" b="22225"/>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454000" cy="2873564"/>
                    </a:xfrm>
                    <a:prstGeom prst="rect">
                      <a:avLst/>
                    </a:prstGeom>
                    <a:ln>
                      <a:solidFill>
                        <a:schemeClr val="bg1">
                          <a:lumMod val="85000"/>
                        </a:schemeClr>
                      </a:solidFill>
                    </a:ln>
                  </pic:spPr>
                </pic:pic>
              </a:graphicData>
            </a:graphic>
          </wp:inline>
        </w:drawing>
      </w:r>
    </w:p>
    <w:p w14:paraId="630D1AD2" w14:textId="77777777" w:rsidR="008B0AB0" w:rsidRPr="000153E4" w:rsidRDefault="008B0AB0" w:rsidP="000153E4">
      <w:pPr>
        <w:pStyle w:val="100"/>
        <w:rPr>
          <w:b/>
        </w:rPr>
      </w:pPr>
      <w:r w:rsidRPr="000153E4">
        <w:rPr>
          <w:b/>
        </w:rPr>
        <w:t>Notes on the configurations to be delivered:</w:t>
      </w:r>
    </w:p>
    <w:p w14:paraId="08CAE314" w14:textId="2642EBE3" w:rsidR="008B0AB0" w:rsidRPr="008D20F6" w:rsidRDefault="000153E4" w:rsidP="000153E4">
      <w:pPr>
        <w:pStyle w:val="100"/>
      </w:pPr>
      <w:r>
        <w:t xml:space="preserve">1. </w:t>
      </w:r>
      <w:r w:rsidR="008B0AB0" w:rsidRPr="008D20F6">
        <w:t>After the preceding operations are complete, iMaster NCE-Campus does not deliver commands for configuring the external networks for the time being.</w:t>
      </w:r>
    </w:p>
    <w:p w14:paraId="6A76223F" w14:textId="77777777" w:rsidR="008B0AB0" w:rsidRDefault="008B0AB0" w:rsidP="00D152A7">
      <w:pPr>
        <w:pStyle w:val="30"/>
      </w:pPr>
      <w:r>
        <w:t>Configure network service resources.</w:t>
      </w:r>
    </w:p>
    <w:p w14:paraId="510CBCA1" w14:textId="77777777" w:rsidR="008B0AB0" w:rsidRDefault="008B0AB0" w:rsidP="000153E4">
      <w:pPr>
        <w:pStyle w:val="1e"/>
      </w:pPr>
      <w:bookmarkStart w:id="188" w:name="OLE_LINK69"/>
      <w:r>
        <w:t xml:space="preserve">Configuring network service resources means </w:t>
      </w:r>
      <w:r>
        <w:rPr>
          <w:u w:val="single"/>
        </w:rPr>
        <w:t>configuring the connectivity between the fabric and network service resources</w:t>
      </w:r>
      <w:r>
        <w:t xml:space="preserve"> (DHCP server, RADIUS server, Portal server, and other servers). The connectivity configuration includes the device IP address, interconnection VLAN, interconnection IP address, peer IP address, and interconnection port.</w:t>
      </w:r>
      <w:bookmarkEnd w:id="188"/>
    </w:p>
    <w:p w14:paraId="70AD3BFC" w14:textId="77777777" w:rsidR="008B0AB0" w:rsidRDefault="008B0AB0" w:rsidP="000153E4">
      <w:pPr>
        <w:pStyle w:val="1e"/>
      </w:pPr>
      <w:r w:rsidRPr="00183717">
        <w:rPr>
          <w:noProof/>
        </w:rPr>
        <w:drawing>
          <wp:inline distT="0" distB="0" distL="0" distR="0" wp14:anchorId="5250723E" wp14:editId="733B8D50">
            <wp:extent cx="5454000" cy="4683015"/>
            <wp:effectExtent l="19050" t="19050" r="13970" b="22860"/>
            <wp:docPr id="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70"/>
                    <a:stretch>
                      <a:fillRect/>
                    </a:stretch>
                  </pic:blipFill>
                  <pic:spPr>
                    <a:xfrm>
                      <a:off x="0" y="0"/>
                      <a:ext cx="5454000" cy="4683015"/>
                    </a:xfrm>
                    <a:prstGeom prst="rect">
                      <a:avLst/>
                    </a:prstGeom>
                    <a:ln>
                      <a:solidFill>
                        <a:schemeClr val="bg1">
                          <a:lumMod val="85000"/>
                        </a:schemeClr>
                      </a:solidFill>
                    </a:ln>
                  </pic:spPr>
                </pic:pic>
              </a:graphicData>
            </a:graphic>
          </wp:inline>
        </w:drawing>
      </w:r>
    </w:p>
    <w:p w14:paraId="6583B3EA" w14:textId="77777777" w:rsidR="008B0AB0" w:rsidRPr="001B07F6" w:rsidRDefault="008B0AB0" w:rsidP="00670BE2">
      <w:pPr>
        <w:pStyle w:val="50"/>
      </w:pPr>
      <w:r w:rsidRPr="001B07F6">
        <w:t>Plan for the network service resource - DHCP server</w:t>
      </w:r>
    </w:p>
    <w:tbl>
      <w:tblPr>
        <w:tblStyle w:val="V301"/>
        <w:tblW w:w="7938" w:type="dxa"/>
        <w:tblLayout w:type="fixed"/>
        <w:tblLook w:val="04A0" w:firstRow="1" w:lastRow="0" w:firstColumn="1" w:lastColumn="0" w:noHBand="0" w:noVBand="1"/>
      </w:tblPr>
      <w:tblGrid>
        <w:gridCol w:w="3969"/>
        <w:gridCol w:w="3969"/>
      </w:tblGrid>
      <w:tr w:rsidR="008B0AB0" w:rsidRPr="00BE3512" w14:paraId="0763AFAF" w14:textId="77777777" w:rsidTr="000153E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95" w:type="dxa"/>
            <w:hideMark/>
          </w:tcPr>
          <w:p w14:paraId="0899FF43" w14:textId="77777777" w:rsidR="008B0AB0" w:rsidRPr="00BE3512" w:rsidRDefault="008B0AB0" w:rsidP="00CC2296">
            <w:pPr>
              <w:pStyle w:val="5a"/>
            </w:pPr>
            <w:r>
              <w:t>Parameter</w:t>
            </w:r>
          </w:p>
        </w:tc>
        <w:tc>
          <w:tcPr>
            <w:tcW w:w="4295" w:type="dxa"/>
          </w:tcPr>
          <w:p w14:paraId="16E26C5B" w14:textId="77777777" w:rsidR="008B0AB0" w:rsidRPr="00BE3512" w:rsidRDefault="008B0AB0" w:rsidP="00CC2296">
            <w:pPr>
              <w:pStyle w:val="5a"/>
              <w:cnfStyle w:val="100000000000" w:firstRow="1" w:lastRow="0" w:firstColumn="0" w:lastColumn="0" w:oddVBand="0" w:evenVBand="0" w:oddHBand="0" w:evenHBand="0" w:firstRowFirstColumn="0" w:firstRowLastColumn="0" w:lastRowFirstColumn="0" w:lastRowLastColumn="0"/>
            </w:pPr>
            <w:r>
              <w:t>Value</w:t>
            </w:r>
          </w:p>
        </w:tc>
      </w:tr>
      <w:tr w:rsidR="008B0AB0" w:rsidRPr="00BE3512" w14:paraId="7B7AFF26" w14:textId="77777777" w:rsidTr="000153E4">
        <w:tc>
          <w:tcPr>
            <w:cnfStyle w:val="001000000000" w:firstRow="0" w:lastRow="0" w:firstColumn="1" w:lastColumn="0" w:oddVBand="0" w:evenVBand="0" w:oddHBand="0" w:evenHBand="0" w:firstRowFirstColumn="0" w:firstRowLastColumn="0" w:lastRowFirstColumn="0" w:lastRowLastColumn="0"/>
            <w:tcW w:w="4295" w:type="dxa"/>
          </w:tcPr>
          <w:p w14:paraId="16579123" w14:textId="77777777" w:rsidR="008B0AB0" w:rsidRPr="00BE3512" w:rsidRDefault="008B0AB0" w:rsidP="00B13DB7">
            <w:pPr>
              <w:pStyle w:val="5a"/>
              <w:jc w:val="left"/>
            </w:pPr>
            <w:r>
              <w:t>Name</w:t>
            </w:r>
          </w:p>
        </w:tc>
        <w:tc>
          <w:tcPr>
            <w:tcW w:w="4295" w:type="dxa"/>
          </w:tcPr>
          <w:p w14:paraId="3867A6E9" w14:textId="77777777"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r>
              <w:t>DHCP_Service</w:t>
            </w:r>
          </w:p>
        </w:tc>
      </w:tr>
      <w:tr w:rsidR="008B0AB0" w:rsidRPr="00BE3512" w14:paraId="1F50A3B6" w14:textId="77777777" w:rsidTr="000153E4">
        <w:tc>
          <w:tcPr>
            <w:cnfStyle w:val="001000000000" w:firstRow="0" w:lastRow="0" w:firstColumn="1" w:lastColumn="0" w:oddVBand="0" w:evenVBand="0" w:oddHBand="0" w:evenHBand="0" w:firstRowFirstColumn="0" w:firstRowLastColumn="0" w:lastRowFirstColumn="0" w:lastRowLastColumn="0"/>
            <w:tcW w:w="4295" w:type="dxa"/>
          </w:tcPr>
          <w:p w14:paraId="389B5216" w14:textId="77777777" w:rsidR="008B0AB0" w:rsidRDefault="008B0AB0" w:rsidP="00B13DB7">
            <w:pPr>
              <w:pStyle w:val="5a"/>
              <w:jc w:val="left"/>
            </w:pPr>
            <w:r>
              <w:t>Server type</w:t>
            </w:r>
          </w:p>
        </w:tc>
        <w:tc>
          <w:tcPr>
            <w:tcW w:w="4295" w:type="dxa"/>
          </w:tcPr>
          <w:p w14:paraId="39A8E471"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DHCP</w:t>
            </w:r>
          </w:p>
        </w:tc>
      </w:tr>
      <w:tr w:rsidR="008B0AB0" w:rsidRPr="00BE3512" w14:paraId="195EEE82" w14:textId="77777777" w:rsidTr="000153E4">
        <w:tc>
          <w:tcPr>
            <w:cnfStyle w:val="001000000000" w:firstRow="0" w:lastRow="0" w:firstColumn="1" w:lastColumn="0" w:oddVBand="0" w:evenVBand="0" w:oddHBand="0" w:evenHBand="0" w:firstRowFirstColumn="0" w:firstRowLastColumn="0" w:lastRowFirstColumn="0" w:lastRowLastColumn="0"/>
            <w:tcW w:w="4295" w:type="dxa"/>
          </w:tcPr>
          <w:p w14:paraId="73A53CBA" w14:textId="77777777" w:rsidR="008B0AB0" w:rsidRDefault="008B0AB0" w:rsidP="00B13DB7">
            <w:pPr>
              <w:pStyle w:val="5a"/>
              <w:jc w:val="left"/>
            </w:pPr>
            <w:r>
              <w:t>DHCP Server</w:t>
            </w:r>
          </w:p>
        </w:tc>
        <w:tc>
          <w:tcPr>
            <w:tcW w:w="4295" w:type="dxa"/>
          </w:tcPr>
          <w:p w14:paraId="2517B3F1"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192.168.130.2</w:t>
            </w:r>
          </w:p>
        </w:tc>
      </w:tr>
      <w:tr w:rsidR="008B0AB0" w:rsidRPr="00BE3512" w14:paraId="2CFFE891" w14:textId="77777777" w:rsidTr="000153E4">
        <w:tc>
          <w:tcPr>
            <w:cnfStyle w:val="001000000000" w:firstRow="0" w:lastRow="0" w:firstColumn="1" w:lastColumn="0" w:oddVBand="0" w:evenVBand="0" w:oddHBand="0" w:evenHBand="0" w:firstRowFirstColumn="0" w:firstRowLastColumn="0" w:lastRowFirstColumn="0" w:lastRowLastColumn="0"/>
            <w:tcW w:w="4295" w:type="dxa"/>
          </w:tcPr>
          <w:p w14:paraId="69F0AF6A" w14:textId="77777777" w:rsidR="008B0AB0" w:rsidRDefault="008B0AB0" w:rsidP="00B13DB7">
            <w:pPr>
              <w:pStyle w:val="5a"/>
              <w:jc w:val="left"/>
            </w:pPr>
            <w:r>
              <w:t>Server interconnection address pool</w:t>
            </w:r>
          </w:p>
        </w:tc>
        <w:tc>
          <w:tcPr>
            <w:tcW w:w="4295" w:type="dxa"/>
          </w:tcPr>
          <w:p w14:paraId="51866C91"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w:t>
            </w:r>
          </w:p>
        </w:tc>
      </w:tr>
      <w:tr w:rsidR="008B0AB0" w:rsidRPr="00BE3512" w14:paraId="418FFF6B" w14:textId="77777777" w:rsidTr="000153E4">
        <w:tc>
          <w:tcPr>
            <w:cnfStyle w:val="001000000000" w:firstRow="0" w:lastRow="0" w:firstColumn="1" w:lastColumn="0" w:oddVBand="0" w:evenVBand="0" w:oddHBand="0" w:evenHBand="0" w:firstRowFirstColumn="0" w:firstRowLastColumn="0" w:lastRowFirstColumn="0" w:lastRowLastColumn="0"/>
            <w:tcW w:w="4295" w:type="dxa"/>
          </w:tcPr>
          <w:p w14:paraId="7089E01C" w14:textId="77777777" w:rsidR="008B0AB0" w:rsidRDefault="008B0AB0" w:rsidP="00B13DB7">
            <w:pPr>
              <w:pStyle w:val="5a"/>
              <w:jc w:val="left"/>
            </w:pPr>
            <w:r>
              <w:t>Scenario</w:t>
            </w:r>
          </w:p>
        </w:tc>
        <w:tc>
          <w:tcPr>
            <w:tcW w:w="4295" w:type="dxa"/>
          </w:tcPr>
          <w:p w14:paraId="74677F6A"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Directly connect to a switch</w:t>
            </w:r>
          </w:p>
        </w:tc>
      </w:tr>
      <w:tr w:rsidR="008B0AB0" w:rsidRPr="00BE3512" w14:paraId="38B1A104" w14:textId="77777777" w:rsidTr="000153E4">
        <w:tc>
          <w:tcPr>
            <w:cnfStyle w:val="001000000000" w:firstRow="0" w:lastRow="0" w:firstColumn="1" w:lastColumn="0" w:oddVBand="0" w:evenVBand="0" w:oddHBand="0" w:evenHBand="0" w:firstRowFirstColumn="0" w:firstRowLastColumn="0" w:lastRowFirstColumn="0" w:lastRowLastColumn="0"/>
            <w:tcW w:w="4295" w:type="dxa"/>
          </w:tcPr>
          <w:p w14:paraId="4C4673BA" w14:textId="77777777" w:rsidR="008B0AB0" w:rsidRDefault="008B0AB0" w:rsidP="00B13DB7">
            <w:pPr>
              <w:pStyle w:val="5a"/>
              <w:jc w:val="left"/>
            </w:pPr>
            <w:r>
              <w:t>Interconnection device</w:t>
            </w:r>
          </w:p>
        </w:tc>
        <w:tc>
          <w:tcPr>
            <w:tcW w:w="4295" w:type="dxa"/>
          </w:tcPr>
          <w:p w14:paraId="45D287D4"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CORE1</w:t>
            </w:r>
          </w:p>
        </w:tc>
      </w:tr>
      <w:tr w:rsidR="008B0AB0" w:rsidRPr="00BE3512" w14:paraId="7CACACF3" w14:textId="77777777" w:rsidTr="000153E4">
        <w:tc>
          <w:tcPr>
            <w:cnfStyle w:val="001000000000" w:firstRow="0" w:lastRow="0" w:firstColumn="1" w:lastColumn="0" w:oddVBand="0" w:evenVBand="0" w:oddHBand="0" w:evenHBand="0" w:firstRowFirstColumn="0" w:firstRowLastColumn="0" w:lastRowFirstColumn="0" w:lastRowLastColumn="0"/>
            <w:tcW w:w="4295" w:type="dxa"/>
          </w:tcPr>
          <w:p w14:paraId="117AD77E" w14:textId="77777777" w:rsidR="008B0AB0" w:rsidRDefault="008B0AB0" w:rsidP="00B13DB7">
            <w:pPr>
              <w:pStyle w:val="5a"/>
              <w:jc w:val="left"/>
            </w:pPr>
            <w:r>
              <w:t>External Port</w:t>
            </w:r>
          </w:p>
        </w:tc>
        <w:tc>
          <w:tcPr>
            <w:tcW w:w="4295" w:type="dxa"/>
          </w:tcPr>
          <w:p w14:paraId="30A9C9BA" w14:textId="626D9E24"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bookmarkStart w:id="189" w:name="OLE_LINK3"/>
            <w:r>
              <w:t>GigabitEthernet0/0/1</w:t>
            </w:r>
            <w:bookmarkEnd w:id="189"/>
          </w:p>
        </w:tc>
      </w:tr>
      <w:tr w:rsidR="008B0AB0" w:rsidRPr="00BE3512" w14:paraId="1667DC48" w14:textId="77777777" w:rsidTr="000153E4">
        <w:tc>
          <w:tcPr>
            <w:cnfStyle w:val="001000000000" w:firstRow="0" w:lastRow="0" w:firstColumn="1" w:lastColumn="0" w:oddVBand="0" w:evenVBand="0" w:oddHBand="0" w:evenHBand="0" w:firstRowFirstColumn="0" w:firstRowLastColumn="0" w:lastRowFirstColumn="0" w:lastRowLastColumn="0"/>
            <w:tcW w:w="4295" w:type="dxa"/>
          </w:tcPr>
          <w:p w14:paraId="0773D1F4" w14:textId="77777777" w:rsidR="008B0AB0" w:rsidRDefault="008B0AB0" w:rsidP="00B13DB7">
            <w:pPr>
              <w:pStyle w:val="5a"/>
              <w:jc w:val="left"/>
            </w:pPr>
            <w:r>
              <w:t>External VLAN</w:t>
            </w:r>
          </w:p>
        </w:tc>
        <w:tc>
          <w:tcPr>
            <w:tcW w:w="4295" w:type="dxa"/>
          </w:tcPr>
          <w:p w14:paraId="014A31DF"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130</w:t>
            </w:r>
          </w:p>
        </w:tc>
      </w:tr>
      <w:tr w:rsidR="008B0AB0" w:rsidRPr="00BE3512" w14:paraId="4E6B2007" w14:textId="77777777" w:rsidTr="000153E4">
        <w:tc>
          <w:tcPr>
            <w:cnfStyle w:val="001000000000" w:firstRow="0" w:lastRow="0" w:firstColumn="1" w:lastColumn="0" w:oddVBand="0" w:evenVBand="0" w:oddHBand="0" w:evenHBand="0" w:firstRowFirstColumn="0" w:firstRowLastColumn="0" w:lastRowFirstColumn="0" w:lastRowLastColumn="0"/>
            <w:tcW w:w="4295" w:type="dxa"/>
          </w:tcPr>
          <w:p w14:paraId="297A6657" w14:textId="77777777" w:rsidR="008B0AB0" w:rsidRDefault="008B0AB0" w:rsidP="00B13DB7">
            <w:pPr>
              <w:pStyle w:val="5a"/>
              <w:jc w:val="left"/>
            </w:pPr>
            <w:r>
              <w:t>Interconnection IPv4 address</w:t>
            </w:r>
          </w:p>
        </w:tc>
        <w:tc>
          <w:tcPr>
            <w:tcW w:w="4295" w:type="dxa"/>
          </w:tcPr>
          <w:p w14:paraId="57B4CEB7"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192.168.130.1</w:t>
            </w:r>
          </w:p>
        </w:tc>
      </w:tr>
      <w:tr w:rsidR="008B0AB0" w:rsidRPr="00BE3512" w14:paraId="565F9042" w14:textId="77777777" w:rsidTr="000153E4">
        <w:tc>
          <w:tcPr>
            <w:cnfStyle w:val="001000000000" w:firstRow="0" w:lastRow="0" w:firstColumn="1" w:lastColumn="0" w:oddVBand="0" w:evenVBand="0" w:oddHBand="0" w:evenHBand="0" w:firstRowFirstColumn="0" w:firstRowLastColumn="0" w:lastRowFirstColumn="0" w:lastRowLastColumn="0"/>
            <w:tcW w:w="4295" w:type="dxa"/>
          </w:tcPr>
          <w:p w14:paraId="7EB89118" w14:textId="77777777" w:rsidR="008B0AB0" w:rsidRDefault="008B0AB0" w:rsidP="00B13DB7">
            <w:pPr>
              <w:pStyle w:val="5a"/>
              <w:jc w:val="left"/>
            </w:pPr>
            <w:r>
              <w:t>Peer IPv4 address</w:t>
            </w:r>
          </w:p>
        </w:tc>
        <w:tc>
          <w:tcPr>
            <w:tcW w:w="4295" w:type="dxa"/>
          </w:tcPr>
          <w:p w14:paraId="09A33CC9"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192.168.130.2</w:t>
            </w:r>
          </w:p>
        </w:tc>
      </w:tr>
      <w:tr w:rsidR="008B0AB0" w:rsidRPr="00BE3512" w14:paraId="5DE8058E" w14:textId="77777777" w:rsidTr="000153E4">
        <w:tc>
          <w:tcPr>
            <w:cnfStyle w:val="001000000000" w:firstRow="0" w:lastRow="0" w:firstColumn="1" w:lastColumn="0" w:oddVBand="0" w:evenVBand="0" w:oddHBand="0" w:evenHBand="0" w:firstRowFirstColumn="0" w:firstRowLastColumn="0" w:lastRowFirstColumn="0" w:lastRowLastColumn="0"/>
            <w:tcW w:w="4295" w:type="dxa"/>
          </w:tcPr>
          <w:p w14:paraId="2B2E1862" w14:textId="77777777" w:rsidR="008B0AB0" w:rsidRPr="00BE3512" w:rsidRDefault="008B0AB0" w:rsidP="00B13DB7">
            <w:pPr>
              <w:pStyle w:val="5a"/>
              <w:jc w:val="left"/>
            </w:pPr>
            <w:r>
              <w:t>Mask</w:t>
            </w:r>
          </w:p>
        </w:tc>
        <w:tc>
          <w:tcPr>
            <w:tcW w:w="4295" w:type="dxa"/>
          </w:tcPr>
          <w:p w14:paraId="226A2A5D" w14:textId="77777777"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r>
              <w:t>30</w:t>
            </w:r>
          </w:p>
        </w:tc>
      </w:tr>
    </w:tbl>
    <w:p w14:paraId="2929F546" w14:textId="77777777" w:rsidR="008B0AB0" w:rsidRDefault="008B0AB0" w:rsidP="008B0AB0">
      <w:pPr>
        <w:rPr>
          <w:rFonts w:hint="eastAsia"/>
        </w:rPr>
      </w:pPr>
    </w:p>
    <w:p w14:paraId="49B34C5B" w14:textId="77777777" w:rsidR="008B0AB0" w:rsidRDefault="008B0AB0" w:rsidP="000153E4">
      <w:pPr>
        <w:pStyle w:val="1e"/>
      </w:pPr>
      <w:r>
        <w:t xml:space="preserve"># Click the fabric you just created. The fabric page is displayed. In the fabric topology, click </w:t>
      </w:r>
      <w:r>
        <w:rPr>
          <w:b/>
        </w:rPr>
        <w:t>Network Service Resources</w:t>
      </w:r>
      <w:r>
        <w:t xml:space="preserve">. The </w:t>
      </w:r>
      <w:r>
        <w:rPr>
          <w:b/>
        </w:rPr>
        <w:t>Configure Network Service Resources</w:t>
      </w:r>
      <w:r>
        <w:t xml:space="preserve"> pane is displayed on the right.</w:t>
      </w:r>
    </w:p>
    <w:p w14:paraId="7E85154C" w14:textId="77777777" w:rsidR="008B0AB0" w:rsidRDefault="008B0AB0" w:rsidP="000153E4">
      <w:pPr>
        <w:pStyle w:val="1e"/>
      </w:pPr>
      <w:r>
        <w:rPr>
          <w:noProof/>
        </w:rPr>
        <w:drawing>
          <wp:inline distT="0" distB="0" distL="0" distR="0" wp14:anchorId="4EA91944" wp14:editId="483B326D">
            <wp:extent cx="5454000" cy="1913257"/>
            <wp:effectExtent l="19050" t="19050" r="13970" b="10795"/>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454000" cy="1913257"/>
                    </a:xfrm>
                    <a:prstGeom prst="rect">
                      <a:avLst/>
                    </a:prstGeom>
                    <a:ln>
                      <a:solidFill>
                        <a:schemeClr val="bg1">
                          <a:lumMod val="85000"/>
                        </a:schemeClr>
                      </a:solidFill>
                    </a:ln>
                  </pic:spPr>
                </pic:pic>
              </a:graphicData>
            </a:graphic>
          </wp:inline>
        </w:drawing>
      </w:r>
    </w:p>
    <w:p w14:paraId="528F076F" w14:textId="77777777" w:rsidR="008B0AB0" w:rsidRPr="001B07F6" w:rsidRDefault="008B0AB0" w:rsidP="000153E4">
      <w:pPr>
        <w:pStyle w:val="1e"/>
      </w:pPr>
    </w:p>
    <w:p w14:paraId="541D0CDB" w14:textId="77777777" w:rsidR="008B0AB0" w:rsidRDefault="008B0AB0" w:rsidP="000153E4">
      <w:pPr>
        <w:pStyle w:val="1e"/>
      </w:pPr>
      <w:r>
        <w:t xml:space="preserve"># Click </w:t>
      </w:r>
      <w:r>
        <w:rPr>
          <w:b/>
        </w:rPr>
        <w:t>Create</w:t>
      </w:r>
      <w:r>
        <w:t xml:space="preserve"> to create a network service resource, and configure the DHCP server based on the network service resource plan. Then click </w:t>
      </w:r>
      <w:r>
        <w:rPr>
          <w:b/>
        </w:rPr>
        <w:t>Next</w:t>
      </w:r>
      <w:r>
        <w:t>.</w:t>
      </w:r>
    </w:p>
    <w:p w14:paraId="79831E19" w14:textId="77777777" w:rsidR="008B0AB0" w:rsidRDefault="008B0AB0" w:rsidP="000153E4">
      <w:pPr>
        <w:pStyle w:val="1e"/>
      </w:pPr>
      <w:r>
        <w:rPr>
          <w:noProof/>
        </w:rPr>
        <w:drawing>
          <wp:inline distT="0" distB="0" distL="0" distR="0" wp14:anchorId="220A4894" wp14:editId="7F8F2C74">
            <wp:extent cx="5454000" cy="2740015"/>
            <wp:effectExtent l="19050" t="19050" r="13970" b="2286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454000" cy="2740015"/>
                    </a:xfrm>
                    <a:prstGeom prst="rect">
                      <a:avLst/>
                    </a:prstGeom>
                    <a:ln>
                      <a:solidFill>
                        <a:schemeClr val="bg1">
                          <a:lumMod val="85000"/>
                        </a:schemeClr>
                      </a:solidFill>
                    </a:ln>
                  </pic:spPr>
                </pic:pic>
              </a:graphicData>
            </a:graphic>
          </wp:inline>
        </w:drawing>
      </w:r>
    </w:p>
    <w:p w14:paraId="029CFEE9" w14:textId="77777777" w:rsidR="008B0AB0" w:rsidRPr="000153E4" w:rsidRDefault="008B0AB0" w:rsidP="000153E4">
      <w:pPr>
        <w:pStyle w:val="1e"/>
      </w:pPr>
      <w:r w:rsidRPr="000153E4">
        <w:rPr>
          <w:b/>
        </w:rPr>
        <w:t>Name:</w:t>
      </w:r>
      <w:r w:rsidRPr="000153E4">
        <w:t xml:space="preserve"> Self-define a name.</w:t>
      </w:r>
    </w:p>
    <w:p w14:paraId="5BEBDDE6" w14:textId="77777777" w:rsidR="008B0AB0" w:rsidRPr="000153E4" w:rsidRDefault="008B0AB0" w:rsidP="000153E4">
      <w:pPr>
        <w:pStyle w:val="1e"/>
      </w:pPr>
      <w:bookmarkStart w:id="190" w:name="OLE_LINK64"/>
      <w:r w:rsidRPr="000153E4">
        <w:rPr>
          <w:b/>
        </w:rPr>
        <w:t>Server type:</w:t>
      </w:r>
      <w:r w:rsidRPr="000153E4">
        <w:t xml:space="preserve"> server resource specified by the network service resource. In this example, the defined network service resource is a DHCP server.</w:t>
      </w:r>
    </w:p>
    <w:p w14:paraId="02ACB5AD" w14:textId="77777777" w:rsidR="008B0AB0" w:rsidRPr="000153E4" w:rsidRDefault="008B0AB0" w:rsidP="000153E4">
      <w:pPr>
        <w:pStyle w:val="1e"/>
      </w:pPr>
      <w:r w:rsidRPr="000153E4">
        <w:rPr>
          <w:b/>
        </w:rPr>
        <w:t>DHCP server:</w:t>
      </w:r>
      <w:r w:rsidRPr="000153E4">
        <w:t xml:space="preserve"> IPv4 and/or IPv6 address of a DHCP server.</w:t>
      </w:r>
    </w:p>
    <w:p w14:paraId="36C24E4B" w14:textId="77777777" w:rsidR="008B0AB0" w:rsidRDefault="008B0AB0" w:rsidP="000153E4">
      <w:pPr>
        <w:pStyle w:val="1e"/>
      </w:pPr>
      <w:r w:rsidRPr="000153E4">
        <w:rPr>
          <w:b/>
        </w:rPr>
        <w:t>Server interconnection address pool:</w:t>
      </w:r>
      <w:r w:rsidRPr="000153E4">
        <w:t xml:space="preserve"> If an IPv6 address pool is configured for the DHCP server, this parameter is mandatory. If only an IPv4 address pool is configured for the DHCP server, this parameter is optional.</w:t>
      </w:r>
      <w:bookmarkEnd w:id="190"/>
    </w:p>
    <w:p w14:paraId="5ECBD983" w14:textId="77777777" w:rsidR="000153E4" w:rsidRPr="000153E4" w:rsidRDefault="000153E4" w:rsidP="000153E4">
      <w:pPr>
        <w:pStyle w:val="1e"/>
      </w:pPr>
    </w:p>
    <w:p w14:paraId="57425FAD" w14:textId="77777777" w:rsidR="008B0AB0" w:rsidRPr="000153E4" w:rsidRDefault="008B0AB0" w:rsidP="000153E4">
      <w:pPr>
        <w:pStyle w:val="1e"/>
      </w:pPr>
      <w:r w:rsidRPr="000153E4">
        <w:t># Configure devices.</w:t>
      </w:r>
    </w:p>
    <w:p w14:paraId="285D44D1" w14:textId="77777777" w:rsidR="008B0AB0" w:rsidRDefault="008B0AB0" w:rsidP="000153E4">
      <w:pPr>
        <w:pStyle w:val="1e"/>
      </w:pPr>
      <w:r>
        <w:t xml:space="preserve">Set </w:t>
      </w:r>
      <w:r>
        <w:rPr>
          <w:b/>
        </w:rPr>
        <w:t>Scenario</w:t>
      </w:r>
      <w:r>
        <w:t xml:space="preserve"> to </w:t>
      </w:r>
      <w:r>
        <w:rPr>
          <w:b/>
        </w:rPr>
        <w:t>Directly connect to a switch</w:t>
      </w:r>
      <w:r>
        <w:t>. In this example, the border device (CORE1) is connected to the network service resource server through a switch (simulated by AR1). Set the other parameters based on the network service resource plan.</w:t>
      </w:r>
    </w:p>
    <w:p w14:paraId="1D25DF05" w14:textId="77777777" w:rsidR="008B0AB0" w:rsidRDefault="008B0AB0" w:rsidP="000153E4">
      <w:pPr>
        <w:pStyle w:val="1e"/>
      </w:pPr>
      <w:r>
        <w:t xml:space="preserve">If </w:t>
      </w:r>
      <w:r>
        <w:rPr>
          <w:b/>
        </w:rPr>
        <w:t>Directly connected to a switch</w:t>
      </w:r>
      <w:r>
        <w:t xml:space="preserve"> is selected, the border device adds the interconnection port to the interconnection VLAN in tagged mode, so as to connect to network resources. If </w:t>
      </w:r>
      <w:r>
        <w:rPr>
          <w:b/>
        </w:rPr>
        <w:t>Directly connected to a server</w:t>
      </w:r>
      <w:r>
        <w:t xml:space="preserve"> is selected, the switch adds the interconnection port to the interconnection VLAN in untagged mode.</w:t>
      </w:r>
    </w:p>
    <w:p w14:paraId="50E9752B" w14:textId="77777777" w:rsidR="008B0AB0" w:rsidRDefault="008B0AB0" w:rsidP="000153E4">
      <w:pPr>
        <w:pStyle w:val="1e"/>
      </w:pPr>
      <w:r>
        <w:rPr>
          <w:noProof/>
        </w:rPr>
        <w:drawing>
          <wp:inline distT="0" distB="0" distL="0" distR="0" wp14:anchorId="32A9646A" wp14:editId="277DFD2B">
            <wp:extent cx="5454000" cy="4493127"/>
            <wp:effectExtent l="19050" t="19050" r="13970" b="22225"/>
            <wp:docPr id="1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454000" cy="4493127"/>
                    </a:xfrm>
                    <a:prstGeom prst="rect">
                      <a:avLst/>
                    </a:prstGeom>
                    <a:ln>
                      <a:solidFill>
                        <a:schemeClr val="bg1">
                          <a:lumMod val="85000"/>
                        </a:schemeClr>
                      </a:solidFill>
                    </a:ln>
                  </pic:spPr>
                </pic:pic>
              </a:graphicData>
            </a:graphic>
          </wp:inline>
        </w:drawing>
      </w:r>
    </w:p>
    <w:p w14:paraId="7C4C9866" w14:textId="77777777" w:rsidR="008B0AB0" w:rsidRPr="000153E4" w:rsidRDefault="008B0AB0" w:rsidP="000153E4">
      <w:pPr>
        <w:pStyle w:val="1e"/>
      </w:pPr>
      <w:r w:rsidRPr="000153E4">
        <w:rPr>
          <w:b/>
        </w:rPr>
        <w:t>Interconnection device:</w:t>
      </w:r>
      <w:r w:rsidRPr="000153E4">
        <w:t xml:space="preserve"> Select the border device (CORE1). The device functions as a border gateway that connects the fabric to the external network service resource.</w:t>
      </w:r>
    </w:p>
    <w:p w14:paraId="217F7007" w14:textId="77777777" w:rsidR="008B0AB0" w:rsidRPr="000153E4" w:rsidRDefault="008B0AB0" w:rsidP="000153E4">
      <w:pPr>
        <w:pStyle w:val="1e"/>
      </w:pPr>
      <w:r w:rsidRPr="000153E4">
        <w:rPr>
          <w:b/>
        </w:rPr>
        <w:t xml:space="preserve">External port: </w:t>
      </w:r>
      <w:r w:rsidRPr="000153E4">
        <w:t>port used by the border device to connect to the network service resource.</w:t>
      </w:r>
    </w:p>
    <w:p w14:paraId="30F97078" w14:textId="77777777" w:rsidR="008B0AB0" w:rsidRPr="000153E4" w:rsidRDefault="008B0AB0" w:rsidP="000153E4">
      <w:pPr>
        <w:pStyle w:val="1e"/>
      </w:pPr>
      <w:r w:rsidRPr="000153E4">
        <w:rPr>
          <w:b/>
        </w:rPr>
        <w:t>External VLAN:</w:t>
      </w:r>
      <w:r w:rsidRPr="000153E4">
        <w:t xml:space="preserve"> VLAN used by the border device to connect to the network service resource.</w:t>
      </w:r>
    </w:p>
    <w:p w14:paraId="6C5C80B6" w14:textId="77777777" w:rsidR="008B0AB0" w:rsidRPr="000153E4" w:rsidRDefault="008B0AB0" w:rsidP="000153E4">
      <w:pPr>
        <w:pStyle w:val="1e"/>
      </w:pPr>
      <w:r w:rsidRPr="000153E4">
        <w:rPr>
          <w:b/>
        </w:rPr>
        <w:t>Interconnection IPv4/IPv6 address:</w:t>
      </w:r>
      <w:r w:rsidRPr="000153E4">
        <w:t xml:space="preserve"> IP address of the port used by the border device to connect to the network service resource.</w:t>
      </w:r>
    </w:p>
    <w:p w14:paraId="33C2AD25" w14:textId="77777777" w:rsidR="008B0AB0" w:rsidRPr="000153E4" w:rsidRDefault="008B0AB0" w:rsidP="000153E4">
      <w:pPr>
        <w:pStyle w:val="1e"/>
      </w:pPr>
      <w:r w:rsidRPr="000153E4">
        <w:rPr>
          <w:b/>
        </w:rPr>
        <w:t xml:space="preserve">Peer IPv4/IPv6 address: </w:t>
      </w:r>
      <w:r w:rsidRPr="000153E4">
        <w:t>IP address of the peer device.</w:t>
      </w:r>
    </w:p>
    <w:p w14:paraId="4E7934FD" w14:textId="77777777" w:rsidR="008B0AB0" w:rsidRDefault="008B0AB0" w:rsidP="000153E4">
      <w:pPr>
        <w:pStyle w:val="1e"/>
      </w:pPr>
      <w:r w:rsidRPr="000153E4">
        <w:rPr>
          <w:b/>
        </w:rPr>
        <w:t>Mask:</w:t>
      </w:r>
      <w:r w:rsidRPr="000153E4">
        <w:t xml:space="preserve"> network mask.</w:t>
      </w:r>
    </w:p>
    <w:p w14:paraId="1B045B2B" w14:textId="77777777" w:rsidR="000153E4" w:rsidRPr="008D20F6" w:rsidRDefault="000153E4" w:rsidP="000153E4">
      <w:pPr>
        <w:pStyle w:val="1e"/>
        <w:rPr>
          <w:sz w:val="18"/>
          <w:szCs w:val="18"/>
        </w:rPr>
      </w:pPr>
    </w:p>
    <w:p w14:paraId="1AF2B1DE" w14:textId="77777777" w:rsidR="008B0AB0" w:rsidRDefault="008B0AB0" w:rsidP="000153E4">
      <w:pPr>
        <w:pStyle w:val="1e"/>
      </w:pPr>
      <w:r>
        <w:t># View the configuration status.</w:t>
      </w:r>
    </w:p>
    <w:p w14:paraId="6B9E50F6" w14:textId="77777777" w:rsidR="008B0AB0" w:rsidRDefault="008B0AB0" w:rsidP="000153E4">
      <w:pPr>
        <w:pStyle w:val="1e"/>
      </w:pPr>
      <w:r>
        <w:t xml:space="preserve">Click </w:t>
      </w:r>
      <w:r>
        <w:rPr>
          <w:b/>
        </w:rPr>
        <w:t>Configuration Status</w:t>
      </w:r>
      <w:r>
        <w:t xml:space="preserve"> to check whether the network service resource configuration is successfully delivered.</w:t>
      </w:r>
    </w:p>
    <w:p w14:paraId="3394D9DD" w14:textId="77777777" w:rsidR="008B0AB0" w:rsidRDefault="008B0AB0" w:rsidP="000153E4">
      <w:pPr>
        <w:pStyle w:val="1e"/>
      </w:pPr>
      <w:r>
        <w:rPr>
          <w:noProof/>
        </w:rPr>
        <w:drawing>
          <wp:inline distT="0" distB="0" distL="0" distR="0" wp14:anchorId="2766191D" wp14:editId="12DE33BF">
            <wp:extent cx="5454000" cy="3893855"/>
            <wp:effectExtent l="19050" t="19050" r="13970" b="11430"/>
            <wp:docPr id="168"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454000" cy="3893855"/>
                    </a:xfrm>
                    <a:prstGeom prst="rect">
                      <a:avLst/>
                    </a:prstGeom>
                    <a:ln>
                      <a:solidFill>
                        <a:schemeClr val="bg1">
                          <a:lumMod val="85000"/>
                        </a:schemeClr>
                      </a:solidFill>
                    </a:ln>
                  </pic:spPr>
                </pic:pic>
              </a:graphicData>
            </a:graphic>
          </wp:inline>
        </w:drawing>
      </w:r>
    </w:p>
    <w:p w14:paraId="18BF1544" w14:textId="77777777" w:rsidR="008B0AB0" w:rsidRPr="000153E4" w:rsidRDefault="008B0AB0" w:rsidP="000153E4">
      <w:pPr>
        <w:pStyle w:val="100"/>
        <w:rPr>
          <w:b/>
        </w:rPr>
      </w:pPr>
      <w:r w:rsidRPr="000153E4">
        <w:rPr>
          <w:b/>
        </w:rPr>
        <w:t>Notes on the configurations to be delivered:</w:t>
      </w:r>
    </w:p>
    <w:p w14:paraId="759F8A45" w14:textId="4E02E5FD" w:rsidR="008B0AB0" w:rsidRPr="008D20F6" w:rsidRDefault="000153E4" w:rsidP="000153E4">
      <w:pPr>
        <w:pStyle w:val="100"/>
      </w:pPr>
      <w:r>
        <w:t xml:space="preserve">1. </w:t>
      </w:r>
      <w:r w:rsidR="008B0AB0" w:rsidRPr="008D20F6">
        <w:t>Configure the interface, VLAN, and IP address for connecting the border device (CORE1) and the network service resource, based on the parameters configured by the user.</w:t>
      </w:r>
    </w:p>
    <w:p w14:paraId="04887E98" w14:textId="5FEE8A36" w:rsidR="008B0AB0" w:rsidRPr="008D20F6" w:rsidRDefault="000153E4" w:rsidP="000153E4">
      <w:pPr>
        <w:pStyle w:val="100"/>
      </w:pPr>
      <w:r>
        <w:t xml:space="preserve">2. </w:t>
      </w:r>
      <w:r w:rsidR="008B0AB0" w:rsidRPr="008D20F6">
        <w:t xml:space="preserve">Create a VRF (named </w:t>
      </w:r>
      <w:r w:rsidR="008B0AB0" w:rsidRPr="008D20F6">
        <w:rPr>
          <w:b/>
        </w:rPr>
        <w:t>netresurf_xxx</w:t>
      </w:r>
      <w:r w:rsidR="008B0AB0" w:rsidRPr="008D20F6">
        <w:t>) for the communication between the device and network service resource.</w:t>
      </w:r>
    </w:p>
    <w:p w14:paraId="036D34B6" w14:textId="195D0878" w:rsidR="008B0AB0" w:rsidRPr="008D20F6" w:rsidRDefault="000153E4" w:rsidP="000153E4">
      <w:pPr>
        <w:pStyle w:val="100"/>
      </w:pPr>
      <w:r>
        <w:t xml:space="preserve">3. </w:t>
      </w:r>
      <w:r w:rsidR="008B0AB0" w:rsidRPr="008D20F6">
        <w:t>Add the user-configured static route destined for the network service resource to the VRF routing table.</w:t>
      </w:r>
    </w:p>
    <w:p w14:paraId="0F8BD308" w14:textId="3AF75371" w:rsidR="008B0AB0" w:rsidRPr="0037391B" w:rsidRDefault="000153E4" w:rsidP="000153E4">
      <w:pPr>
        <w:pStyle w:val="100"/>
      </w:pPr>
      <w:r>
        <w:t xml:space="preserve">4. </w:t>
      </w:r>
      <w:r w:rsidR="008B0AB0" w:rsidRPr="0037391B">
        <w:t>Import the static route configured in the VRF to BGP.</w:t>
      </w:r>
    </w:p>
    <w:p w14:paraId="022B9421" w14:textId="77777777" w:rsidR="008B0AB0" w:rsidRDefault="008B0AB0" w:rsidP="00D152A7">
      <w:pPr>
        <w:pStyle w:val="30"/>
      </w:pPr>
      <w:r>
        <w:t>Configure access management.</w:t>
      </w:r>
    </w:p>
    <w:p w14:paraId="5CDE6EA2" w14:textId="77777777" w:rsidR="008B0AB0" w:rsidRDefault="008B0AB0" w:rsidP="000153E4">
      <w:pPr>
        <w:pStyle w:val="1e"/>
      </w:pPr>
      <w:r>
        <w:t>Access control needs to be deployed on the campus network to authenticate access users, including 802.1X authentication, MAC address authentication, and Portal authentication. The implementation of 802.1X authentication and MAC address authentication requires the RADIUS server, whereas the implementation of Portal authentication requires the RADIUS server and Portal server.</w:t>
      </w:r>
    </w:p>
    <w:p w14:paraId="5C4722FB" w14:textId="77777777" w:rsidR="008B0AB0" w:rsidRDefault="008B0AB0" w:rsidP="000153E4">
      <w:pPr>
        <w:pStyle w:val="1e"/>
      </w:pPr>
      <w:r>
        <w:t>To implement access control on the campus network, you need to configure 802.1X authentication, MAC address authentication, and Portal authentication templates on iMaster NCE-Campus. In this example, one authentication template is configured for both 802.1X authentication and MAC address authentication, because multiple authentication modes can be specified in a single authentication template. In addition, the configured authentication template needs to be referenced on the interface of the access device. The RADIUS server and Portal server functions are provided by built-in servers of iMaster NCE-Campus.</w:t>
      </w:r>
    </w:p>
    <w:p w14:paraId="3015D7C4" w14:textId="77777777" w:rsidR="008B0AB0" w:rsidRPr="001B07F6" w:rsidRDefault="008B0AB0" w:rsidP="00670BE2">
      <w:pPr>
        <w:pStyle w:val="50"/>
      </w:pPr>
      <w:r w:rsidRPr="001B07F6">
        <w:t>Plan for the RADIUS server template</w:t>
      </w:r>
    </w:p>
    <w:tbl>
      <w:tblPr>
        <w:tblStyle w:val="V301"/>
        <w:tblW w:w="7938" w:type="dxa"/>
        <w:tblLayout w:type="fixed"/>
        <w:tblLook w:val="04A0" w:firstRow="1" w:lastRow="0" w:firstColumn="1" w:lastColumn="0" w:noHBand="0" w:noVBand="1"/>
      </w:tblPr>
      <w:tblGrid>
        <w:gridCol w:w="3969"/>
        <w:gridCol w:w="3969"/>
      </w:tblGrid>
      <w:tr w:rsidR="008B0AB0" w:rsidRPr="00BE3512" w14:paraId="0AAD32F8" w14:textId="77777777" w:rsidTr="000153E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95" w:type="dxa"/>
            <w:hideMark/>
          </w:tcPr>
          <w:p w14:paraId="51035936" w14:textId="77777777" w:rsidR="008B0AB0" w:rsidRPr="00BE3512" w:rsidRDefault="008B0AB0" w:rsidP="00CC2296">
            <w:pPr>
              <w:pStyle w:val="5a"/>
            </w:pPr>
            <w:r>
              <w:t>Parameter</w:t>
            </w:r>
          </w:p>
        </w:tc>
        <w:tc>
          <w:tcPr>
            <w:tcW w:w="4295" w:type="dxa"/>
          </w:tcPr>
          <w:p w14:paraId="088252C0" w14:textId="77777777" w:rsidR="008B0AB0" w:rsidRPr="00BE3512" w:rsidRDefault="008B0AB0" w:rsidP="00CC2296">
            <w:pPr>
              <w:pStyle w:val="5a"/>
              <w:cnfStyle w:val="100000000000" w:firstRow="1" w:lastRow="0" w:firstColumn="0" w:lastColumn="0" w:oddVBand="0" w:evenVBand="0" w:oddHBand="0" w:evenHBand="0" w:firstRowFirstColumn="0" w:firstRowLastColumn="0" w:lastRowFirstColumn="0" w:lastRowLastColumn="0"/>
            </w:pPr>
            <w:r>
              <w:t>Value</w:t>
            </w:r>
          </w:p>
        </w:tc>
      </w:tr>
      <w:tr w:rsidR="008B0AB0" w:rsidRPr="00BE3512" w14:paraId="3D32DFBC" w14:textId="77777777" w:rsidTr="000153E4">
        <w:tc>
          <w:tcPr>
            <w:cnfStyle w:val="001000000000" w:firstRow="0" w:lastRow="0" w:firstColumn="1" w:lastColumn="0" w:oddVBand="0" w:evenVBand="0" w:oddHBand="0" w:evenHBand="0" w:firstRowFirstColumn="0" w:firstRowLastColumn="0" w:lastRowFirstColumn="0" w:lastRowLastColumn="0"/>
            <w:tcW w:w="4295" w:type="dxa"/>
          </w:tcPr>
          <w:p w14:paraId="318915CF" w14:textId="77777777" w:rsidR="008B0AB0" w:rsidRPr="00BE3512" w:rsidRDefault="008B0AB0" w:rsidP="0074633A">
            <w:pPr>
              <w:pStyle w:val="5a"/>
              <w:jc w:val="left"/>
            </w:pPr>
            <w:r>
              <w:t>Name</w:t>
            </w:r>
          </w:p>
        </w:tc>
        <w:tc>
          <w:tcPr>
            <w:tcW w:w="4295" w:type="dxa"/>
          </w:tcPr>
          <w:p w14:paraId="73166523" w14:textId="77777777"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r>
              <w:t>HQ_RADIUS_Server</w:t>
            </w:r>
          </w:p>
        </w:tc>
      </w:tr>
      <w:tr w:rsidR="008B0AB0" w:rsidRPr="00BE3512" w14:paraId="3C2F4149" w14:textId="77777777" w:rsidTr="000153E4">
        <w:tc>
          <w:tcPr>
            <w:cnfStyle w:val="001000000000" w:firstRow="0" w:lastRow="0" w:firstColumn="1" w:lastColumn="0" w:oddVBand="0" w:evenVBand="0" w:oddHBand="0" w:evenHBand="0" w:firstRowFirstColumn="0" w:firstRowLastColumn="0" w:lastRowFirstColumn="0" w:lastRowLastColumn="0"/>
            <w:tcW w:w="4295" w:type="dxa"/>
          </w:tcPr>
          <w:p w14:paraId="63BDF80D" w14:textId="77777777" w:rsidR="008B0AB0" w:rsidRDefault="008B0AB0" w:rsidP="0074633A">
            <w:pPr>
              <w:pStyle w:val="5a"/>
              <w:jc w:val="left"/>
            </w:pPr>
            <w:r>
              <w:t>Using Built-in Server</w:t>
            </w:r>
          </w:p>
        </w:tc>
        <w:tc>
          <w:tcPr>
            <w:tcW w:w="4295" w:type="dxa"/>
          </w:tcPr>
          <w:p w14:paraId="09E1F2E0"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On</w:t>
            </w:r>
          </w:p>
        </w:tc>
      </w:tr>
      <w:tr w:rsidR="008B0AB0" w:rsidRPr="00BE3512" w14:paraId="60B687D0" w14:textId="77777777" w:rsidTr="000153E4">
        <w:tc>
          <w:tcPr>
            <w:cnfStyle w:val="001000000000" w:firstRow="0" w:lastRow="0" w:firstColumn="1" w:lastColumn="0" w:oddVBand="0" w:evenVBand="0" w:oddHBand="0" w:evenHBand="0" w:firstRowFirstColumn="0" w:firstRowLastColumn="0" w:lastRowFirstColumn="0" w:lastRowLastColumn="0"/>
            <w:tcW w:w="4295" w:type="dxa"/>
          </w:tcPr>
          <w:p w14:paraId="7BE8530D" w14:textId="77777777" w:rsidR="008B0AB0" w:rsidRPr="00BE3512" w:rsidRDefault="008B0AB0" w:rsidP="0074633A">
            <w:pPr>
              <w:pStyle w:val="5a"/>
              <w:jc w:val="left"/>
            </w:pPr>
            <w:r>
              <w:t>Key</w:t>
            </w:r>
          </w:p>
        </w:tc>
        <w:tc>
          <w:tcPr>
            <w:tcW w:w="4295" w:type="dxa"/>
          </w:tcPr>
          <w:p w14:paraId="1AC70925" w14:textId="77777777"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r>
              <w:t>Huawei@123</w:t>
            </w:r>
          </w:p>
        </w:tc>
      </w:tr>
    </w:tbl>
    <w:p w14:paraId="6E2921B3" w14:textId="77777777" w:rsidR="008B0AB0" w:rsidRPr="001B07F6" w:rsidRDefault="008B0AB0" w:rsidP="00670BE2">
      <w:pPr>
        <w:pStyle w:val="50"/>
      </w:pPr>
      <w:r w:rsidRPr="001B07F6">
        <w:t>Plan for the Portal server template</w:t>
      </w:r>
    </w:p>
    <w:tbl>
      <w:tblPr>
        <w:tblStyle w:val="V301"/>
        <w:tblW w:w="7938" w:type="dxa"/>
        <w:tblLayout w:type="fixed"/>
        <w:tblLook w:val="04A0" w:firstRow="1" w:lastRow="0" w:firstColumn="1" w:lastColumn="0" w:noHBand="0" w:noVBand="1"/>
      </w:tblPr>
      <w:tblGrid>
        <w:gridCol w:w="3969"/>
        <w:gridCol w:w="3969"/>
      </w:tblGrid>
      <w:tr w:rsidR="008B0AB0" w:rsidRPr="00BE3512" w14:paraId="78B440B2" w14:textId="77777777" w:rsidTr="000153E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95" w:type="dxa"/>
            <w:hideMark/>
          </w:tcPr>
          <w:p w14:paraId="3AFEB1BC" w14:textId="77777777" w:rsidR="008B0AB0" w:rsidRPr="00BE3512" w:rsidRDefault="008B0AB0" w:rsidP="00CC2296">
            <w:pPr>
              <w:pStyle w:val="5a"/>
            </w:pPr>
            <w:r>
              <w:t>Parameter</w:t>
            </w:r>
          </w:p>
        </w:tc>
        <w:tc>
          <w:tcPr>
            <w:tcW w:w="4295" w:type="dxa"/>
          </w:tcPr>
          <w:p w14:paraId="57F54DBD" w14:textId="77777777" w:rsidR="008B0AB0" w:rsidRPr="00BE3512" w:rsidRDefault="008B0AB0" w:rsidP="00CC2296">
            <w:pPr>
              <w:pStyle w:val="5a"/>
              <w:cnfStyle w:val="100000000000" w:firstRow="1" w:lastRow="0" w:firstColumn="0" w:lastColumn="0" w:oddVBand="0" w:evenVBand="0" w:oddHBand="0" w:evenHBand="0" w:firstRowFirstColumn="0" w:firstRowLastColumn="0" w:lastRowFirstColumn="0" w:lastRowLastColumn="0"/>
            </w:pPr>
            <w:r>
              <w:t>Value</w:t>
            </w:r>
          </w:p>
        </w:tc>
      </w:tr>
      <w:tr w:rsidR="008B0AB0" w:rsidRPr="00BE3512" w14:paraId="04B69094" w14:textId="77777777" w:rsidTr="000153E4">
        <w:tc>
          <w:tcPr>
            <w:cnfStyle w:val="001000000000" w:firstRow="0" w:lastRow="0" w:firstColumn="1" w:lastColumn="0" w:oddVBand="0" w:evenVBand="0" w:oddHBand="0" w:evenHBand="0" w:firstRowFirstColumn="0" w:firstRowLastColumn="0" w:lastRowFirstColumn="0" w:lastRowLastColumn="0"/>
            <w:tcW w:w="4295" w:type="dxa"/>
          </w:tcPr>
          <w:p w14:paraId="3622E23A" w14:textId="77777777" w:rsidR="008B0AB0" w:rsidRPr="00BE3512" w:rsidRDefault="008B0AB0" w:rsidP="0074633A">
            <w:pPr>
              <w:pStyle w:val="5a"/>
              <w:jc w:val="left"/>
            </w:pPr>
            <w:r>
              <w:t>Name</w:t>
            </w:r>
          </w:p>
        </w:tc>
        <w:tc>
          <w:tcPr>
            <w:tcW w:w="4295" w:type="dxa"/>
          </w:tcPr>
          <w:p w14:paraId="734DA4C2" w14:textId="77777777"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r>
              <w:t>HQ_Portal_Server</w:t>
            </w:r>
          </w:p>
        </w:tc>
      </w:tr>
      <w:tr w:rsidR="008B0AB0" w:rsidRPr="00BE3512" w14:paraId="5C700155" w14:textId="77777777" w:rsidTr="000153E4">
        <w:tc>
          <w:tcPr>
            <w:cnfStyle w:val="001000000000" w:firstRow="0" w:lastRow="0" w:firstColumn="1" w:lastColumn="0" w:oddVBand="0" w:evenVBand="0" w:oddHBand="0" w:evenHBand="0" w:firstRowFirstColumn="0" w:firstRowLastColumn="0" w:lastRowFirstColumn="0" w:lastRowLastColumn="0"/>
            <w:tcW w:w="4295" w:type="dxa"/>
          </w:tcPr>
          <w:p w14:paraId="6AD53908" w14:textId="77777777" w:rsidR="008B0AB0" w:rsidRDefault="008B0AB0" w:rsidP="0074633A">
            <w:pPr>
              <w:pStyle w:val="5a"/>
              <w:jc w:val="left"/>
            </w:pPr>
            <w:r>
              <w:t>Using Built-in Server</w:t>
            </w:r>
          </w:p>
        </w:tc>
        <w:tc>
          <w:tcPr>
            <w:tcW w:w="4295" w:type="dxa"/>
          </w:tcPr>
          <w:p w14:paraId="10F9DBC0"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On</w:t>
            </w:r>
          </w:p>
        </w:tc>
      </w:tr>
      <w:tr w:rsidR="008B0AB0" w:rsidRPr="00BE3512" w14:paraId="7B2BE213" w14:textId="77777777" w:rsidTr="000153E4">
        <w:tc>
          <w:tcPr>
            <w:cnfStyle w:val="001000000000" w:firstRow="0" w:lastRow="0" w:firstColumn="1" w:lastColumn="0" w:oddVBand="0" w:evenVBand="0" w:oddHBand="0" w:evenHBand="0" w:firstRowFirstColumn="0" w:firstRowLastColumn="0" w:lastRowFirstColumn="0" w:lastRowLastColumn="0"/>
            <w:tcW w:w="4295" w:type="dxa"/>
          </w:tcPr>
          <w:p w14:paraId="4FEFF6A4" w14:textId="77777777" w:rsidR="008B0AB0" w:rsidRDefault="008B0AB0" w:rsidP="0074633A">
            <w:pPr>
              <w:pStyle w:val="5a"/>
              <w:jc w:val="left"/>
            </w:pPr>
            <w:r>
              <w:t>Page push protocol</w:t>
            </w:r>
          </w:p>
        </w:tc>
        <w:tc>
          <w:tcPr>
            <w:tcW w:w="4295" w:type="dxa"/>
          </w:tcPr>
          <w:p w14:paraId="43D5C679"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HTTPS</w:t>
            </w:r>
          </w:p>
        </w:tc>
      </w:tr>
      <w:tr w:rsidR="008B0AB0" w:rsidRPr="00BE3512" w14:paraId="7C22C791" w14:textId="77777777" w:rsidTr="000153E4">
        <w:tc>
          <w:tcPr>
            <w:cnfStyle w:val="001000000000" w:firstRow="0" w:lastRow="0" w:firstColumn="1" w:lastColumn="0" w:oddVBand="0" w:evenVBand="0" w:oddHBand="0" w:evenHBand="0" w:firstRowFirstColumn="0" w:firstRowLastColumn="0" w:lastRowFirstColumn="0" w:lastRowLastColumn="0"/>
            <w:tcW w:w="4295" w:type="dxa"/>
          </w:tcPr>
          <w:p w14:paraId="5D8CF61A" w14:textId="77777777" w:rsidR="008B0AB0" w:rsidRPr="00BE3512" w:rsidRDefault="008B0AB0" w:rsidP="0074633A">
            <w:pPr>
              <w:pStyle w:val="5a"/>
              <w:jc w:val="left"/>
            </w:pPr>
            <w:r>
              <w:t>Key</w:t>
            </w:r>
          </w:p>
        </w:tc>
        <w:tc>
          <w:tcPr>
            <w:tcW w:w="4295" w:type="dxa"/>
          </w:tcPr>
          <w:p w14:paraId="03CA1F63" w14:textId="77777777"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r>
              <w:t>Huawei@123</w:t>
            </w:r>
          </w:p>
        </w:tc>
      </w:tr>
    </w:tbl>
    <w:p w14:paraId="3B849BC7" w14:textId="77777777" w:rsidR="008B0AB0" w:rsidRPr="001B07F6" w:rsidRDefault="008B0AB0" w:rsidP="00670BE2">
      <w:pPr>
        <w:pStyle w:val="50"/>
      </w:pPr>
      <w:r w:rsidRPr="001B07F6">
        <w:t>Plan for the 802.1X and MAC address authentication template</w:t>
      </w:r>
    </w:p>
    <w:tbl>
      <w:tblPr>
        <w:tblStyle w:val="V301"/>
        <w:tblW w:w="7938" w:type="dxa"/>
        <w:tblLayout w:type="fixed"/>
        <w:tblLook w:val="04A0" w:firstRow="1" w:lastRow="0" w:firstColumn="1" w:lastColumn="0" w:noHBand="0" w:noVBand="1"/>
      </w:tblPr>
      <w:tblGrid>
        <w:gridCol w:w="3969"/>
        <w:gridCol w:w="3969"/>
      </w:tblGrid>
      <w:tr w:rsidR="008B0AB0" w:rsidRPr="00BE3512" w14:paraId="1ED988E8" w14:textId="77777777" w:rsidTr="000153E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95" w:type="dxa"/>
            <w:hideMark/>
          </w:tcPr>
          <w:p w14:paraId="6959047F" w14:textId="77777777" w:rsidR="008B0AB0" w:rsidRPr="00BE3512" w:rsidRDefault="008B0AB0" w:rsidP="00CC2296">
            <w:pPr>
              <w:pStyle w:val="5a"/>
            </w:pPr>
            <w:r>
              <w:t>Parameter</w:t>
            </w:r>
          </w:p>
        </w:tc>
        <w:tc>
          <w:tcPr>
            <w:tcW w:w="4295" w:type="dxa"/>
          </w:tcPr>
          <w:p w14:paraId="170E68DC" w14:textId="77777777" w:rsidR="008B0AB0" w:rsidRPr="00BE3512" w:rsidRDefault="008B0AB0" w:rsidP="00CC2296">
            <w:pPr>
              <w:pStyle w:val="5a"/>
              <w:cnfStyle w:val="100000000000" w:firstRow="1" w:lastRow="0" w:firstColumn="0" w:lastColumn="0" w:oddVBand="0" w:evenVBand="0" w:oddHBand="0" w:evenHBand="0" w:firstRowFirstColumn="0" w:firstRowLastColumn="0" w:lastRowFirstColumn="0" w:lastRowLastColumn="0"/>
            </w:pPr>
            <w:r>
              <w:t>Value</w:t>
            </w:r>
          </w:p>
        </w:tc>
      </w:tr>
      <w:tr w:rsidR="008B0AB0" w:rsidRPr="00BE3512" w14:paraId="6A3416C9" w14:textId="77777777" w:rsidTr="000153E4">
        <w:tc>
          <w:tcPr>
            <w:cnfStyle w:val="001000000000" w:firstRow="0" w:lastRow="0" w:firstColumn="1" w:lastColumn="0" w:oddVBand="0" w:evenVBand="0" w:oddHBand="0" w:evenHBand="0" w:firstRowFirstColumn="0" w:firstRowLastColumn="0" w:lastRowFirstColumn="0" w:lastRowLastColumn="0"/>
            <w:tcW w:w="4295" w:type="dxa"/>
          </w:tcPr>
          <w:p w14:paraId="1A65DC9D" w14:textId="77777777" w:rsidR="008B0AB0" w:rsidRPr="00BE3512" w:rsidRDefault="008B0AB0" w:rsidP="0074633A">
            <w:pPr>
              <w:pStyle w:val="5a"/>
              <w:jc w:val="left"/>
            </w:pPr>
            <w:r>
              <w:t>Name</w:t>
            </w:r>
          </w:p>
        </w:tc>
        <w:tc>
          <w:tcPr>
            <w:tcW w:w="4295" w:type="dxa"/>
          </w:tcPr>
          <w:p w14:paraId="50CD2C94" w14:textId="77777777"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r>
              <w:t>HQ_MAC_802.1X</w:t>
            </w:r>
          </w:p>
        </w:tc>
      </w:tr>
      <w:tr w:rsidR="008B0AB0" w:rsidRPr="00BE3512" w14:paraId="1513999D" w14:textId="77777777" w:rsidTr="000153E4">
        <w:tc>
          <w:tcPr>
            <w:cnfStyle w:val="001000000000" w:firstRow="0" w:lastRow="0" w:firstColumn="1" w:lastColumn="0" w:oddVBand="0" w:evenVBand="0" w:oddHBand="0" w:evenHBand="0" w:firstRowFirstColumn="0" w:firstRowLastColumn="0" w:lastRowFirstColumn="0" w:lastRowLastColumn="0"/>
            <w:tcW w:w="4295" w:type="dxa"/>
          </w:tcPr>
          <w:p w14:paraId="6B5B01DF" w14:textId="77777777" w:rsidR="008B0AB0" w:rsidRDefault="008B0AB0" w:rsidP="0074633A">
            <w:pPr>
              <w:pStyle w:val="5a"/>
              <w:jc w:val="left"/>
            </w:pPr>
            <w:r>
              <w:t>Authentication mode</w:t>
            </w:r>
          </w:p>
        </w:tc>
        <w:tc>
          <w:tcPr>
            <w:tcW w:w="4295" w:type="dxa"/>
          </w:tcPr>
          <w:p w14:paraId="1D63B496"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MAC, 802.1X</w:t>
            </w:r>
          </w:p>
        </w:tc>
      </w:tr>
      <w:tr w:rsidR="008B0AB0" w:rsidRPr="00BE3512" w14:paraId="4968CA20" w14:textId="77777777" w:rsidTr="000153E4">
        <w:tc>
          <w:tcPr>
            <w:cnfStyle w:val="001000000000" w:firstRow="0" w:lastRow="0" w:firstColumn="1" w:lastColumn="0" w:oddVBand="0" w:evenVBand="0" w:oddHBand="0" w:evenHBand="0" w:firstRowFirstColumn="0" w:firstRowLastColumn="0" w:lastRowFirstColumn="0" w:lastRowLastColumn="0"/>
            <w:tcW w:w="4295" w:type="dxa"/>
          </w:tcPr>
          <w:p w14:paraId="2BF8DB93" w14:textId="77777777" w:rsidR="008B0AB0" w:rsidRPr="00BE3512" w:rsidRDefault="008B0AB0" w:rsidP="0074633A">
            <w:pPr>
              <w:pStyle w:val="5a"/>
              <w:jc w:val="left"/>
            </w:pPr>
            <w:r>
              <w:t>RADIUS server template</w:t>
            </w:r>
          </w:p>
        </w:tc>
        <w:tc>
          <w:tcPr>
            <w:tcW w:w="4295" w:type="dxa"/>
          </w:tcPr>
          <w:p w14:paraId="050C7172" w14:textId="77777777"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r>
              <w:t>HQ_RADIUS_Server</w:t>
            </w:r>
          </w:p>
        </w:tc>
      </w:tr>
    </w:tbl>
    <w:p w14:paraId="46FAE00E" w14:textId="77777777" w:rsidR="008B0AB0" w:rsidRPr="001B07F6" w:rsidRDefault="008B0AB0" w:rsidP="00670BE2">
      <w:pPr>
        <w:pStyle w:val="50"/>
      </w:pPr>
      <w:r w:rsidRPr="001B07F6">
        <w:t>Plan for the Portal authentication template</w:t>
      </w:r>
    </w:p>
    <w:tbl>
      <w:tblPr>
        <w:tblStyle w:val="V301"/>
        <w:tblW w:w="7938" w:type="dxa"/>
        <w:tblLayout w:type="fixed"/>
        <w:tblLook w:val="04A0" w:firstRow="1" w:lastRow="0" w:firstColumn="1" w:lastColumn="0" w:noHBand="0" w:noVBand="1"/>
      </w:tblPr>
      <w:tblGrid>
        <w:gridCol w:w="3969"/>
        <w:gridCol w:w="3969"/>
      </w:tblGrid>
      <w:tr w:rsidR="008B0AB0" w:rsidRPr="00BE3512" w14:paraId="2EBE60C6" w14:textId="77777777" w:rsidTr="000153E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95" w:type="dxa"/>
            <w:hideMark/>
          </w:tcPr>
          <w:p w14:paraId="21725939" w14:textId="77777777" w:rsidR="008B0AB0" w:rsidRPr="00BE3512" w:rsidRDefault="008B0AB0" w:rsidP="00CC2296">
            <w:pPr>
              <w:pStyle w:val="5a"/>
            </w:pPr>
            <w:r>
              <w:t>Parameter</w:t>
            </w:r>
          </w:p>
        </w:tc>
        <w:tc>
          <w:tcPr>
            <w:tcW w:w="4295" w:type="dxa"/>
          </w:tcPr>
          <w:p w14:paraId="3AD594E8" w14:textId="77777777" w:rsidR="008B0AB0" w:rsidRPr="00BE3512" w:rsidRDefault="008B0AB0" w:rsidP="00CC2296">
            <w:pPr>
              <w:pStyle w:val="5a"/>
              <w:cnfStyle w:val="100000000000" w:firstRow="1" w:lastRow="0" w:firstColumn="0" w:lastColumn="0" w:oddVBand="0" w:evenVBand="0" w:oddHBand="0" w:evenHBand="0" w:firstRowFirstColumn="0" w:firstRowLastColumn="0" w:lastRowFirstColumn="0" w:lastRowLastColumn="0"/>
            </w:pPr>
            <w:r>
              <w:t>Value</w:t>
            </w:r>
          </w:p>
        </w:tc>
      </w:tr>
      <w:tr w:rsidR="008B0AB0" w:rsidRPr="00BE3512" w14:paraId="14BCBA8F" w14:textId="77777777" w:rsidTr="000153E4">
        <w:tc>
          <w:tcPr>
            <w:cnfStyle w:val="001000000000" w:firstRow="0" w:lastRow="0" w:firstColumn="1" w:lastColumn="0" w:oddVBand="0" w:evenVBand="0" w:oddHBand="0" w:evenHBand="0" w:firstRowFirstColumn="0" w:firstRowLastColumn="0" w:lastRowFirstColumn="0" w:lastRowLastColumn="0"/>
            <w:tcW w:w="4295" w:type="dxa"/>
          </w:tcPr>
          <w:p w14:paraId="58935343" w14:textId="77777777" w:rsidR="008B0AB0" w:rsidRPr="00BE3512" w:rsidRDefault="008B0AB0" w:rsidP="0074633A">
            <w:pPr>
              <w:pStyle w:val="5a"/>
              <w:jc w:val="left"/>
            </w:pPr>
            <w:r>
              <w:t>Name</w:t>
            </w:r>
          </w:p>
        </w:tc>
        <w:tc>
          <w:tcPr>
            <w:tcW w:w="4295" w:type="dxa"/>
          </w:tcPr>
          <w:p w14:paraId="26EE082F" w14:textId="189422B9"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bookmarkStart w:id="191" w:name="OLE_LINK46"/>
            <w:r>
              <w:t>HQ_Portal</w:t>
            </w:r>
            <w:bookmarkEnd w:id="191"/>
          </w:p>
        </w:tc>
      </w:tr>
      <w:tr w:rsidR="008B0AB0" w:rsidRPr="00BE3512" w14:paraId="72C94A7D" w14:textId="77777777" w:rsidTr="000153E4">
        <w:tc>
          <w:tcPr>
            <w:cnfStyle w:val="001000000000" w:firstRow="0" w:lastRow="0" w:firstColumn="1" w:lastColumn="0" w:oddVBand="0" w:evenVBand="0" w:oddHBand="0" w:evenHBand="0" w:firstRowFirstColumn="0" w:firstRowLastColumn="0" w:lastRowFirstColumn="0" w:lastRowLastColumn="0"/>
            <w:tcW w:w="4295" w:type="dxa"/>
          </w:tcPr>
          <w:p w14:paraId="274DBE5E" w14:textId="77777777" w:rsidR="008B0AB0" w:rsidRDefault="008B0AB0" w:rsidP="0074633A">
            <w:pPr>
              <w:pStyle w:val="5a"/>
              <w:jc w:val="left"/>
            </w:pPr>
            <w:r>
              <w:t>Authentication mode</w:t>
            </w:r>
          </w:p>
        </w:tc>
        <w:tc>
          <w:tcPr>
            <w:tcW w:w="4295" w:type="dxa"/>
          </w:tcPr>
          <w:p w14:paraId="6C8CDB63"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Portal</w:t>
            </w:r>
          </w:p>
        </w:tc>
      </w:tr>
      <w:tr w:rsidR="008B0AB0" w:rsidRPr="00BE3512" w14:paraId="29C08F05" w14:textId="77777777" w:rsidTr="000153E4">
        <w:tc>
          <w:tcPr>
            <w:cnfStyle w:val="001000000000" w:firstRow="0" w:lastRow="0" w:firstColumn="1" w:lastColumn="0" w:oddVBand="0" w:evenVBand="0" w:oddHBand="0" w:evenHBand="0" w:firstRowFirstColumn="0" w:firstRowLastColumn="0" w:lastRowFirstColumn="0" w:lastRowLastColumn="0"/>
            <w:tcW w:w="4295" w:type="dxa"/>
          </w:tcPr>
          <w:p w14:paraId="2F3BA269" w14:textId="77777777" w:rsidR="008B0AB0" w:rsidRDefault="008B0AB0" w:rsidP="0074633A">
            <w:pPr>
              <w:pStyle w:val="5a"/>
              <w:jc w:val="left"/>
            </w:pPr>
            <w:r>
              <w:t>RADIUS server template</w:t>
            </w:r>
          </w:p>
        </w:tc>
        <w:tc>
          <w:tcPr>
            <w:tcW w:w="4295" w:type="dxa"/>
          </w:tcPr>
          <w:p w14:paraId="1DD25982"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HQ_RADIUS_Server</w:t>
            </w:r>
          </w:p>
        </w:tc>
      </w:tr>
      <w:tr w:rsidR="008B0AB0" w:rsidRPr="00BE3512" w14:paraId="7D33BCBB" w14:textId="77777777" w:rsidTr="000153E4">
        <w:tc>
          <w:tcPr>
            <w:cnfStyle w:val="001000000000" w:firstRow="0" w:lastRow="0" w:firstColumn="1" w:lastColumn="0" w:oddVBand="0" w:evenVBand="0" w:oddHBand="0" w:evenHBand="0" w:firstRowFirstColumn="0" w:firstRowLastColumn="0" w:lastRowFirstColumn="0" w:lastRowLastColumn="0"/>
            <w:tcW w:w="4295" w:type="dxa"/>
          </w:tcPr>
          <w:p w14:paraId="5B3B6E88" w14:textId="77777777" w:rsidR="008B0AB0" w:rsidRPr="00BE3512" w:rsidRDefault="008B0AB0" w:rsidP="0074633A">
            <w:pPr>
              <w:pStyle w:val="5a"/>
              <w:jc w:val="left"/>
            </w:pPr>
            <w:r>
              <w:t>Portal server template</w:t>
            </w:r>
          </w:p>
        </w:tc>
        <w:tc>
          <w:tcPr>
            <w:tcW w:w="4295" w:type="dxa"/>
          </w:tcPr>
          <w:p w14:paraId="120C4EB2" w14:textId="77777777"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r>
              <w:t>HQ_Portal_Server</w:t>
            </w:r>
          </w:p>
        </w:tc>
      </w:tr>
    </w:tbl>
    <w:p w14:paraId="44DC495F" w14:textId="77777777" w:rsidR="008B0AB0" w:rsidRDefault="008B0AB0" w:rsidP="008B0AB0">
      <w:pPr>
        <w:rPr>
          <w:rFonts w:hint="eastAsia"/>
        </w:rPr>
      </w:pPr>
    </w:p>
    <w:p w14:paraId="51F789AB" w14:textId="77777777" w:rsidR="008B0AB0" w:rsidRDefault="008B0AB0" w:rsidP="000153E4">
      <w:pPr>
        <w:pStyle w:val="4a"/>
      </w:pPr>
      <w:r>
        <w:t>Configure a policy template.</w:t>
      </w:r>
    </w:p>
    <w:p w14:paraId="20693BE4" w14:textId="77777777" w:rsidR="008B0AB0" w:rsidRDefault="008B0AB0" w:rsidP="000153E4">
      <w:pPr>
        <w:pStyle w:val="1e"/>
      </w:pPr>
      <w:r>
        <w:t xml:space="preserve"># Choose </w:t>
      </w:r>
      <w:r>
        <w:rPr>
          <w:b/>
        </w:rPr>
        <w:t>Fabric Network &gt; Fabric Management</w:t>
      </w:r>
      <w:r>
        <w:t xml:space="preserve">. The fabric management page is displayed. Click the fabric that has been created to display the fabric topology page. Click </w:t>
      </w:r>
      <w:r>
        <w:rPr>
          <w:b/>
        </w:rPr>
        <w:t>Access Management</w:t>
      </w:r>
      <w:r>
        <w:t xml:space="preserve">. The </w:t>
      </w:r>
      <w:r>
        <w:rPr>
          <w:b/>
        </w:rPr>
        <w:t>Design &gt; Basic Network Design &gt; Template Management &gt; Policy Template</w:t>
      </w:r>
      <w:r>
        <w:t xml:space="preserve"> page is displayed.</w:t>
      </w:r>
      <w:bookmarkStart w:id="192" w:name="OLE_LINK60"/>
      <w:bookmarkEnd w:id="192"/>
    </w:p>
    <w:p w14:paraId="002B5A58" w14:textId="77777777" w:rsidR="008B0AB0" w:rsidRDefault="008B0AB0" w:rsidP="008B0AB0">
      <w:pPr>
        <w:pStyle w:val="ItemListText"/>
        <w:ind w:left="0"/>
        <w:jc w:val="right"/>
        <w:rPr>
          <w:rFonts w:hint="eastAsia"/>
        </w:rPr>
      </w:pPr>
      <w:r>
        <w:rPr>
          <w:noProof/>
        </w:rPr>
        <w:drawing>
          <wp:inline distT="0" distB="0" distL="0" distR="0" wp14:anchorId="7173E16D" wp14:editId="059C17E6">
            <wp:extent cx="5454000" cy="2006628"/>
            <wp:effectExtent l="19050" t="19050" r="13970" b="12700"/>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454000" cy="2006628"/>
                    </a:xfrm>
                    <a:prstGeom prst="rect">
                      <a:avLst/>
                    </a:prstGeom>
                    <a:ln>
                      <a:solidFill>
                        <a:schemeClr val="bg1">
                          <a:lumMod val="85000"/>
                        </a:schemeClr>
                      </a:solidFill>
                    </a:ln>
                  </pic:spPr>
                </pic:pic>
              </a:graphicData>
            </a:graphic>
          </wp:inline>
        </w:drawing>
      </w:r>
    </w:p>
    <w:p w14:paraId="1A35A482" w14:textId="77777777" w:rsidR="008B0AB0" w:rsidRPr="0091212D" w:rsidRDefault="008B0AB0" w:rsidP="008B0AB0">
      <w:pPr>
        <w:pStyle w:val="ItemListText"/>
        <w:rPr>
          <w:rFonts w:hint="eastAsia"/>
        </w:rPr>
      </w:pPr>
    </w:p>
    <w:p w14:paraId="16F4CE18" w14:textId="77777777" w:rsidR="008B0AB0" w:rsidRDefault="008B0AB0" w:rsidP="0074633A">
      <w:pPr>
        <w:pStyle w:val="1e"/>
      </w:pPr>
      <w:r>
        <w:t># Configure a RADIUS server template.</w:t>
      </w:r>
    </w:p>
    <w:p w14:paraId="48933FC6" w14:textId="77777777" w:rsidR="008B0AB0" w:rsidRDefault="008B0AB0" w:rsidP="000153E4">
      <w:pPr>
        <w:pStyle w:val="1e"/>
      </w:pPr>
      <w:r>
        <w:t xml:space="preserve">In the navigation area, click </w:t>
      </w:r>
      <w:r>
        <w:rPr>
          <w:b/>
        </w:rPr>
        <w:t>RADIUS Server</w:t>
      </w:r>
      <w:r>
        <w:t xml:space="preserve">. Click </w:t>
      </w:r>
      <w:r>
        <w:rPr>
          <w:b/>
        </w:rPr>
        <w:t>Create</w:t>
      </w:r>
      <w:r>
        <w:t xml:space="preserve"> to create a RADIUS server template. Set the parameters based on the data plan, and retain the default values for parameters that are not included in the data plan. Then click </w:t>
      </w:r>
      <w:r>
        <w:rPr>
          <w:b/>
        </w:rPr>
        <w:t>OK</w:t>
      </w:r>
      <w:r>
        <w:t>.</w:t>
      </w:r>
    </w:p>
    <w:p w14:paraId="54025EC9" w14:textId="77777777" w:rsidR="008B0AB0" w:rsidRDefault="008B0AB0" w:rsidP="000153E4">
      <w:pPr>
        <w:pStyle w:val="1e"/>
      </w:pPr>
      <w:r>
        <w:t>This template will be referenced in the 802.1X and MAC address authentication template as well as the Portal authentication template.</w:t>
      </w:r>
    </w:p>
    <w:p w14:paraId="79FB187D" w14:textId="77777777" w:rsidR="008B0AB0" w:rsidRDefault="008B0AB0" w:rsidP="008B0AB0">
      <w:pPr>
        <w:pStyle w:val="ItemListText"/>
        <w:ind w:left="0"/>
        <w:jc w:val="right"/>
        <w:rPr>
          <w:rFonts w:hint="eastAsia"/>
        </w:rPr>
      </w:pPr>
      <w:r>
        <w:rPr>
          <w:noProof/>
        </w:rPr>
        <w:drawing>
          <wp:inline distT="0" distB="0" distL="0" distR="0" wp14:anchorId="504D8B6D" wp14:editId="66412ABF">
            <wp:extent cx="5454000" cy="2162022"/>
            <wp:effectExtent l="19050" t="19050" r="13970" b="1016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454000" cy="2162022"/>
                    </a:xfrm>
                    <a:prstGeom prst="rect">
                      <a:avLst/>
                    </a:prstGeom>
                    <a:ln w="12700">
                      <a:solidFill>
                        <a:schemeClr val="bg1">
                          <a:lumMod val="85000"/>
                        </a:schemeClr>
                      </a:solidFill>
                    </a:ln>
                  </pic:spPr>
                </pic:pic>
              </a:graphicData>
            </a:graphic>
          </wp:inline>
        </w:drawing>
      </w:r>
    </w:p>
    <w:p w14:paraId="30E75A96" w14:textId="77777777" w:rsidR="008B0AB0" w:rsidRDefault="008B0AB0" w:rsidP="008B0AB0">
      <w:pPr>
        <w:pStyle w:val="ItemListText"/>
        <w:rPr>
          <w:rFonts w:hint="eastAsia"/>
        </w:rPr>
      </w:pPr>
    </w:p>
    <w:p w14:paraId="368B0AFA" w14:textId="77777777" w:rsidR="008B0AB0" w:rsidRDefault="008B0AB0" w:rsidP="00535F4C">
      <w:pPr>
        <w:pStyle w:val="1e"/>
      </w:pPr>
      <w:r>
        <w:t># Create a Portal server template.</w:t>
      </w:r>
    </w:p>
    <w:p w14:paraId="0F30F489" w14:textId="77777777" w:rsidR="008B0AB0" w:rsidRDefault="008B0AB0" w:rsidP="00535F4C">
      <w:pPr>
        <w:pStyle w:val="1e"/>
      </w:pPr>
      <w:r>
        <w:t xml:space="preserve">In the navigation area, click </w:t>
      </w:r>
      <w:r>
        <w:rPr>
          <w:b/>
        </w:rPr>
        <w:t>Portal Server</w:t>
      </w:r>
      <w:r>
        <w:t xml:space="preserve">. Click </w:t>
      </w:r>
      <w:r>
        <w:rPr>
          <w:b/>
        </w:rPr>
        <w:t>Create</w:t>
      </w:r>
      <w:r>
        <w:t xml:space="preserve"> to create a Portal server template. Set the parameters based on the data plan, and retain the default values for parameters that are not included in the plan. Then click </w:t>
      </w:r>
      <w:r>
        <w:rPr>
          <w:b/>
        </w:rPr>
        <w:t>OK</w:t>
      </w:r>
      <w:r>
        <w:t>.</w:t>
      </w:r>
    </w:p>
    <w:p w14:paraId="6421EBD5" w14:textId="77777777" w:rsidR="008B0AB0" w:rsidRDefault="008B0AB0" w:rsidP="00535F4C">
      <w:pPr>
        <w:pStyle w:val="1e"/>
      </w:pPr>
      <w:r>
        <w:t>This template will be referenced by the Portal authentication template.</w:t>
      </w:r>
    </w:p>
    <w:p w14:paraId="04612FD6" w14:textId="77777777" w:rsidR="008B0AB0" w:rsidRDefault="008B0AB0" w:rsidP="00535F4C">
      <w:pPr>
        <w:pStyle w:val="1e"/>
      </w:pPr>
      <w:r>
        <w:rPr>
          <w:noProof/>
        </w:rPr>
        <w:drawing>
          <wp:inline distT="0" distB="0" distL="0" distR="0" wp14:anchorId="4A6C7948" wp14:editId="3E75A85B">
            <wp:extent cx="5454000" cy="1814793"/>
            <wp:effectExtent l="19050" t="19050" r="13970" b="14605"/>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454000" cy="1814793"/>
                    </a:xfrm>
                    <a:prstGeom prst="rect">
                      <a:avLst/>
                    </a:prstGeom>
                    <a:ln>
                      <a:solidFill>
                        <a:schemeClr val="bg1">
                          <a:lumMod val="85000"/>
                        </a:schemeClr>
                      </a:solidFill>
                    </a:ln>
                  </pic:spPr>
                </pic:pic>
              </a:graphicData>
            </a:graphic>
          </wp:inline>
        </w:drawing>
      </w:r>
    </w:p>
    <w:p w14:paraId="1F74D5F9" w14:textId="77777777" w:rsidR="008B0AB0" w:rsidRDefault="008B0AB0" w:rsidP="00535F4C">
      <w:pPr>
        <w:pStyle w:val="1e"/>
      </w:pPr>
    </w:p>
    <w:p w14:paraId="604171E5" w14:textId="77777777" w:rsidR="008B0AB0" w:rsidRDefault="008B0AB0" w:rsidP="00535F4C">
      <w:pPr>
        <w:pStyle w:val="1e"/>
      </w:pPr>
      <w:r>
        <w:t># Configure an 802.1X and MAC address authentication template.</w:t>
      </w:r>
    </w:p>
    <w:p w14:paraId="49BB401F" w14:textId="77777777" w:rsidR="008B0AB0" w:rsidRDefault="008B0AB0" w:rsidP="00535F4C">
      <w:pPr>
        <w:pStyle w:val="1e"/>
      </w:pPr>
      <w:r>
        <w:t xml:space="preserve">In the navigation area, click </w:t>
      </w:r>
      <w:r>
        <w:rPr>
          <w:b/>
        </w:rPr>
        <w:t>Authentication Template</w:t>
      </w:r>
      <w:r>
        <w:t xml:space="preserve">. Click </w:t>
      </w:r>
      <w:r>
        <w:rPr>
          <w:b/>
        </w:rPr>
        <w:t>Create</w:t>
      </w:r>
      <w:r>
        <w:t xml:space="preserve"> to create an 802.1X and MAC address authentication template. Set the parameters based on the data plan, and retain the default values for parameters that are not included in the plan. Then click </w:t>
      </w:r>
      <w:r>
        <w:rPr>
          <w:b/>
        </w:rPr>
        <w:t>OK</w:t>
      </w:r>
      <w:r>
        <w:t>.</w:t>
      </w:r>
    </w:p>
    <w:p w14:paraId="2F97CE9D" w14:textId="77777777" w:rsidR="008B0AB0" w:rsidRDefault="008B0AB0" w:rsidP="00535F4C">
      <w:pPr>
        <w:pStyle w:val="1e"/>
      </w:pPr>
      <w:r>
        <w:rPr>
          <w:noProof/>
        </w:rPr>
        <w:drawing>
          <wp:inline distT="0" distB="0" distL="0" distR="0" wp14:anchorId="42C885CC" wp14:editId="21C1BBAD">
            <wp:extent cx="5454000" cy="2384074"/>
            <wp:effectExtent l="19050" t="19050" r="13970" b="16510"/>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454000" cy="2384074"/>
                    </a:xfrm>
                    <a:prstGeom prst="rect">
                      <a:avLst/>
                    </a:prstGeom>
                    <a:ln>
                      <a:solidFill>
                        <a:schemeClr val="bg1">
                          <a:lumMod val="85000"/>
                        </a:schemeClr>
                      </a:solidFill>
                    </a:ln>
                  </pic:spPr>
                </pic:pic>
              </a:graphicData>
            </a:graphic>
          </wp:inline>
        </w:drawing>
      </w:r>
    </w:p>
    <w:p w14:paraId="7D6569A7" w14:textId="77777777" w:rsidR="008B0AB0" w:rsidRDefault="008B0AB0" w:rsidP="0074633A">
      <w:pPr>
        <w:pStyle w:val="1e"/>
      </w:pPr>
      <w:r>
        <w:rPr>
          <w:noProof/>
        </w:rPr>
        <w:drawing>
          <wp:inline distT="0" distB="0" distL="0" distR="0" wp14:anchorId="2049AA26" wp14:editId="45114687">
            <wp:extent cx="754381" cy="267463"/>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en-05.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754381" cy="267463"/>
                    </a:xfrm>
                    <a:prstGeom prst="rect">
                      <a:avLst/>
                    </a:prstGeom>
                  </pic:spPr>
                </pic:pic>
              </a:graphicData>
            </a:graphic>
          </wp:inline>
        </w:drawing>
      </w:r>
    </w:p>
    <w:p w14:paraId="36932115" w14:textId="77777777" w:rsidR="008B0AB0" w:rsidRDefault="008B0AB0" w:rsidP="00535F4C">
      <w:pPr>
        <w:pStyle w:val="1e"/>
      </w:pPr>
      <w:r>
        <w:t>Select I have read the bypass policy selection notice, and I know the contents and risks of both policies and retain the default values for other parameters.</w:t>
      </w:r>
    </w:p>
    <w:p w14:paraId="4568EE62" w14:textId="77777777" w:rsidR="008B0AB0" w:rsidRDefault="008B0AB0" w:rsidP="00535F4C">
      <w:pPr>
        <w:pStyle w:val="1e"/>
      </w:pPr>
      <w:r>
        <w:t># Create a Portal authentication template.</w:t>
      </w:r>
    </w:p>
    <w:p w14:paraId="658DF194" w14:textId="77777777" w:rsidR="008B0AB0" w:rsidRDefault="008B0AB0" w:rsidP="00535F4C">
      <w:pPr>
        <w:pStyle w:val="1e"/>
      </w:pPr>
      <w:r>
        <w:t>In the navigation area, click Authentication Template. Click Create to create a Portal authentication template. Set the parameters based on the data plan, and retain the default values for parameters that are not included in the plan. Then click OK.</w:t>
      </w:r>
    </w:p>
    <w:p w14:paraId="11799BA7" w14:textId="77777777" w:rsidR="008B0AB0" w:rsidRDefault="008B0AB0" w:rsidP="008B0AB0">
      <w:pPr>
        <w:pStyle w:val="ItemListText"/>
        <w:ind w:left="0"/>
        <w:jc w:val="right"/>
        <w:rPr>
          <w:rFonts w:hint="eastAsia"/>
        </w:rPr>
      </w:pPr>
      <w:r>
        <w:rPr>
          <w:noProof/>
        </w:rPr>
        <w:drawing>
          <wp:inline distT="0" distB="0" distL="0" distR="0" wp14:anchorId="42CB70E6" wp14:editId="11B708D1">
            <wp:extent cx="5454000" cy="2656830"/>
            <wp:effectExtent l="19050" t="19050" r="13970" b="10795"/>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454000" cy="2656830"/>
                    </a:xfrm>
                    <a:prstGeom prst="rect">
                      <a:avLst/>
                    </a:prstGeom>
                    <a:ln>
                      <a:solidFill>
                        <a:schemeClr val="bg1">
                          <a:lumMod val="85000"/>
                        </a:schemeClr>
                      </a:solidFill>
                    </a:ln>
                  </pic:spPr>
                </pic:pic>
              </a:graphicData>
            </a:graphic>
          </wp:inline>
        </w:drawing>
      </w:r>
    </w:p>
    <w:p w14:paraId="35808B4C" w14:textId="77777777" w:rsidR="008B0AB0" w:rsidRDefault="008B0AB0" w:rsidP="0074633A">
      <w:pPr>
        <w:pStyle w:val="1e"/>
      </w:pPr>
      <w:r>
        <w:rPr>
          <w:noProof/>
        </w:rPr>
        <w:drawing>
          <wp:inline distT="0" distB="0" distL="0" distR="0" wp14:anchorId="35D9E490" wp14:editId="0322295B">
            <wp:extent cx="754381" cy="267463"/>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en-05.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754381" cy="267463"/>
                    </a:xfrm>
                    <a:prstGeom prst="rect">
                      <a:avLst/>
                    </a:prstGeom>
                  </pic:spPr>
                </pic:pic>
              </a:graphicData>
            </a:graphic>
          </wp:inline>
        </w:drawing>
      </w:r>
    </w:p>
    <w:p w14:paraId="1F6CADB1" w14:textId="77777777" w:rsidR="008B0AB0" w:rsidRDefault="008B0AB0" w:rsidP="00535F4C">
      <w:pPr>
        <w:pStyle w:val="1e"/>
      </w:pPr>
      <w:r>
        <w:t>Select I have read the bypass policy selection notice, and I know the contents and risks of both policies and retain the default values for other parameters.</w:t>
      </w:r>
    </w:p>
    <w:p w14:paraId="722FDB8E" w14:textId="77777777" w:rsidR="0074633A" w:rsidRDefault="0074633A" w:rsidP="00535F4C">
      <w:pPr>
        <w:pStyle w:val="1e"/>
      </w:pPr>
    </w:p>
    <w:p w14:paraId="27501E64" w14:textId="77777777" w:rsidR="008B0AB0" w:rsidRDefault="008B0AB0" w:rsidP="00535F4C">
      <w:pPr>
        <w:pStyle w:val="4a"/>
      </w:pPr>
      <w:r>
        <w:t>Configure access management for access devices (ACC1 and ACC2).</w:t>
      </w:r>
    </w:p>
    <w:p w14:paraId="47AAB9EB" w14:textId="77777777" w:rsidR="008B0AB0" w:rsidRPr="001B07F6" w:rsidRDefault="008B0AB0" w:rsidP="00670BE2">
      <w:pPr>
        <w:pStyle w:val="50"/>
      </w:pPr>
      <w:r w:rsidRPr="001B07F6">
        <w:t>Access management plan for ACC1</w:t>
      </w:r>
    </w:p>
    <w:tbl>
      <w:tblPr>
        <w:tblStyle w:val="V301"/>
        <w:tblW w:w="7517" w:type="dxa"/>
        <w:tblLayout w:type="fixed"/>
        <w:tblLook w:val="04A0" w:firstRow="1" w:lastRow="0" w:firstColumn="1" w:lastColumn="0" w:noHBand="0" w:noVBand="1"/>
      </w:tblPr>
      <w:tblGrid>
        <w:gridCol w:w="2976"/>
        <w:gridCol w:w="4541"/>
      </w:tblGrid>
      <w:tr w:rsidR="008B0AB0" w:rsidRPr="00BE3512" w14:paraId="58041A6E" w14:textId="77777777" w:rsidTr="00535F4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6" w:type="dxa"/>
            <w:hideMark/>
          </w:tcPr>
          <w:p w14:paraId="7BAB532B" w14:textId="77777777" w:rsidR="008B0AB0" w:rsidRPr="00BE3512" w:rsidRDefault="008B0AB0" w:rsidP="00CC2296">
            <w:pPr>
              <w:pStyle w:val="5a"/>
            </w:pPr>
            <w:r>
              <w:t>Parameter</w:t>
            </w:r>
          </w:p>
        </w:tc>
        <w:tc>
          <w:tcPr>
            <w:tcW w:w="4541" w:type="dxa"/>
          </w:tcPr>
          <w:p w14:paraId="76A2A0EA" w14:textId="77777777" w:rsidR="008B0AB0" w:rsidRPr="00BE3512" w:rsidRDefault="008B0AB0" w:rsidP="00CC2296">
            <w:pPr>
              <w:pStyle w:val="5a"/>
              <w:cnfStyle w:val="100000000000" w:firstRow="1" w:lastRow="0" w:firstColumn="0" w:lastColumn="0" w:oddVBand="0" w:evenVBand="0" w:oddHBand="0" w:evenHBand="0" w:firstRowFirstColumn="0" w:firstRowLastColumn="0" w:lastRowFirstColumn="0" w:lastRowLastColumn="0"/>
            </w:pPr>
            <w:r>
              <w:t>Value</w:t>
            </w:r>
          </w:p>
        </w:tc>
      </w:tr>
      <w:tr w:rsidR="008B0AB0" w:rsidRPr="00BE3512" w14:paraId="6FDD8DE7" w14:textId="77777777" w:rsidTr="00535F4C">
        <w:tc>
          <w:tcPr>
            <w:cnfStyle w:val="001000000000" w:firstRow="0" w:lastRow="0" w:firstColumn="1" w:lastColumn="0" w:oddVBand="0" w:evenVBand="0" w:oddHBand="0" w:evenHBand="0" w:firstRowFirstColumn="0" w:firstRowLastColumn="0" w:lastRowFirstColumn="0" w:lastRowLastColumn="0"/>
            <w:tcW w:w="2976" w:type="dxa"/>
          </w:tcPr>
          <w:p w14:paraId="3076DDAE" w14:textId="77777777" w:rsidR="008B0AB0" w:rsidRPr="003C5734" w:rsidRDefault="008B0AB0" w:rsidP="0074633A">
            <w:pPr>
              <w:pStyle w:val="5a"/>
              <w:jc w:val="left"/>
              <w:rPr>
                <w:b/>
              </w:rPr>
            </w:pPr>
            <w:r>
              <w:t>Authentication Control Point</w:t>
            </w:r>
          </w:p>
        </w:tc>
        <w:tc>
          <w:tcPr>
            <w:tcW w:w="4541" w:type="dxa"/>
          </w:tcPr>
          <w:p w14:paraId="5B232F61" w14:textId="77777777" w:rsidR="008B0AB0" w:rsidRPr="003C5734" w:rsidRDefault="008B0AB0" w:rsidP="00CC2296">
            <w:pPr>
              <w:pStyle w:val="5a"/>
              <w:cnfStyle w:val="000000000000" w:firstRow="0" w:lastRow="0" w:firstColumn="0" w:lastColumn="0" w:oddVBand="0" w:evenVBand="0" w:oddHBand="0" w:evenHBand="0" w:firstRowFirstColumn="0" w:firstRowLastColumn="0" w:lastRowFirstColumn="0" w:lastRowLastColumn="0"/>
              <w:rPr>
                <w:b/>
              </w:rPr>
            </w:pPr>
            <w:r>
              <w:t>ACC1</w:t>
            </w:r>
          </w:p>
        </w:tc>
      </w:tr>
      <w:tr w:rsidR="008B0AB0" w:rsidRPr="00BE3512" w14:paraId="23468FCF" w14:textId="77777777" w:rsidTr="00535F4C">
        <w:tc>
          <w:tcPr>
            <w:cnfStyle w:val="001000000000" w:firstRow="0" w:lastRow="0" w:firstColumn="1" w:lastColumn="0" w:oddVBand="0" w:evenVBand="0" w:oddHBand="0" w:evenHBand="0" w:firstRowFirstColumn="0" w:firstRowLastColumn="0" w:lastRowFirstColumn="0" w:lastRowLastColumn="0"/>
            <w:tcW w:w="7517" w:type="dxa"/>
            <w:gridSpan w:val="2"/>
          </w:tcPr>
          <w:p w14:paraId="2199C5D0" w14:textId="77777777" w:rsidR="008B0AB0" w:rsidRPr="0074633A" w:rsidRDefault="008B0AB0" w:rsidP="0074633A">
            <w:pPr>
              <w:pStyle w:val="5a"/>
              <w:jc w:val="left"/>
              <w:rPr>
                <w:b/>
              </w:rPr>
            </w:pPr>
            <w:r w:rsidRPr="0074633A">
              <w:rPr>
                <w:b/>
              </w:rPr>
              <w:t>Authentication Control Point Management Parameter</w:t>
            </w:r>
          </w:p>
        </w:tc>
      </w:tr>
      <w:tr w:rsidR="008B0AB0" w:rsidRPr="00BE3512" w14:paraId="54B811C4" w14:textId="77777777" w:rsidTr="00535F4C">
        <w:tc>
          <w:tcPr>
            <w:cnfStyle w:val="001000000000" w:firstRow="0" w:lastRow="0" w:firstColumn="1" w:lastColumn="0" w:oddVBand="0" w:evenVBand="0" w:oddHBand="0" w:evenHBand="0" w:firstRowFirstColumn="0" w:firstRowLastColumn="0" w:lastRowFirstColumn="0" w:lastRowLastColumn="0"/>
            <w:tcW w:w="2976" w:type="dxa"/>
          </w:tcPr>
          <w:p w14:paraId="6507CA78" w14:textId="77777777" w:rsidR="008B0AB0" w:rsidRDefault="008B0AB0" w:rsidP="0074633A">
            <w:pPr>
              <w:pStyle w:val="5a"/>
              <w:jc w:val="left"/>
            </w:pPr>
            <w:r>
              <w:t>Port Name</w:t>
            </w:r>
          </w:p>
        </w:tc>
        <w:tc>
          <w:tcPr>
            <w:tcW w:w="4541" w:type="dxa"/>
          </w:tcPr>
          <w:p w14:paraId="76EF485D"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GigabitEthernet0/0/24</w:t>
            </w:r>
          </w:p>
        </w:tc>
      </w:tr>
      <w:tr w:rsidR="008B0AB0" w:rsidRPr="00BE3512" w14:paraId="604C5AB6" w14:textId="77777777" w:rsidTr="00535F4C">
        <w:tc>
          <w:tcPr>
            <w:cnfStyle w:val="001000000000" w:firstRow="0" w:lastRow="0" w:firstColumn="1" w:lastColumn="0" w:oddVBand="0" w:evenVBand="0" w:oddHBand="0" w:evenHBand="0" w:firstRowFirstColumn="0" w:firstRowLastColumn="0" w:lastRowFirstColumn="0" w:lastRowLastColumn="0"/>
            <w:tcW w:w="2976" w:type="dxa"/>
          </w:tcPr>
          <w:p w14:paraId="348E8151" w14:textId="77777777" w:rsidR="008B0AB0" w:rsidRDefault="008B0AB0" w:rsidP="0074633A">
            <w:pPr>
              <w:pStyle w:val="5a"/>
              <w:jc w:val="left"/>
            </w:pPr>
            <w:r>
              <w:t>Set Connected Device Type</w:t>
            </w:r>
          </w:p>
        </w:tc>
        <w:tc>
          <w:tcPr>
            <w:tcW w:w="4541" w:type="dxa"/>
          </w:tcPr>
          <w:p w14:paraId="5A03D698"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Terminal (PC, Phone, dumb terminal, non-fabric extended switch/AP)</w:t>
            </w:r>
          </w:p>
        </w:tc>
      </w:tr>
      <w:tr w:rsidR="008B0AB0" w:rsidRPr="00BE3512" w14:paraId="3001A335" w14:textId="77777777" w:rsidTr="00535F4C">
        <w:tc>
          <w:tcPr>
            <w:cnfStyle w:val="001000000000" w:firstRow="0" w:lastRow="0" w:firstColumn="1" w:lastColumn="0" w:oddVBand="0" w:evenVBand="0" w:oddHBand="0" w:evenHBand="0" w:firstRowFirstColumn="0" w:firstRowLastColumn="0" w:lastRowFirstColumn="0" w:lastRowLastColumn="0"/>
            <w:tcW w:w="2976" w:type="dxa"/>
          </w:tcPr>
          <w:p w14:paraId="6C40DB9F" w14:textId="77777777" w:rsidR="008B0AB0" w:rsidRPr="00BE3512" w:rsidRDefault="008B0AB0" w:rsidP="0074633A">
            <w:pPr>
              <w:pStyle w:val="5a"/>
              <w:jc w:val="left"/>
            </w:pPr>
            <w:r>
              <w:t>Set Authentication Template</w:t>
            </w:r>
          </w:p>
        </w:tc>
        <w:tc>
          <w:tcPr>
            <w:tcW w:w="4541" w:type="dxa"/>
          </w:tcPr>
          <w:p w14:paraId="0F3644FF" w14:textId="77777777"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r>
              <w:t>HQ_MAC_802.1X</w:t>
            </w:r>
          </w:p>
        </w:tc>
      </w:tr>
    </w:tbl>
    <w:p w14:paraId="0C2C3B36" w14:textId="77777777" w:rsidR="008B0AB0" w:rsidRPr="001B07F6" w:rsidRDefault="008B0AB0" w:rsidP="00670BE2">
      <w:pPr>
        <w:pStyle w:val="50"/>
      </w:pPr>
      <w:r w:rsidRPr="001B07F6">
        <w:t>Access management plan for ACC2</w:t>
      </w:r>
    </w:p>
    <w:tbl>
      <w:tblPr>
        <w:tblStyle w:val="V301"/>
        <w:tblW w:w="7517" w:type="dxa"/>
        <w:tblLayout w:type="fixed"/>
        <w:tblLook w:val="04A0" w:firstRow="1" w:lastRow="0" w:firstColumn="1" w:lastColumn="0" w:noHBand="0" w:noVBand="1"/>
      </w:tblPr>
      <w:tblGrid>
        <w:gridCol w:w="2983"/>
        <w:gridCol w:w="4534"/>
      </w:tblGrid>
      <w:tr w:rsidR="008B0AB0" w:rsidRPr="00BE3512" w14:paraId="0ED8677E" w14:textId="77777777" w:rsidTr="00535F4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83" w:type="dxa"/>
            <w:hideMark/>
          </w:tcPr>
          <w:p w14:paraId="17E847F5" w14:textId="77777777" w:rsidR="008B0AB0" w:rsidRPr="00BE3512" w:rsidRDefault="008B0AB0" w:rsidP="00CC2296">
            <w:pPr>
              <w:pStyle w:val="5a"/>
            </w:pPr>
            <w:r>
              <w:t>Parameter</w:t>
            </w:r>
          </w:p>
        </w:tc>
        <w:tc>
          <w:tcPr>
            <w:tcW w:w="4534" w:type="dxa"/>
          </w:tcPr>
          <w:p w14:paraId="451D4477" w14:textId="77777777" w:rsidR="008B0AB0" w:rsidRPr="00BE3512" w:rsidRDefault="008B0AB0" w:rsidP="00CC2296">
            <w:pPr>
              <w:pStyle w:val="5a"/>
              <w:cnfStyle w:val="100000000000" w:firstRow="1" w:lastRow="0" w:firstColumn="0" w:lastColumn="0" w:oddVBand="0" w:evenVBand="0" w:oddHBand="0" w:evenHBand="0" w:firstRowFirstColumn="0" w:firstRowLastColumn="0" w:lastRowFirstColumn="0" w:lastRowLastColumn="0"/>
            </w:pPr>
            <w:r>
              <w:t>Value</w:t>
            </w:r>
          </w:p>
        </w:tc>
      </w:tr>
      <w:tr w:rsidR="008B0AB0" w:rsidRPr="00BE3512" w14:paraId="7039B6EA" w14:textId="77777777" w:rsidTr="00535F4C">
        <w:tc>
          <w:tcPr>
            <w:cnfStyle w:val="001000000000" w:firstRow="0" w:lastRow="0" w:firstColumn="1" w:lastColumn="0" w:oddVBand="0" w:evenVBand="0" w:oddHBand="0" w:evenHBand="0" w:firstRowFirstColumn="0" w:firstRowLastColumn="0" w:lastRowFirstColumn="0" w:lastRowLastColumn="0"/>
            <w:tcW w:w="2983" w:type="dxa"/>
          </w:tcPr>
          <w:p w14:paraId="1F071395" w14:textId="77777777" w:rsidR="008B0AB0" w:rsidRPr="003C5734" w:rsidRDefault="008B0AB0" w:rsidP="0074633A">
            <w:pPr>
              <w:pStyle w:val="5a"/>
              <w:jc w:val="left"/>
              <w:rPr>
                <w:b/>
              </w:rPr>
            </w:pPr>
            <w:r>
              <w:t>Authentication Control Point</w:t>
            </w:r>
          </w:p>
        </w:tc>
        <w:tc>
          <w:tcPr>
            <w:tcW w:w="4534" w:type="dxa"/>
          </w:tcPr>
          <w:p w14:paraId="6D87078E" w14:textId="77777777" w:rsidR="008B0AB0" w:rsidRPr="003C5734" w:rsidRDefault="008B0AB0" w:rsidP="00CC2296">
            <w:pPr>
              <w:pStyle w:val="5a"/>
              <w:cnfStyle w:val="000000000000" w:firstRow="0" w:lastRow="0" w:firstColumn="0" w:lastColumn="0" w:oddVBand="0" w:evenVBand="0" w:oddHBand="0" w:evenHBand="0" w:firstRowFirstColumn="0" w:firstRowLastColumn="0" w:lastRowFirstColumn="0" w:lastRowLastColumn="0"/>
              <w:rPr>
                <w:b/>
              </w:rPr>
            </w:pPr>
            <w:r>
              <w:t>ACC2</w:t>
            </w:r>
          </w:p>
        </w:tc>
      </w:tr>
      <w:tr w:rsidR="008B0AB0" w:rsidRPr="00BE3512" w14:paraId="1C413019" w14:textId="77777777" w:rsidTr="00535F4C">
        <w:tc>
          <w:tcPr>
            <w:cnfStyle w:val="001000000000" w:firstRow="0" w:lastRow="0" w:firstColumn="1" w:lastColumn="0" w:oddVBand="0" w:evenVBand="0" w:oddHBand="0" w:evenHBand="0" w:firstRowFirstColumn="0" w:firstRowLastColumn="0" w:lastRowFirstColumn="0" w:lastRowLastColumn="0"/>
            <w:tcW w:w="7517" w:type="dxa"/>
            <w:gridSpan w:val="2"/>
          </w:tcPr>
          <w:p w14:paraId="712B113C" w14:textId="77777777" w:rsidR="008B0AB0" w:rsidRPr="0074633A" w:rsidRDefault="008B0AB0" w:rsidP="0074633A">
            <w:pPr>
              <w:pStyle w:val="5a"/>
              <w:jc w:val="left"/>
              <w:rPr>
                <w:b/>
              </w:rPr>
            </w:pPr>
            <w:r w:rsidRPr="0074633A">
              <w:rPr>
                <w:b/>
              </w:rPr>
              <w:t>Authentication Control Point Management Parameter</w:t>
            </w:r>
          </w:p>
        </w:tc>
      </w:tr>
      <w:tr w:rsidR="008B0AB0" w:rsidRPr="00BE3512" w14:paraId="0C96CA48" w14:textId="77777777" w:rsidTr="00535F4C">
        <w:tc>
          <w:tcPr>
            <w:cnfStyle w:val="001000000000" w:firstRow="0" w:lastRow="0" w:firstColumn="1" w:lastColumn="0" w:oddVBand="0" w:evenVBand="0" w:oddHBand="0" w:evenHBand="0" w:firstRowFirstColumn="0" w:firstRowLastColumn="0" w:lastRowFirstColumn="0" w:lastRowLastColumn="0"/>
            <w:tcW w:w="2983" w:type="dxa"/>
          </w:tcPr>
          <w:p w14:paraId="0BDEE7F5" w14:textId="77777777" w:rsidR="008B0AB0" w:rsidRDefault="008B0AB0" w:rsidP="0074633A">
            <w:pPr>
              <w:pStyle w:val="5a"/>
              <w:jc w:val="left"/>
            </w:pPr>
            <w:r>
              <w:t>Number of enforcement point devices</w:t>
            </w:r>
          </w:p>
        </w:tc>
        <w:tc>
          <w:tcPr>
            <w:tcW w:w="4534" w:type="dxa"/>
          </w:tcPr>
          <w:p w14:paraId="01755050" w14:textId="77777777" w:rsidR="008B0AB0" w:rsidRPr="00066237" w:rsidRDefault="008B0AB0" w:rsidP="00CC2296">
            <w:pPr>
              <w:pStyle w:val="5a"/>
              <w:cnfStyle w:val="000000000000" w:firstRow="0" w:lastRow="0" w:firstColumn="0" w:lastColumn="0" w:oddVBand="0" w:evenVBand="0" w:oddHBand="0" w:evenHBand="0" w:firstRowFirstColumn="0" w:firstRowLastColumn="0" w:lastRowFirstColumn="0" w:lastRowLastColumn="0"/>
            </w:pPr>
            <w:r>
              <w:t>126 (customizable)</w:t>
            </w:r>
          </w:p>
        </w:tc>
      </w:tr>
      <w:tr w:rsidR="008B0AB0" w:rsidRPr="00BE3512" w14:paraId="33C2C4CE" w14:textId="77777777" w:rsidTr="00535F4C">
        <w:tc>
          <w:tcPr>
            <w:cnfStyle w:val="001000000000" w:firstRow="0" w:lastRow="0" w:firstColumn="1" w:lastColumn="0" w:oddVBand="0" w:evenVBand="0" w:oddHBand="0" w:evenHBand="0" w:firstRowFirstColumn="0" w:firstRowLastColumn="0" w:lastRowFirstColumn="0" w:lastRowLastColumn="0"/>
            <w:tcW w:w="2983" w:type="dxa"/>
          </w:tcPr>
          <w:p w14:paraId="0FDAEEFF" w14:textId="77777777" w:rsidR="008B0AB0" w:rsidRDefault="008B0AB0" w:rsidP="0074633A">
            <w:pPr>
              <w:pStyle w:val="5a"/>
              <w:jc w:val="left"/>
            </w:pPr>
            <w:r>
              <w:t>Management VLAN of CAPWAP</w:t>
            </w:r>
          </w:p>
        </w:tc>
        <w:tc>
          <w:tcPr>
            <w:tcW w:w="4534" w:type="dxa"/>
          </w:tcPr>
          <w:p w14:paraId="5D0F6C83" w14:textId="77777777" w:rsidR="008B0AB0" w:rsidRPr="00066237" w:rsidRDefault="008B0AB0" w:rsidP="00CC2296">
            <w:pPr>
              <w:pStyle w:val="5a"/>
              <w:cnfStyle w:val="000000000000" w:firstRow="0" w:lastRow="0" w:firstColumn="0" w:lastColumn="0" w:oddVBand="0" w:evenVBand="0" w:oddHBand="0" w:evenHBand="0" w:firstRowFirstColumn="0" w:firstRowLastColumn="0" w:lastRowFirstColumn="0" w:lastRowLastColumn="0"/>
            </w:pPr>
            <w:r>
              <w:t>111</w:t>
            </w:r>
          </w:p>
        </w:tc>
      </w:tr>
      <w:tr w:rsidR="008B0AB0" w:rsidRPr="00BE3512" w14:paraId="25857800" w14:textId="77777777" w:rsidTr="00535F4C">
        <w:tc>
          <w:tcPr>
            <w:cnfStyle w:val="001000000000" w:firstRow="0" w:lastRow="0" w:firstColumn="1" w:lastColumn="0" w:oddVBand="0" w:evenVBand="0" w:oddHBand="0" w:evenHBand="0" w:firstRowFirstColumn="0" w:firstRowLastColumn="0" w:lastRowFirstColumn="0" w:lastRowLastColumn="0"/>
            <w:tcW w:w="2983" w:type="dxa"/>
          </w:tcPr>
          <w:p w14:paraId="5204E183" w14:textId="77777777" w:rsidR="008B0AB0" w:rsidRDefault="008B0AB0" w:rsidP="0074633A">
            <w:pPr>
              <w:pStyle w:val="5a"/>
              <w:jc w:val="left"/>
            </w:pPr>
            <w:r>
              <w:t>Management IP address of CAPWAP</w:t>
            </w:r>
          </w:p>
        </w:tc>
        <w:tc>
          <w:tcPr>
            <w:tcW w:w="4534" w:type="dxa"/>
          </w:tcPr>
          <w:p w14:paraId="204C2DCB" w14:textId="77777777" w:rsidR="008B0AB0" w:rsidRPr="00066237" w:rsidRDefault="008B0AB0" w:rsidP="00CC2296">
            <w:pPr>
              <w:pStyle w:val="5a"/>
              <w:cnfStyle w:val="000000000000" w:firstRow="0" w:lastRow="0" w:firstColumn="0" w:lastColumn="0" w:oddVBand="0" w:evenVBand="0" w:oddHBand="0" w:evenHBand="0" w:firstRowFirstColumn="0" w:firstRowLastColumn="0" w:lastRowFirstColumn="0" w:lastRowLastColumn="0"/>
            </w:pPr>
            <w:r>
              <w:t>172.111.1.1</w:t>
            </w:r>
          </w:p>
        </w:tc>
      </w:tr>
      <w:tr w:rsidR="008B0AB0" w:rsidRPr="00BE3512" w14:paraId="10CB2C1C" w14:textId="77777777" w:rsidTr="00535F4C">
        <w:tc>
          <w:tcPr>
            <w:cnfStyle w:val="001000000000" w:firstRow="0" w:lastRow="0" w:firstColumn="1" w:lastColumn="0" w:oddVBand="0" w:evenVBand="0" w:oddHBand="0" w:evenHBand="0" w:firstRowFirstColumn="0" w:firstRowLastColumn="0" w:lastRowFirstColumn="0" w:lastRowLastColumn="0"/>
            <w:tcW w:w="2983" w:type="dxa"/>
          </w:tcPr>
          <w:p w14:paraId="0C5954C5" w14:textId="77777777" w:rsidR="008B0AB0" w:rsidRDefault="008B0AB0" w:rsidP="0074633A">
            <w:pPr>
              <w:pStyle w:val="5a"/>
              <w:jc w:val="left"/>
            </w:pPr>
            <w:r>
              <w:t>Port Name</w:t>
            </w:r>
          </w:p>
        </w:tc>
        <w:tc>
          <w:tcPr>
            <w:tcW w:w="4534" w:type="dxa"/>
          </w:tcPr>
          <w:p w14:paraId="5A15C8F4" w14:textId="77777777" w:rsidR="008B0AB0" w:rsidRPr="00066237" w:rsidRDefault="008B0AB0" w:rsidP="00CC2296">
            <w:pPr>
              <w:pStyle w:val="5a"/>
              <w:cnfStyle w:val="000000000000" w:firstRow="0" w:lastRow="0" w:firstColumn="0" w:lastColumn="0" w:oddVBand="0" w:evenVBand="0" w:oddHBand="0" w:evenHBand="0" w:firstRowFirstColumn="0" w:firstRowLastColumn="0" w:lastRowFirstColumn="0" w:lastRowLastColumn="0"/>
            </w:pPr>
            <w:r>
              <w:t>GigabitEthernet0/0/23</w:t>
            </w:r>
          </w:p>
        </w:tc>
      </w:tr>
      <w:tr w:rsidR="008B0AB0" w:rsidRPr="00BE3512" w14:paraId="37E8D559" w14:textId="77777777" w:rsidTr="00535F4C">
        <w:tc>
          <w:tcPr>
            <w:cnfStyle w:val="001000000000" w:firstRow="0" w:lastRow="0" w:firstColumn="1" w:lastColumn="0" w:oddVBand="0" w:evenVBand="0" w:oddHBand="0" w:evenHBand="0" w:firstRowFirstColumn="0" w:firstRowLastColumn="0" w:lastRowFirstColumn="0" w:lastRowLastColumn="0"/>
            <w:tcW w:w="2983" w:type="dxa"/>
          </w:tcPr>
          <w:p w14:paraId="5D67DE20" w14:textId="77777777" w:rsidR="008B0AB0" w:rsidRDefault="008B0AB0" w:rsidP="0074633A">
            <w:pPr>
              <w:pStyle w:val="5a"/>
              <w:jc w:val="left"/>
            </w:pPr>
            <w:r>
              <w:t>Set Connected Device Type</w:t>
            </w:r>
          </w:p>
        </w:tc>
        <w:tc>
          <w:tcPr>
            <w:tcW w:w="4534" w:type="dxa"/>
          </w:tcPr>
          <w:p w14:paraId="74C1550D" w14:textId="77777777" w:rsidR="008B0AB0" w:rsidRPr="00066237" w:rsidRDefault="008B0AB0" w:rsidP="00CC2296">
            <w:pPr>
              <w:pStyle w:val="5a"/>
              <w:cnfStyle w:val="000000000000" w:firstRow="0" w:lastRow="0" w:firstColumn="0" w:lastColumn="0" w:oddVBand="0" w:evenVBand="0" w:oddHBand="0" w:evenHBand="0" w:firstRowFirstColumn="0" w:firstRowLastColumn="0" w:lastRowFirstColumn="0" w:lastRowLastColumn="0"/>
            </w:pPr>
            <w:r>
              <w:t>Extended AP</w:t>
            </w:r>
          </w:p>
        </w:tc>
      </w:tr>
      <w:tr w:rsidR="008B0AB0" w:rsidRPr="00BE3512" w14:paraId="36D84F04" w14:textId="77777777" w:rsidTr="00535F4C">
        <w:tc>
          <w:tcPr>
            <w:cnfStyle w:val="001000000000" w:firstRow="0" w:lastRow="0" w:firstColumn="1" w:lastColumn="0" w:oddVBand="0" w:evenVBand="0" w:oddHBand="0" w:evenHBand="0" w:firstRowFirstColumn="0" w:firstRowLastColumn="0" w:lastRowFirstColumn="0" w:lastRowLastColumn="0"/>
            <w:tcW w:w="2983" w:type="dxa"/>
          </w:tcPr>
          <w:p w14:paraId="7A4D9A75" w14:textId="77777777" w:rsidR="008B0AB0" w:rsidRDefault="008B0AB0" w:rsidP="0074633A">
            <w:pPr>
              <w:pStyle w:val="5a"/>
              <w:jc w:val="left"/>
            </w:pPr>
            <w:r>
              <w:t>Set Authentication Template</w:t>
            </w:r>
          </w:p>
        </w:tc>
        <w:tc>
          <w:tcPr>
            <w:tcW w:w="4534" w:type="dxa"/>
          </w:tcPr>
          <w:p w14:paraId="0E2B86A0"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w:t>
            </w:r>
          </w:p>
        </w:tc>
      </w:tr>
      <w:tr w:rsidR="008B0AB0" w:rsidRPr="00BE3512" w14:paraId="7DD0B38A" w14:textId="77777777" w:rsidTr="00535F4C">
        <w:tc>
          <w:tcPr>
            <w:cnfStyle w:val="001000000000" w:firstRow="0" w:lastRow="0" w:firstColumn="1" w:lastColumn="0" w:oddVBand="0" w:evenVBand="0" w:oddHBand="0" w:evenHBand="0" w:firstRowFirstColumn="0" w:firstRowLastColumn="0" w:lastRowFirstColumn="0" w:lastRowLastColumn="0"/>
            <w:tcW w:w="2983" w:type="dxa"/>
          </w:tcPr>
          <w:p w14:paraId="235C0A59" w14:textId="77777777" w:rsidR="008B0AB0" w:rsidRDefault="008B0AB0" w:rsidP="0074633A">
            <w:pPr>
              <w:pStyle w:val="5a"/>
              <w:jc w:val="left"/>
            </w:pPr>
            <w:r>
              <w:t>Port Name</w:t>
            </w:r>
          </w:p>
        </w:tc>
        <w:tc>
          <w:tcPr>
            <w:tcW w:w="4534" w:type="dxa"/>
          </w:tcPr>
          <w:p w14:paraId="1D05AD29"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GigabitEthernet0/0/24</w:t>
            </w:r>
          </w:p>
        </w:tc>
      </w:tr>
      <w:tr w:rsidR="008B0AB0" w:rsidRPr="00BE3512" w14:paraId="5AC7E035" w14:textId="77777777" w:rsidTr="00535F4C">
        <w:tc>
          <w:tcPr>
            <w:cnfStyle w:val="001000000000" w:firstRow="0" w:lastRow="0" w:firstColumn="1" w:lastColumn="0" w:oddVBand="0" w:evenVBand="0" w:oddHBand="0" w:evenHBand="0" w:firstRowFirstColumn="0" w:firstRowLastColumn="0" w:lastRowFirstColumn="0" w:lastRowLastColumn="0"/>
            <w:tcW w:w="2983" w:type="dxa"/>
          </w:tcPr>
          <w:p w14:paraId="4A84B76F" w14:textId="77777777" w:rsidR="008B0AB0" w:rsidRDefault="008B0AB0" w:rsidP="0074633A">
            <w:pPr>
              <w:pStyle w:val="5a"/>
              <w:jc w:val="left"/>
            </w:pPr>
            <w:r>
              <w:t>Set Connected Device Type</w:t>
            </w:r>
          </w:p>
        </w:tc>
        <w:tc>
          <w:tcPr>
            <w:tcW w:w="4534" w:type="dxa"/>
          </w:tcPr>
          <w:p w14:paraId="607DF25E"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Terminal (PC, Phone, dumb terminal, non-fabric extended switch/AP)</w:t>
            </w:r>
          </w:p>
        </w:tc>
      </w:tr>
      <w:tr w:rsidR="008B0AB0" w:rsidRPr="00BE3512" w14:paraId="57A7265F" w14:textId="77777777" w:rsidTr="00535F4C">
        <w:tc>
          <w:tcPr>
            <w:cnfStyle w:val="001000000000" w:firstRow="0" w:lastRow="0" w:firstColumn="1" w:lastColumn="0" w:oddVBand="0" w:evenVBand="0" w:oddHBand="0" w:evenHBand="0" w:firstRowFirstColumn="0" w:firstRowLastColumn="0" w:lastRowFirstColumn="0" w:lastRowLastColumn="0"/>
            <w:tcW w:w="2983" w:type="dxa"/>
          </w:tcPr>
          <w:p w14:paraId="40F125D9" w14:textId="77777777" w:rsidR="008B0AB0" w:rsidRPr="00BE3512" w:rsidRDefault="008B0AB0" w:rsidP="0074633A">
            <w:pPr>
              <w:pStyle w:val="5a"/>
              <w:jc w:val="left"/>
            </w:pPr>
            <w:r>
              <w:t>Set Authentication Template</w:t>
            </w:r>
          </w:p>
        </w:tc>
        <w:tc>
          <w:tcPr>
            <w:tcW w:w="4534" w:type="dxa"/>
          </w:tcPr>
          <w:p w14:paraId="7E45D271" w14:textId="77777777"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r>
              <w:t>HQ_MAC_802.1X</w:t>
            </w:r>
          </w:p>
        </w:tc>
      </w:tr>
      <w:tr w:rsidR="008B0AB0" w:rsidRPr="00BE3512" w14:paraId="0C972156" w14:textId="77777777" w:rsidTr="00535F4C">
        <w:tc>
          <w:tcPr>
            <w:cnfStyle w:val="001000000000" w:firstRow="0" w:lastRow="0" w:firstColumn="1" w:lastColumn="0" w:oddVBand="0" w:evenVBand="0" w:oddHBand="0" w:evenHBand="0" w:firstRowFirstColumn="0" w:firstRowLastColumn="0" w:lastRowFirstColumn="0" w:lastRowLastColumn="0"/>
            <w:tcW w:w="7517" w:type="dxa"/>
            <w:gridSpan w:val="2"/>
          </w:tcPr>
          <w:p w14:paraId="4277E4F3" w14:textId="77777777" w:rsidR="008B0AB0" w:rsidRPr="0074633A" w:rsidRDefault="008B0AB0" w:rsidP="0074633A">
            <w:pPr>
              <w:pStyle w:val="5a"/>
              <w:jc w:val="left"/>
              <w:rPr>
                <w:b/>
              </w:rPr>
            </w:pPr>
            <w:r w:rsidRPr="0074633A">
              <w:rPr>
                <w:b/>
              </w:rPr>
              <w:t>Wireless Access Configuration</w:t>
            </w:r>
          </w:p>
        </w:tc>
      </w:tr>
      <w:tr w:rsidR="008B0AB0" w:rsidRPr="00BE3512" w14:paraId="7E5CAD1F" w14:textId="77777777" w:rsidTr="00535F4C">
        <w:tc>
          <w:tcPr>
            <w:cnfStyle w:val="001000000000" w:firstRow="0" w:lastRow="0" w:firstColumn="1" w:lastColumn="0" w:oddVBand="0" w:evenVBand="0" w:oddHBand="0" w:evenHBand="0" w:firstRowFirstColumn="0" w:firstRowLastColumn="0" w:lastRowFirstColumn="0" w:lastRowLastColumn="0"/>
            <w:tcW w:w="2983" w:type="dxa"/>
          </w:tcPr>
          <w:p w14:paraId="1CE698AA" w14:textId="77777777" w:rsidR="008B0AB0" w:rsidRDefault="008B0AB0" w:rsidP="0074633A">
            <w:pPr>
              <w:pStyle w:val="5a"/>
              <w:jc w:val="left"/>
            </w:pPr>
            <w:r>
              <w:t>SSID Name</w:t>
            </w:r>
          </w:p>
        </w:tc>
        <w:tc>
          <w:tcPr>
            <w:tcW w:w="4534" w:type="dxa"/>
          </w:tcPr>
          <w:p w14:paraId="557B82FB"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HQ_Guest</w:t>
            </w:r>
          </w:p>
        </w:tc>
      </w:tr>
      <w:tr w:rsidR="008B0AB0" w:rsidRPr="00BE3512" w14:paraId="3CC0D5EA" w14:textId="77777777" w:rsidTr="00535F4C">
        <w:tc>
          <w:tcPr>
            <w:cnfStyle w:val="001000000000" w:firstRow="0" w:lastRow="0" w:firstColumn="1" w:lastColumn="0" w:oddVBand="0" w:evenVBand="0" w:oddHBand="0" w:evenHBand="0" w:firstRowFirstColumn="0" w:firstRowLastColumn="0" w:lastRowFirstColumn="0" w:lastRowLastColumn="0"/>
            <w:tcW w:w="2983" w:type="dxa"/>
          </w:tcPr>
          <w:p w14:paraId="446A8B94" w14:textId="77777777" w:rsidR="008B0AB0" w:rsidRDefault="008B0AB0" w:rsidP="0074633A">
            <w:pPr>
              <w:pStyle w:val="5a"/>
              <w:jc w:val="left"/>
            </w:pPr>
            <w:r>
              <w:t>Authentication Template</w:t>
            </w:r>
          </w:p>
        </w:tc>
        <w:tc>
          <w:tcPr>
            <w:tcW w:w="4534" w:type="dxa"/>
          </w:tcPr>
          <w:p w14:paraId="4679766C"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HQ_Portal</w:t>
            </w:r>
          </w:p>
        </w:tc>
      </w:tr>
    </w:tbl>
    <w:p w14:paraId="4CDB5330" w14:textId="77777777" w:rsidR="008B0AB0" w:rsidRDefault="008B0AB0" w:rsidP="008B0AB0">
      <w:pPr>
        <w:pStyle w:val="ItemListText"/>
        <w:rPr>
          <w:rFonts w:hint="eastAsia"/>
        </w:rPr>
      </w:pPr>
    </w:p>
    <w:p w14:paraId="151348D5" w14:textId="77777777" w:rsidR="008B0AB0" w:rsidRDefault="008B0AB0" w:rsidP="00535F4C">
      <w:pPr>
        <w:pStyle w:val="1e"/>
      </w:pPr>
      <w:r>
        <w:t xml:space="preserve"># Choose </w:t>
      </w:r>
      <w:r>
        <w:rPr>
          <w:b/>
        </w:rPr>
        <w:t>Fabric Network &gt; Fabric Management</w:t>
      </w:r>
      <w:r>
        <w:t xml:space="preserve">. On the fabric management page that is displayed, click the </w:t>
      </w:r>
      <w:r>
        <w:rPr>
          <w:b/>
        </w:rPr>
        <w:t>Access Management</w:t>
      </w:r>
      <w:r>
        <w:t xml:space="preserve"> tab.</w:t>
      </w:r>
    </w:p>
    <w:p w14:paraId="1FDDD88A" w14:textId="77777777" w:rsidR="008B0AB0" w:rsidRDefault="008B0AB0" w:rsidP="00535F4C">
      <w:pPr>
        <w:pStyle w:val="1e"/>
      </w:pPr>
      <w:r>
        <w:rPr>
          <w:noProof/>
        </w:rPr>
        <w:drawing>
          <wp:inline distT="0" distB="0" distL="0" distR="0" wp14:anchorId="50992EA5" wp14:editId="1F9F5EB1">
            <wp:extent cx="5454000" cy="801859"/>
            <wp:effectExtent l="19050" t="19050" r="13970" b="1778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454000" cy="801859"/>
                    </a:xfrm>
                    <a:prstGeom prst="rect">
                      <a:avLst/>
                    </a:prstGeom>
                    <a:ln>
                      <a:solidFill>
                        <a:schemeClr val="bg1">
                          <a:lumMod val="85000"/>
                        </a:schemeClr>
                      </a:solidFill>
                    </a:ln>
                  </pic:spPr>
                </pic:pic>
              </a:graphicData>
            </a:graphic>
          </wp:inline>
        </w:drawing>
      </w:r>
    </w:p>
    <w:p w14:paraId="1CC8F2B6" w14:textId="77777777" w:rsidR="008B0AB0" w:rsidRDefault="008B0AB0" w:rsidP="00535F4C">
      <w:pPr>
        <w:pStyle w:val="1e"/>
      </w:pPr>
    </w:p>
    <w:p w14:paraId="6413FC05" w14:textId="77777777" w:rsidR="008B0AB0" w:rsidRDefault="008B0AB0" w:rsidP="00535F4C">
      <w:pPr>
        <w:pStyle w:val="1e"/>
      </w:pPr>
      <w:bookmarkStart w:id="193" w:name="OLE_LINK5"/>
      <w:r>
        <w:t xml:space="preserve"># Configure an authentication control point named </w:t>
      </w:r>
      <w:r>
        <w:rPr>
          <w:b/>
        </w:rPr>
        <w:t>ACC1</w:t>
      </w:r>
      <w:r>
        <w:t>.</w:t>
      </w:r>
    </w:p>
    <w:p w14:paraId="6DB825BA" w14:textId="77777777" w:rsidR="008B0AB0" w:rsidRPr="003C5734" w:rsidRDefault="008B0AB0" w:rsidP="00535F4C">
      <w:pPr>
        <w:pStyle w:val="1e"/>
      </w:pPr>
      <w:r>
        <w:t xml:space="preserve">Configure ACC1 based on the ACC1 access management plan, retain the default values for parameters that are not included in the plan, and then click </w:t>
      </w:r>
      <w:r>
        <w:rPr>
          <w:b/>
        </w:rPr>
        <w:t>Apply</w:t>
      </w:r>
      <w:r>
        <w:t>.</w:t>
      </w:r>
      <w:bookmarkEnd w:id="193"/>
    </w:p>
    <w:p w14:paraId="4C8C4F93" w14:textId="77777777" w:rsidR="008B0AB0" w:rsidRDefault="008B0AB0" w:rsidP="00535F4C">
      <w:pPr>
        <w:pStyle w:val="1e"/>
      </w:pPr>
      <w:r>
        <w:rPr>
          <w:noProof/>
        </w:rPr>
        <w:drawing>
          <wp:inline distT="0" distB="0" distL="0" distR="0" wp14:anchorId="40006240" wp14:editId="69C602B2">
            <wp:extent cx="5454000" cy="2047372"/>
            <wp:effectExtent l="19050" t="19050" r="13970" b="10160"/>
            <wp:docPr id="1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454000" cy="2047372"/>
                    </a:xfrm>
                    <a:prstGeom prst="rect">
                      <a:avLst/>
                    </a:prstGeom>
                    <a:ln>
                      <a:solidFill>
                        <a:schemeClr val="bg1">
                          <a:lumMod val="85000"/>
                        </a:schemeClr>
                      </a:solidFill>
                    </a:ln>
                  </pic:spPr>
                </pic:pic>
              </a:graphicData>
            </a:graphic>
          </wp:inline>
        </w:drawing>
      </w:r>
    </w:p>
    <w:p w14:paraId="3DD58FBF" w14:textId="77777777" w:rsidR="008B0AB0" w:rsidRPr="006905B8" w:rsidRDefault="008B0AB0" w:rsidP="00535F4C">
      <w:pPr>
        <w:pStyle w:val="1e"/>
      </w:pPr>
    </w:p>
    <w:p w14:paraId="44F867F4" w14:textId="77777777" w:rsidR="008B0AB0" w:rsidRDefault="008B0AB0" w:rsidP="00535F4C">
      <w:pPr>
        <w:pStyle w:val="1e"/>
      </w:pPr>
      <w:r>
        <w:t xml:space="preserve"># Configure an authentication control point named </w:t>
      </w:r>
      <w:r>
        <w:rPr>
          <w:b/>
        </w:rPr>
        <w:t>ACC2</w:t>
      </w:r>
      <w:r>
        <w:t>.</w:t>
      </w:r>
    </w:p>
    <w:p w14:paraId="08B8E61E" w14:textId="77777777" w:rsidR="008B0AB0" w:rsidRDefault="008B0AB0" w:rsidP="00535F4C">
      <w:pPr>
        <w:pStyle w:val="1e"/>
      </w:pPr>
      <w:r>
        <w:t xml:space="preserve">Configure ACC2 based on the ACC2 access management plan, retain the default values for parameters that are not included in the plan, and then click </w:t>
      </w:r>
      <w:r>
        <w:rPr>
          <w:b/>
        </w:rPr>
        <w:t>Apply</w:t>
      </w:r>
      <w:r>
        <w:t>.</w:t>
      </w:r>
    </w:p>
    <w:p w14:paraId="3860C4A5" w14:textId="77777777" w:rsidR="008B0AB0" w:rsidRDefault="008B0AB0" w:rsidP="00535F4C">
      <w:pPr>
        <w:pStyle w:val="1e"/>
      </w:pPr>
      <w:r>
        <w:rPr>
          <w:noProof/>
        </w:rPr>
        <w:drawing>
          <wp:inline distT="0" distB="0" distL="0" distR="0" wp14:anchorId="6C625182" wp14:editId="12DDE92E">
            <wp:extent cx="5454000" cy="2085852"/>
            <wp:effectExtent l="19050" t="19050" r="13970" b="10160"/>
            <wp:docPr id="176"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454000" cy="2085852"/>
                    </a:xfrm>
                    <a:prstGeom prst="rect">
                      <a:avLst/>
                    </a:prstGeom>
                    <a:ln>
                      <a:solidFill>
                        <a:schemeClr val="bg1">
                          <a:lumMod val="85000"/>
                        </a:schemeClr>
                      </a:solidFill>
                    </a:ln>
                  </pic:spPr>
                </pic:pic>
              </a:graphicData>
            </a:graphic>
          </wp:inline>
        </w:drawing>
      </w:r>
    </w:p>
    <w:p w14:paraId="7364CD2C" w14:textId="77777777" w:rsidR="008B0AB0" w:rsidRDefault="008B0AB0" w:rsidP="00535F4C">
      <w:pPr>
        <w:pStyle w:val="1e"/>
      </w:pPr>
      <w:r>
        <w:rPr>
          <w:noProof/>
        </w:rPr>
        <w:drawing>
          <wp:inline distT="0" distB="0" distL="0" distR="0" wp14:anchorId="6647546A" wp14:editId="597E4404">
            <wp:extent cx="5454000" cy="774131"/>
            <wp:effectExtent l="19050" t="19050" r="13970" b="26035"/>
            <wp:docPr id="177"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454000" cy="774131"/>
                    </a:xfrm>
                    <a:prstGeom prst="rect">
                      <a:avLst/>
                    </a:prstGeom>
                    <a:ln>
                      <a:solidFill>
                        <a:schemeClr val="bg1">
                          <a:lumMod val="85000"/>
                        </a:schemeClr>
                      </a:solidFill>
                    </a:ln>
                  </pic:spPr>
                </pic:pic>
              </a:graphicData>
            </a:graphic>
          </wp:inline>
        </w:drawing>
      </w:r>
    </w:p>
    <w:p w14:paraId="7D200C03" w14:textId="77777777" w:rsidR="008B0AB0" w:rsidRDefault="008B0AB0" w:rsidP="0074633A">
      <w:pPr>
        <w:pStyle w:val="1e"/>
      </w:pPr>
      <w:r>
        <w:rPr>
          <w:noProof/>
        </w:rPr>
        <w:drawing>
          <wp:inline distT="0" distB="0" distL="0" distR="0" wp14:anchorId="5C0441AA" wp14:editId="2A580C66">
            <wp:extent cx="754381" cy="267463"/>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en-05.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754381" cy="267463"/>
                    </a:xfrm>
                    <a:prstGeom prst="rect">
                      <a:avLst/>
                    </a:prstGeom>
                  </pic:spPr>
                </pic:pic>
              </a:graphicData>
            </a:graphic>
          </wp:inline>
        </w:drawing>
      </w:r>
    </w:p>
    <w:p w14:paraId="5179D92F" w14:textId="77777777" w:rsidR="008B0AB0" w:rsidRDefault="008B0AB0" w:rsidP="00535F4C">
      <w:pPr>
        <w:pStyle w:val="1e"/>
      </w:pPr>
      <w:r>
        <w:t>Configure the CAPWAP management VLAN and CAPWAP management IP address. That is, create the management VLAN and CAPWAP tunnel source interface in the WLAN service, and assign an IP address to the source interface. The DHCP server assigns IP addresses from the interface address pool to APs. After this step is performed, the APs can get onboarded successfully.</w:t>
      </w:r>
    </w:p>
    <w:p w14:paraId="1FC8B7B2" w14:textId="77777777" w:rsidR="0074633A" w:rsidRPr="00A904FD" w:rsidRDefault="0074633A" w:rsidP="00535F4C">
      <w:pPr>
        <w:pStyle w:val="1e"/>
      </w:pPr>
    </w:p>
    <w:p w14:paraId="4A8DB0EC" w14:textId="77777777" w:rsidR="008B0AB0" w:rsidRDefault="008B0AB0" w:rsidP="00535F4C">
      <w:pPr>
        <w:pStyle w:val="4a"/>
      </w:pPr>
      <w:r>
        <w:t>Check the fabric configuration delivery result.</w:t>
      </w:r>
    </w:p>
    <w:p w14:paraId="38C92733" w14:textId="77777777" w:rsidR="008B0AB0" w:rsidRDefault="008B0AB0" w:rsidP="00535F4C">
      <w:pPr>
        <w:pStyle w:val="1e"/>
      </w:pPr>
      <w:r>
        <w:t># To verify that the preceding configuration is correct, check the configuration delivery result.</w:t>
      </w:r>
    </w:p>
    <w:p w14:paraId="17F1A4B9" w14:textId="77777777" w:rsidR="008B0AB0" w:rsidRDefault="008B0AB0" w:rsidP="00535F4C">
      <w:pPr>
        <w:pStyle w:val="1e"/>
      </w:pPr>
      <w:r>
        <w:t xml:space="preserve">Choose </w:t>
      </w:r>
      <w:r>
        <w:rPr>
          <w:b/>
        </w:rPr>
        <w:t>Fabric Network &gt; Fabric Management</w:t>
      </w:r>
      <w:r>
        <w:t xml:space="preserve">. On the fabric management page that is displayed, click the fabric that you just created. On the fabric topology page, click </w:t>
      </w:r>
      <w:r>
        <w:rPr>
          <w:b/>
        </w:rPr>
        <w:t>Configuration Status</w:t>
      </w:r>
      <w:r>
        <w:t>.</w:t>
      </w:r>
      <w:bookmarkStart w:id="194" w:name="OLE_LINK6"/>
      <w:bookmarkEnd w:id="194"/>
    </w:p>
    <w:p w14:paraId="2C4914D7" w14:textId="77777777" w:rsidR="008B0AB0" w:rsidRPr="002D265F" w:rsidRDefault="008B0AB0" w:rsidP="00535F4C">
      <w:pPr>
        <w:pStyle w:val="1e"/>
      </w:pPr>
      <w:r>
        <w:t xml:space="preserve">Currently, the </w:t>
      </w:r>
      <w:r>
        <w:rPr>
          <w:b/>
        </w:rPr>
        <w:t>Configuration Status</w:t>
      </w:r>
      <w:r>
        <w:t xml:space="preserve"> values for all access management configuration items are </w:t>
      </w:r>
      <w:r>
        <w:rPr>
          <w:b/>
        </w:rPr>
        <w:t>Succeeded</w:t>
      </w:r>
      <w:r>
        <w:t>.</w:t>
      </w:r>
    </w:p>
    <w:p w14:paraId="0AB14876" w14:textId="77777777" w:rsidR="008B0AB0" w:rsidRDefault="008B0AB0" w:rsidP="00535F4C">
      <w:pPr>
        <w:pStyle w:val="1e"/>
      </w:pPr>
      <w:r>
        <w:rPr>
          <w:noProof/>
        </w:rPr>
        <w:drawing>
          <wp:inline distT="0" distB="0" distL="0" distR="0" wp14:anchorId="0EE05F47" wp14:editId="50B3DF70">
            <wp:extent cx="5454000" cy="3589975"/>
            <wp:effectExtent l="19050" t="19050" r="13970" b="10795"/>
            <wp:docPr id="178"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454000" cy="3589975"/>
                    </a:xfrm>
                    <a:prstGeom prst="rect">
                      <a:avLst/>
                    </a:prstGeom>
                    <a:ln>
                      <a:solidFill>
                        <a:schemeClr val="bg1">
                          <a:lumMod val="85000"/>
                        </a:schemeClr>
                      </a:solidFill>
                    </a:ln>
                  </pic:spPr>
                </pic:pic>
              </a:graphicData>
            </a:graphic>
          </wp:inline>
        </w:drawing>
      </w:r>
    </w:p>
    <w:p w14:paraId="4E358DDD" w14:textId="77777777" w:rsidR="008B0AB0" w:rsidRDefault="008B0AB0" w:rsidP="008B0AB0">
      <w:pPr>
        <w:pStyle w:val="ItemListText"/>
        <w:rPr>
          <w:rFonts w:hint="eastAsia"/>
        </w:rPr>
      </w:pPr>
    </w:p>
    <w:p w14:paraId="77903D8F" w14:textId="77777777" w:rsidR="008B0AB0" w:rsidRDefault="008B0AB0" w:rsidP="00535F4C">
      <w:pPr>
        <w:pStyle w:val="1e"/>
      </w:pPr>
      <w:r>
        <w:t># Check whether AP1 is online.</w:t>
      </w:r>
    </w:p>
    <w:p w14:paraId="739694D3" w14:textId="77777777" w:rsidR="008B0AB0" w:rsidRDefault="008B0AB0" w:rsidP="00535F4C">
      <w:pPr>
        <w:pStyle w:val="1e"/>
      </w:pPr>
      <w:r>
        <w:t xml:space="preserve">Choose </w:t>
      </w:r>
      <w:r>
        <w:rPr>
          <w:b/>
        </w:rPr>
        <w:t>Fabric Network &gt; Device Management</w:t>
      </w:r>
      <w:r>
        <w:t xml:space="preserve">. On the device management page that is displayed, click the site </w:t>
      </w:r>
      <w:r>
        <w:rPr>
          <w:b/>
        </w:rPr>
        <w:t>HQ</w:t>
      </w:r>
      <w:r>
        <w:t xml:space="preserve">. AP1 is in </w:t>
      </w:r>
      <w:r>
        <w:rPr>
          <w:b/>
        </w:rPr>
        <w:t>Normal</w:t>
      </w:r>
      <w:r>
        <w:t xml:space="preserve"> state, indicating that it is online.</w:t>
      </w:r>
    </w:p>
    <w:p w14:paraId="72D868D9" w14:textId="77777777" w:rsidR="008B0AB0" w:rsidRDefault="008B0AB0" w:rsidP="00535F4C">
      <w:pPr>
        <w:pStyle w:val="1e"/>
      </w:pPr>
      <w:r>
        <w:rPr>
          <w:noProof/>
        </w:rPr>
        <w:drawing>
          <wp:inline distT="0" distB="0" distL="0" distR="0" wp14:anchorId="1F8FB1D1" wp14:editId="66A56881">
            <wp:extent cx="5454000" cy="1970412"/>
            <wp:effectExtent l="19050" t="19050" r="13970" b="10795"/>
            <wp:docPr id="179"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454000" cy="1970412"/>
                    </a:xfrm>
                    <a:prstGeom prst="rect">
                      <a:avLst/>
                    </a:prstGeom>
                    <a:ln>
                      <a:solidFill>
                        <a:schemeClr val="bg1">
                          <a:lumMod val="85000"/>
                        </a:schemeClr>
                      </a:solidFill>
                    </a:ln>
                  </pic:spPr>
                </pic:pic>
              </a:graphicData>
            </a:graphic>
          </wp:inline>
        </w:drawing>
      </w:r>
    </w:p>
    <w:p w14:paraId="411ED106" w14:textId="77777777" w:rsidR="008B0AB0" w:rsidRPr="00535F4C" w:rsidRDefault="008B0AB0" w:rsidP="00535F4C">
      <w:pPr>
        <w:pStyle w:val="100"/>
        <w:rPr>
          <w:b/>
        </w:rPr>
      </w:pPr>
      <w:bookmarkStart w:id="195" w:name="OLE_LINK25"/>
      <w:r w:rsidRPr="00535F4C">
        <w:rPr>
          <w:b/>
        </w:rPr>
        <w:t>Notes on the configurations to be delivered:</w:t>
      </w:r>
    </w:p>
    <w:p w14:paraId="56459BEF" w14:textId="59E6ED6D" w:rsidR="008B0AB0" w:rsidRPr="008D20F6" w:rsidRDefault="00535F4C" w:rsidP="00535F4C">
      <w:pPr>
        <w:pStyle w:val="100"/>
      </w:pPr>
      <w:r>
        <w:t xml:space="preserve">1. </w:t>
      </w:r>
      <w:r w:rsidR="008B0AB0" w:rsidRPr="008D20F6">
        <w:t>Deliver authentication server configurations, including those of the RADIUS authentication server and Portal authentication server.</w:t>
      </w:r>
    </w:p>
    <w:p w14:paraId="477C07F9" w14:textId="41D0720B" w:rsidR="008B0AB0" w:rsidRPr="008D20F6" w:rsidRDefault="00535F4C" w:rsidP="00535F4C">
      <w:pPr>
        <w:pStyle w:val="100"/>
      </w:pPr>
      <w:r>
        <w:t xml:space="preserve">2. </w:t>
      </w:r>
      <w:r w:rsidR="008B0AB0" w:rsidRPr="008D20F6">
        <w:t xml:space="preserve">Deliver access authentication configurations, including the configurations of the 802.1X and MAC address authentication template as well as the Portal authentication template, and the configuration for referencing authentication templates on interfaces. </w:t>
      </w:r>
    </w:p>
    <w:p w14:paraId="7C4AC7BA" w14:textId="0954DBCD" w:rsidR="008B0AB0" w:rsidRPr="008D20F6" w:rsidRDefault="00535F4C" w:rsidP="00535F4C">
      <w:pPr>
        <w:pStyle w:val="100"/>
      </w:pPr>
      <w:r>
        <w:t xml:space="preserve">3. </w:t>
      </w:r>
      <w:r w:rsidR="008B0AB0" w:rsidRPr="008D20F6">
        <w:t>Complete basic configurations for onboarding the AP on ACC2, including creating an interface address pool (VLANIF 111) for assigning an IP address to the AP, using VLANIF 111 as the source interface to establish a CAPWAP tunnel, authenticating the AP in SN mode, and changing the AP name to AP1. In this way, the AP can get onboarded successfully.</w:t>
      </w:r>
    </w:p>
    <w:p w14:paraId="5BDD1677" w14:textId="77777777" w:rsidR="008B0AB0" w:rsidRDefault="008B0AB0" w:rsidP="00535F4C">
      <w:pPr>
        <w:pStyle w:val="1e"/>
      </w:pPr>
      <w:bookmarkStart w:id="196" w:name="_Toc57737986"/>
      <w:bookmarkEnd w:id="195"/>
    </w:p>
    <w:p w14:paraId="4BB3C2A6" w14:textId="77777777" w:rsidR="008B0AB0" w:rsidRPr="00535F4C" w:rsidRDefault="008B0AB0" w:rsidP="00535F4C">
      <w:pPr>
        <w:pStyle w:val="1e"/>
        <w:rPr>
          <w:b/>
        </w:rPr>
      </w:pPr>
      <w:r w:rsidRPr="00535F4C">
        <w:rPr>
          <w:b/>
        </w:rPr>
        <w:t>----End</w:t>
      </w:r>
    </w:p>
    <w:p w14:paraId="4A3F37F7" w14:textId="77777777" w:rsidR="008B0AB0" w:rsidRPr="00AE560F" w:rsidRDefault="008B0AB0" w:rsidP="00535F4C">
      <w:pPr>
        <w:pStyle w:val="3"/>
      </w:pPr>
      <w:bookmarkStart w:id="197" w:name="_Toc58336769"/>
      <w:bookmarkStart w:id="198" w:name="_Toc62638055"/>
      <w:r w:rsidRPr="00AE560F">
        <w:t>Overlay Network Automation</w:t>
      </w:r>
      <w:bookmarkEnd w:id="196"/>
      <w:bookmarkEnd w:id="197"/>
      <w:bookmarkEnd w:id="198"/>
    </w:p>
    <w:p w14:paraId="7652DA84" w14:textId="77777777" w:rsidR="008B0AB0" w:rsidRPr="00AE560F" w:rsidRDefault="008B0AB0" w:rsidP="00535F4C">
      <w:pPr>
        <w:pStyle w:val="4"/>
        <w:rPr>
          <w:rFonts w:hint="default"/>
        </w:rPr>
      </w:pPr>
      <w:r w:rsidRPr="00AE560F">
        <w:t>Creating Virtual Networks</w:t>
      </w:r>
    </w:p>
    <w:p w14:paraId="6395E759" w14:textId="77777777" w:rsidR="008B0AB0" w:rsidRDefault="008B0AB0" w:rsidP="008B0AB0">
      <w:pPr>
        <w:pStyle w:val="Figure"/>
        <w:ind w:left="0"/>
        <w:jc w:val="right"/>
        <w:rPr>
          <w:rFonts w:hint="eastAsia"/>
        </w:rPr>
      </w:pPr>
      <w:r w:rsidRPr="00183717">
        <w:rPr>
          <w:noProof/>
        </w:rPr>
        <w:drawing>
          <wp:inline distT="0" distB="0" distL="0" distR="0" wp14:anchorId="72A704F0" wp14:editId="0C75507E">
            <wp:extent cx="5454000" cy="4683015"/>
            <wp:effectExtent l="19050" t="19050" r="13970" b="22860"/>
            <wp:docPr id="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70"/>
                    <a:stretch>
                      <a:fillRect/>
                    </a:stretch>
                  </pic:blipFill>
                  <pic:spPr>
                    <a:xfrm>
                      <a:off x="0" y="0"/>
                      <a:ext cx="5454000" cy="4683015"/>
                    </a:xfrm>
                    <a:prstGeom prst="rect">
                      <a:avLst/>
                    </a:prstGeom>
                    <a:ln>
                      <a:solidFill>
                        <a:schemeClr val="bg1">
                          <a:lumMod val="85000"/>
                        </a:schemeClr>
                      </a:solidFill>
                    </a:ln>
                  </pic:spPr>
                </pic:pic>
              </a:graphicData>
            </a:graphic>
          </wp:inline>
        </w:drawing>
      </w:r>
    </w:p>
    <w:p w14:paraId="08D922AB" w14:textId="77777777" w:rsidR="008B0AB0" w:rsidRPr="008C6093" w:rsidRDefault="008B0AB0" w:rsidP="00535F4C">
      <w:pPr>
        <w:pStyle w:val="1e"/>
      </w:pPr>
    </w:p>
    <w:p w14:paraId="0D13ABBA" w14:textId="77777777" w:rsidR="008B0AB0" w:rsidRDefault="008B0AB0" w:rsidP="00535F4C">
      <w:pPr>
        <w:pStyle w:val="1e"/>
      </w:pPr>
      <w:bookmarkStart w:id="199" w:name="OLE_LINK28"/>
      <w:r>
        <w:t>In this lab, three virtual networks — OA_VN, RD_VN, and MKT_VN — will be created. The following three tables provide data plans for the three virtual networks.</w:t>
      </w:r>
      <w:bookmarkEnd w:id="199"/>
    </w:p>
    <w:p w14:paraId="46AFBB7D" w14:textId="77777777" w:rsidR="008B0AB0" w:rsidRPr="008C6093" w:rsidRDefault="008B0AB0" w:rsidP="00670BE2">
      <w:pPr>
        <w:pStyle w:val="50"/>
      </w:pPr>
      <w:r w:rsidRPr="008C6093">
        <w:t>Data plan for the OA virtual network</w:t>
      </w:r>
    </w:p>
    <w:tbl>
      <w:tblPr>
        <w:tblStyle w:val="V301"/>
        <w:tblW w:w="7938" w:type="dxa"/>
        <w:tblLayout w:type="fixed"/>
        <w:tblLook w:val="04A0" w:firstRow="1" w:lastRow="0" w:firstColumn="1" w:lastColumn="0" w:noHBand="0" w:noVBand="1"/>
      </w:tblPr>
      <w:tblGrid>
        <w:gridCol w:w="3102"/>
        <w:gridCol w:w="4836"/>
      </w:tblGrid>
      <w:tr w:rsidR="008B0AB0" w:rsidRPr="00BE3512" w14:paraId="6A288F61" w14:textId="77777777" w:rsidTr="00535F4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52" w:type="dxa"/>
            <w:hideMark/>
          </w:tcPr>
          <w:p w14:paraId="5EB877BC" w14:textId="77777777" w:rsidR="008B0AB0" w:rsidRPr="00BE3512" w:rsidRDefault="008B0AB0" w:rsidP="00CC2296">
            <w:pPr>
              <w:pStyle w:val="5a"/>
            </w:pPr>
            <w:r>
              <w:t>Parameter</w:t>
            </w:r>
          </w:p>
        </w:tc>
        <w:tc>
          <w:tcPr>
            <w:tcW w:w="5238" w:type="dxa"/>
          </w:tcPr>
          <w:p w14:paraId="65D65284" w14:textId="77777777" w:rsidR="008B0AB0" w:rsidRPr="00BE3512" w:rsidRDefault="008B0AB0" w:rsidP="00CC2296">
            <w:pPr>
              <w:pStyle w:val="5a"/>
              <w:cnfStyle w:val="100000000000" w:firstRow="1" w:lastRow="0" w:firstColumn="0" w:lastColumn="0" w:oddVBand="0" w:evenVBand="0" w:oddHBand="0" w:evenHBand="0" w:firstRowFirstColumn="0" w:firstRowLastColumn="0" w:lastRowFirstColumn="0" w:lastRowLastColumn="0"/>
            </w:pPr>
            <w:r>
              <w:t>Value</w:t>
            </w:r>
          </w:p>
        </w:tc>
      </w:tr>
      <w:tr w:rsidR="008B0AB0" w:rsidRPr="00BE3512" w14:paraId="07418854" w14:textId="77777777" w:rsidTr="00535F4C">
        <w:tc>
          <w:tcPr>
            <w:cnfStyle w:val="001000000000" w:firstRow="0" w:lastRow="0" w:firstColumn="1" w:lastColumn="0" w:oddVBand="0" w:evenVBand="0" w:oddHBand="0" w:evenHBand="0" w:firstRowFirstColumn="0" w:firstRowLastColumn="0" w:lastRowFirstColumn="0" w:lastRowLastColumn="0"/>
            <w:tcW w:w="8590" w:type="dxa"/>
            <w:gridSpan w:val="2"/>
          </w:tcPr>
          <w:p w14:paraId="31117EFD" w14:textId="77777777" w:rsidR="008B0AB0" w:rsidRPr="004E2F19" w:rsidRDefault="008B0AB0" w:rsidP="003B0074">
            <w:pPr>
              <w:pStyle w:val="5a"/>
              <w:jc w:val="left"/>
              <w:rPr>
                <w:b/>
              </w:rPr>
            </w:pPr>
            <w:r w:rsidRPr="004E2F19">
              <w:rPr>
                <w:b/>
              </w:rPr>
              <w:t>Create VN</w:t>
            </w:r>
          </w:p>
        </w:tc>
      </w:tr>
      <w:tr w:rsidR="008B0AB0" w:rsidRPr="00BE3512" w14:paraId="78A8F8A5" w14:textId="77777777" w:rsidTr="00535F4C">
        <w:tc>
          <w:tcPr>
            <w:cnfStyle w:val="001000000000" w:firstRow="0" w:lastRow="0" w:firstColumn="1" w:lastColumn="0" w:oddVBand="0" w:evenVBand="0" w:oddHBand="0" w:evenHBand="0" w:firstRowFirstColumn="0" w:firstRowLastColumn="0" w:lastRowFirstColumn="0" w:lastRowLastColumn="0"/>
            <w:tcW w:w="3352" w:type="dxa"/>
          </w:tcPr>
          <w:p w14:paraId="7817BEE0" w14:textId="77777777" w:rsidR="008B0AB0" w:rsidRDefault="008B0AB0" w:rsidP="003B0074">
            <w:pPr>
              <w:pStyle w:val="5a"/>
              <w:jc w:val="left"/>
            </w:pPr>
            <w:r>
              <w:t>Name</w:t>
            </w:r>
          </w:p>
        </w:tc>
        <w:tc>
          <w:tcPr>
            <w:tcW w:w="5238" w:type="dxa"/>
          </w:tcPr>
          <w:p w14:paraId="420298B4"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OA_VN (customizable)</w:t>
            </w:r>
          </w:p>
        </w:tc>
      </w:tr>
      <w:tr w:rsidR="008B0AB0" w:rsidRPr="00BE3512" w14:paraId="15F99936" w14:textId="77777777" w:rsidTr="00535F4C">
        <w:tc>
          <w:tcPr>
            <w:cnfStyle w:val="001000000000" w:firstRow="0" w:lastRow="0" w:firstColumn="1" w:lastColumn="0" w:oddVBand="0" w:evenVBand="0" w:oddHBand="0" w:evenHBand="0" w:firstRowFirstColumn="0" w:firstRowLastColumn="0" w:lastRowFirstColumn="0" w:lastRowLastColumn="0"/>
            <w:tcW w:w="3352" w:type="dxa"/>
          </w:tcPr>
          <w:p w14:paraId="0557C82F" w14:textId="77777777" w:rsidR="008B0AB0" w:rsidRDefault="008B0AB0" w:rsidP="003B0074">
            <w:pPr>
              <w:pStyle w:val="5a"/>
              <w:jc w:val="left"/>
            </w:pPr>
            <w:r>
              <w:t>User gateway location</w:t>
            </w:r>
          </w:p>
        </w:tc>
        <w:tc>
          <w:tcPr>
            <w:tcW w:w="5238" w:type="dxa"/>
          </w:tcPr>
          <w:p w14:paraId="13A75877"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Inside the fabric</w:t>
            </w:r>
          </w:p>
        </w:tc>
      </w:tr>
      <w:tr w:rsidR="008B0AB0" w:rsidRPr="00BE3512" w14:paraId="78439970" w14:textId="77777777" w:rsidTr="00535F4C">
        <w:tc>
          <w:tcPr>
            <w:cnfStyle w:val="001000000000" w:firstRow="0" w:lastRow="0" w:firstColumn="1" w:lastColumn="0" w:oddVBand="0" w:evenVBand="0" w:oddHBand="0" w:evenHBand="0" w:firstRowFirstColumn="0" w:firstRowLastColumn="0" w:lastRowFirstColumn="0" w:lastRowLastColumn="0"/>
            <w:tcW w:w="3352" w:type="dxa"/>
          </w:tcPr>
          <w:p w14:paraId="23776723" w14:textId="77777777" w:rsidR="008B0AB0" w:rsidRDefault="008B0AB0" w:rsidP="003B0074">
            <w:pPr>
              <w:pStyle w:val="5a"/>
              <w:jc w:val="left"/>
            </w:pPr>
            <w:r>
              <w:t>User-defined VRF name</w:t>
            </w:r>
          </w:p>
        </w:tc>
        <w:tc>
          <w:tcPr>
            <w:tcW w:w="5238" w:type="dxa"/>
          </w:tcPr>
          <w:p w14:paraId="36BC7E3C"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OA (customizable)</w:t>
            </w:r>
          </w:p>
        </w:tc>
      </w:tr>
      <w:tr w:rsidR="008B0AB0" w:rsidRPr="00BE3512" w14:paraId="5B53DC2B" w14:textId="77777777" w:rsidTr="00535F4C">
        <w:tc>
          <w:tcPr>
            <w:cnfStyle w:val="001000000000" w:firstRow="0" w:lastRow="0" w:firstColumn="1" w:lastColumn="0" w:oddVBand="0" w:evenVBand="0" w:oddHBand="0" w:evenHBand="0" w:firstRowFirstColumn="0" w:firstRowLastColumn="0" w:lastRowFirstColumn="0" w:lastRowLastColumn="0"/>
            <w:tcW w:w="3352" w:type="dxa"/>
          </w:tcPr>
          <w:p w14:paraId="54624F21" w14:textId="77777777" w:rsidR="008B0AB0" w:rsidRDefault="008B0AB0" w:rsidP="003B0074">
            <w:pPr>
              <w:pStyle w:val="5a"/>
              <w:jc w:val="left"/>
            </w:pPr>
            <w:r>
              <w:t>External network</w:t>
            </w:r>
          </w:p>
        </w:tc>
        <w:tc>
          <w:tcPr>
            <w:tcW w:w="5238" w:type="dxa"/>
          </w:tcPr>
          <w:p w14:paraId="5A827F20"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OA</w:t>
            </w:r>
          </w:p>
        </w:tc>
      </w:tr>
      <w:tr w:rsidR="008B0AB0" w:rsidRPr="00BE3512" w14:paraId="44E88340" w14:textId="77777777" w:rsidTr="00535F4C">
        <w:tc>
          <w:tcPr>
            <w:cnfStyle w:val="001000000000" w:firstRow="0" w:lastRow="0" w:firstColumn="1" w:lastColumn="0" w:oddVBand="0" w:evenVBand="0" w:oddHBand="0" w:evenHBand="0" w:firstRowFirstColumn="0" w:firstRowLastColumn="0" w:lastRowFirstColumn="0" w:lastRowLastColumn="0"/>
            <w:tcW w:w="3352" w:type="dxa"/>
          </w:tcPr>
          <w:p w14:paraId="3B324CE4" w14:textId="77777777" w:rsidR="008B0AB0" w:rsidRPr="00BE3512" w:rsidRDefault="008B0AB0" w:rsidP="003B0074">
            <w:pPr>
              <w:pStyle w:val="5a"/>
              <w:jc w:val="left"/>
            </w:pPr>
            <w:r>
              <w:t>Network service resources</w:t>
            </w:r>
          </w:p>
        </w:tc>
        <w:tc>
          <w:tcPr>
            <w:tcW w:w="5238" w:type="dxa"/>
          </w:tcPr>
          <w:p w14:paraId="13BC968E" w14:textId="77777777"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r>
              <w:t>DHCP_Service</w:t>
            </w:r>
          </w:p>
        </w:tc>
      </w:tr>
      <w:tr w:rsidR="008B0AB0" w:rsidRPr="00BE3512" w14:paraId="4A14AB91" w14:textId="77777777" w:rsidTr="00535F4C">
        <w:tc>
          <w:tcPr>
            <w:cnfStyle w:val="001000000000" w:firstRow="0" w:lastRow="0" w:firstColumn="1" w:lastColumn="0" w:oddVBand="0" w:evenVBand="0" w:oddHBand="0" w:evenHBand="0" w:firstRowFirstColumn="0" w:firstRowLastColumn="0" w:lastRowFirstColumn="0" w:lastRowLastColumn="0"/>
            <w:tcW w:w="8590" w:type="dxa"/>
            <w:gridSpan w:val="2"/>
          </w:tcPr>
          <w:p w14:paraId="27001AE6" w14:textId="77777777" w:rsidR="008B0AB0" w:rsidRPr="004E2F19" w:rsidRDefault="008B0AB0" w:rsidP="003B0074">
            <w:pPr>
              <w:pStyle w:val="5a"/>
              <w:jc w:val="left"/>
              <w:rPr>
                <w:b/>
              </w:rPr>
            </w:pPr>
            <w:r w:rsidRPr="004E2F19">
              <w:rPr>
                <w:b/>
              </w:rPr>
              <w:t>User gateway: Manually Specified</w:t>
            </w:r>
          </w:p>
        </w:tc>
      </w:tr>
      <w:tr w:rsidR="008B0AB0" w:rsidRPr="00BE3512" w14:paraId="30AF5418" w14:textId="77777777" w:rsidTr="00535F4C">
        <w:tc>
          <w:tcPr>
            <w:cnfStyle w:val="001000000000" w:firstRow="0" w:lastRow="0" w:firstColumn="1" w:lastColumn="0" w:oddVBand="0" w:evenVBand="0" w:oddHBand="0" w:evenHBand="0" w:firstRowFirstColumn="0" w:firstRowLastColumn="0" w:lastRowFirstColumn="0" w:lastRowLastColumn="0"/>
            <w:tcW w:w="3352" w:type="dxa"/>
          </w:tcPr>
          <w:p w14:paraId="1606B47E" w14:textId="77777777" w:rsidR="008B0AB0" w:rsidRDefault="008B0AB0" w:rsidP="003B0074">
            <w:pPr>
              <w:pStyle w:val="5a"/>
              <w:jc w:val="left"/>
            </w:pPr>
            <w:r>
              <w:t>OA</w:t>
            </w:r>
          </w:p>
        </w:tc>
        <w:tc>
          <w:tcPr>
            <w:tcW w:w="5238" w:type="dxa"/>
          </w:tcPr>
          <w:p w14:paraId="1A46FEF2"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OA (customizable)</w:t>
            </w:r>
          </w:p>
        </w:tc>
      </w:tr>
      <w:tr w:rsidR="008B0AB0" w:rsidRPr="00BE3512" w14:paraId="624E7BFD" w14:textId="77777777" w:rsidTr="00535F4C">
        <w:tc>
          <w:tcPr>
            <w:cnfStyle w:val="001000000000" w:firstRow="0" w:lastRow="0" w:firstColumn="1" w:lastColumn="0" w:oddVBand="0" w:evenVBand="0" w:oddHBand="0" w:evenHBand="0" w:firstRowFirstColumn="0" w:firstRowLastColumn="0" w:lastRowFirstColumn="0" w:lastRowLastColumn="0"/>
            <w:tcW w:w="3352" w:type="dxa"/>
          </w:tcPr>
          <w:p w14:paraId="5139EFD0" w14:textId="77777777" w:rsidR="008B0AB0" w:rsidRDefault="008B0AB0" w:rsidP="003B0074">
            <w:pPr>
              <w:pStyle w:val="5a"/>
              <w:jc w:val="left"/>
            </w:pPr>
            <w:r>
              <w:t>VLAN Type</w:t>
            </w:r>
          </w:p>
        </w:tc>
        <w:tc>
          <w:tcPr>
            <w:tcW w:w="5238" w:type="dxa"/>
          </w:tcPr>
          <w:p w14:paraId="36B1E943"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Dynamic VLAN</w:t>
            </w:r>
          </w:p>
        </w:tc>
      </w:tr>
      <w:tr w:rsidR="008B0AB0" w:rsidRPr="00BE3512" w14:paraId="1154B5E4" w14:textId="77777777" w:rsidTr="00535F4C">
        <w:tc>
          <w:tcPr>
            <w:cnfStyle w:val="001000000000" w:firstRow="0" w:lastRow="0" w:firstColumn="1" w:lastColumn="0" w:oddVBand="0" w:evenVBand="0" w:oddHBand="0" w:evenHBand="0" w:firstRowFirstColumn="0" w:firstRowLastColumn="0" w:lastRowFirstColumn="0" w:lastRowLastColumn="0"/>
            <w:tcW w:w="3352" w:type="dxa"/>
          </w:tcPr>
          <w:p w14:paraId="77F79224" w14:textId="77777777" w:rsidR="008B0AB0" w:rsidRDefault="008B0AB0" w:rsidP="003B0074">
            <w:pPr>
              <w:pStyle w:val="5a"/>
              <w:jc w:val="left"/>
            </w:pPr>
            <w:r>
              <w:t>VLAN</w:t>
            </w:r>
          </w:p>
        </w:tc>
        <w:tc>
          <w:tcPr>
            <w:tcW w:w="5238" w:type="dxa"/>
          </w:tcPr>
          <w:p w14:paraId="6FAE6B3B"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101</w:t>
            </w:r>
          </w:p>
        </w:tc>
      </w:tr>
      <w:tr w:rsidR="008B0AB0" w:rsidRPr="00BE3512" w14:paraId="55286CA5" w14:textId="77777777" w:rsidTr="00535F4C">
        <w:tc>
          <w:tcPr>
            <w:cnfStyle w:val="001000000000" w:firstRow="0" w:lastRow="0" w:firstColumn="1" w:lastColumn="0" w:oddVBand="0" w:evenVBand="0" w:oddHBand="0" w:evenHBand="0" w:firstRowFirstColumn="0" w:firstRowLastColumn="0" w:lastRowFirstColumn="0" w:lastRowLastColumn="0"/>
            <w:tcW w:w="3352" w:type="dxa"/>
          </w:tcPr>
          <w:p w14:paraId="79D29E40" w14:textId="77777777" w:rsidR="008B0AB0" w:rsidRDefault="008B0AB0" w:rsidP="003B0074">
            <w:pPr>
              <w:pStyle w:val="5a"/>
              <w:jc w:val="left"/>
            </w:pPr>
            <w:r>
              <w:t>IPv4 subnet</w:t>
            </w:r>
          </w:p>
        </w:tc>
        <w:tc>
          <w:tcPr>
            <w:tcW w:w="5238" w:type="dxa"/>
          </w:tcPr>
          <w:p w14:paraId="200E06D2"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172.16.1.0/24</w:t>
            </w:r>
          </w:p>
        </w:tc>
      </w:tr>
      <w:tr w:rsidR="008B0AB0" w:rsidRPr="00BE3512" w14:paraId="71C30F86" w14:textId="77777777" w:rsidTr="00535F4C">
        <w:tc>
          <w:tcPr>
            <w:cnfStyle w:val="001000000000" w:firstRow="0" w:lastRow="0" w:firstColumn="1" w:lastColumn="0" w:oddVBand="0" w:evenVBand="0" w:oddHBand="0" w:evenHBand="0" w:firstRowFirstColumn="0" w:firstRowLastColumn="0" w:lastRowFirstColumn="0" w:lastRowLastColumn="0"/>
            <w:tcW w:w="3352" w:type="dxa"/>
          </w:tcPr>
          <w:p w14:paraId="0ADCE54A" w14:textId="77777777" w:rsidR="008B0AB0" w:rsidRDefault="008B0AB0" w:rsidP="003B0074">
            <w:pPr>
              <w:pStyle w:val="5a"/>
              <w:jc w:val="left"/>
            </w:pPr>
            <w:r>
              <w:t>IPv4 gateway address</w:t>
            </w:r>
          </w:p>
        </w:tc>
        <w:tc>
          <w:tcPr>
            <w:tcW w:w="5238" w:type="dxa"/>
          </w:tcPr>
          <w:p w14:paraId="5754F836"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172.16.1.1</w:t>
            </w:r>
          </w:p>
        </w:tc>
      </w:tr>
      <w:tr w:rsidR="008B0AB0" w:rsidRPr="00BE3512" w14:paraId="6184DBF4" w14:textId="77777777" w:rsidTr="00535F4C">
        <w:tc>
          <w:tcPr>
            <w:cnfStyle w:val="001000000000" w:firstRow="0" w:lastRow="0" w:firstColumn="1" w:lastColumn="0" w:oddVBand="0" w:evenVBand="0" w:oddHBand="0" w:evenHBand="0" w:firstRowFirstColumn="0" w:firstRowLastColumn="0" w:lastRowFirstColumn="0" w:lastRowLastColumn="0"/>
            <w:tcW w:w="8590" w:type="dxa"/>
            <w:gridSpan w:val="2"/>
          </w:tcPr>
          <w:p w14:paraId="633774B3" w14:textId="77777777" w:rsidR="008B0AB0" w:rsidRPr="004E2F19" w:rsidRDefault="008B0AB0" w:rsidP="003B0074">
            <w:pPr>
              <w:pStyle w:val="5a"/>
              <w:jc w:val="left"/>
              <w:rPr>
                <w:b/>
              </w:rPr>
            </w:pPr>
            <w:r w:rsidRPr="004E2F19">
              <w:rPr>
                <w:b/>
              </w:rPr>
              <w:t>User access: Wired access</w:t>
            </w:r>
          </w:p>
        </w:tc>
      </w:tr>
      <w:tr w:rsidR="008B0AB0" w:rsidRPr="00BE3512" w14:paraId="780B1DF1" w14:textId="77777777" w:rsidTr="00535F4C">
        <w:tc>
          <w:tcPr>
            <w:cnfStyle w:val="001000000000" w:firstRow="0" w:lastRow="0" w:firstColumn="1" w:lastColumn="0" w:oddVBand="0" w:evenVBand="0" w:oddHBand="0" w:evenHBand="0" w:firstRowFirstColumn="0" w:firstRowLastColumn="0" w:lastRowFirstColumn="0" w:lastRowLastColumn="0"/>
            <w:tcW w:w="3352" w:type="dxa"/>
          </w:tcPr>
          <w:p w14:paraId="40F7132E" w14:textId="77777777" w:rsidR="008B0AB0" w:rsidRDefault="008B0AB0" w:rsidP="003B0074">
            <w:pPr>
              <w:pStyle w:val="5a"/>
              <w:jc w:val="left"/>
            </w:pPr>
            <w:r>
              <w:t>Service name</w:t>
            </w:r>
          </w:p>
        </w:tc>
        <w:tc>
          <w:tcPr>
            <w:tcW w:w="5238" w:type="dxa"/>
          </w:tcPr>
          <w:p w14:paraId="61A7A8FF"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OA (customizable)</w:t>
            </w:r>
          </w:p>
        </w:tc>
      </w:tr>
      <w:tr w:rsidR="008B0AB0" w:rsidRPr="00BE3512" w14:paraId="26A03421" w14:textId="77777777" w:rsidTr="00535F4C">
        <w:tc>
          <w:tcPr>
            <w:cnfStyle w:val="001000000000" w:firstRow="0" w:lastRow="0" w:firstColumn="1" w:lastColumn="0" w:oddVBand="0" w:evenVBand="0" w:oddHBand="0" w:evenHBand="0" w:firstRowFirstColumn="0" w:firstRowLastColumn="0" w:lastRowFirstColumn="0" w:lastRowLastColumn="0"/>
            <w:tcW w:w="3352" w:type="dxa"/>
          </w:tcPr>
          <w:p w14:paraId="5D88A88D" w14:textId="77777777" w:rsidR="008B0AB0" w:rsidRDefault="008B0AB0" w:rsidP="003B0074">
            <w:pPr>
              <w:pStyle w:val="5a"/>
              <w:jc w:val="left"/>
            </w:pPr>
            <w:r>
              <w:t>Device Name: ACC1</w:t>
            </w:r>
          </w:p>
        </w:tc>
        <w:tc>
          <w:tcPr>
            <w:tcW w:w="5238" w:type="dxa"/>
          </w:tcPr>
          <w:p w14:paraId="5EB708C1"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Port: GigabitEthernet0/0/24</w:t>
            </w:r>
          </w:p>
          <w:p w14:paraId="2ED7C4A8"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Service VLAN: Dynamic VLAN</w:t>
            </w:r>
          </w:p>
        </w:tc>
      </w:tr>
      <w:tr w:rsidR="008B0AB0" w:rsidRPr="00BE3512" w14:paraId="7FAB407D" w14:textId="77777777" w:rsidTr="00535F4C">
        <w:tc>
          <w:tcPr>
            <w:cnfStyle w:val="001000000000" w:firstRow="0" w:lastRow="0" w:firstColumn="1" w:lastColumn="0" w:oddVBand="0" w:evenVBand="0" w:oddHBand="0" w:evenHBand="0" w:firstRowFirstColumn="0" w:firstRowLastColumn="0" w:lastRowFirstColumn="0" w:lastRowLastColumn="0"/>
            <w:tcW w:w="3352" w:type="dxa"/>
          </w:tcPr>
          <w:p w14:paraId="6AFC9A52" w14:textId="77777777" w:rsidR="008B0AB0" w:rsidRDefault="008B0AB0" w:rsidP="003B0074">
            <w:pPr>
              <w:pStyle w:val="5a"/>
              <w:jc w:val="left"/>
            </w:pPr>
            <w:r>
              <w:t>Device Name: ACC2</w:t>
            </w:r>
          </w:p>
        </w:tc>
        <w:tc>
          <w:tcPr>
            <w:tcW w:w="5238" w:type="dxa"/>
          </w:tcPr>
          <w:p w14:paraId="77B92ECD"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Port: GigabitEthernet0/0/24</w:t>
            </w:r>
          </w:p>
          <w:p w14:paraId="164567C9"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Service VLAN: Dynamic VLAN</w:t>
            </w:r>
          </w:p>
        </w:tc>
      </w:tr>
      <w:tr w:rsidR="008B0AB0" w:rsidRPr="00BE3512" w14:paraId="1770245E" w14:textId="77777777" w:rsidTr="00535F4C">
        <w:tc>
          <w:tcPr>
            <w:cnfStyle w:val="001000000000" w:firstRow="0" w:lastRow="0" w:firstColumn="1" w:lastColumn="0" w:oddVBand="0" w:evenVBand="0" w:oddHBand="0" w:evenHBand="0" w:firstRowFirstColumn="0" w:firstRowLastColumn="0" w:lastRowFirstColumn="0" w:lastRowLastColumn="0"/>
            <w:tcW w:w="8590" w:type="dxa"/>
            <w:gridSpan w:val="2"/>
          </w:tcPr>
          <w:p w14:paraId="67D5FDA2" w14:textId="77777777" w:rsidR="008B0AB0" w:rsidRPr="004E2F19" w:rsidRDefault="008B0AB0" w:rsidP="003B0074">
            <w:pPr>
              <w:pStyle w:val="5a"/>
              <w:jc w:val="left"/>
              <w:rPr>
                <w:b/>
              </w:rPr>
            </w:pPr>
            <w:r w:rsidRPr="004E2F19">
              <w:rPr>
                <w:b/>
              </w:rPr>
              <w:t>User access: Wireless access</w:t>
            </w:r>
          </w:p>
        </w:tc>
      </w:tr>
      <w:tr w:rsidR="008B0AB0" w:rsidRPr="00BE3512" w14:paraId="31F23C3E" w14:textId="77777777" w:rsidTr="00535F4C">
        <w:tc>
          <w:tcPr>
            <w:cnfStyle w:val="001000000000" w:firstRow="0" w:lastRow="0" w:firstColumn="1" w:lastColumn="0" w:oddVBand="0" w:evenVBand="0" w:oddHBand="0" w:evenHBand="0" w:firstRowFirstColumn="0" w:firstRowLastColumn="0" w:lastRowFirstColumn="0" w:lastRowLastColumn="0"/>
            <w:tcW w:w="3352" w:type="dxa"/>
          </w:tcPr>
          <w:p w14:paraId="442FEEEF" w14:textId="77777777" w:rsidR="008B0AB0" w:rsidRDefault="008B0AB0" w:rsidP="003B0074">
            <w:pPr>
              <w:pStyle w:val="5a"/>
              <w:jc w:val="left"/>
            </w:pPr>
            <w:r>
              <w:t>Site</w:t>
            </w:r>
          </w:p>
        </w:tc>
        <w:tc>
          <w:tcPr>
            <w:tcW w:w="5238" w:type="dxa"/>
          </w:tcPr>
          <w:p w14:paraId="7DEE16EB"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HQ</w:t>
            </w:r>
          </w:p>
        </w:tc>
      </w:tr>
      <w:tr w:rsidR="008B0AB0" w:rsidRPr="00BE3512" w14:paraId="3B740185" w14:textId="77777777" w:rsidTr="00535F4C">
        <w:tc>
          <w:tcPr>
            <w:cnfStyle w:val="001000000000" w:firstRow="0" w:lastRow="0" w:firstColumn="1" w:lastColumn="0" w:oddVBand="0" w:evenVBand="0" w:oddHBand="0" w:evenHBand="0" w:firstRowFirstColumn="0" w:firstRowLastColumn="0" w:lastRowFirstColumn="0" w:lastRowLastColumn="0"/>
            <w:tcW w:w="3352" w:type="dxa"/>
          </w:tcPr>
          <w:p w14:paraId="34FDEE91" w14:textId="77777777" w:rsidR="008B0AB0" w:rsidRDefault="008B0AB0" w:rsidP="003B0074">
            <w:pPr>
              <w:pStyle w:val="5a"/>
              <w:jc w:val="left"/>
            </w:pPr>
            <w:r>
              <w:t>Device Name</w:t>
            </w:r>
          </w:p>
        </w:tc>
        <w:tc>
          <w:tcPr>
            <w:tcW w:w="5238" w:type="dxa"/>
          </w:tcPr>
          <w:p w14:paraId="0CB5F490"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ACC2</w:t>
            </w:r>
          </w:p>
        </w:tc>
      </w:tr>
    </w:tbl>
    <w:p w14:paraId="6266C4C4" w14:textId="77777777" w:rsidR="008B0AB0" w:rsidRPr="00EF67BD" w:rsidRDefault="008B0AB0" w:rsidP="00670BE2">
      <w:pPr>
        <w:pStyle w:val="50"/>
      </w:pPr>
      <w:r w:rsidRPr="00EF67BD">
        <w:t>Data plan for the RD virtual network</w:t>
      </w:r>
    </w:p>
    <w:tbl>
      <w:tblPr>
        <w:tblStyle w:val="V301"/>
        <w:tblW w:w="7938" w:type="dxa"/>
        <w:tblLayout w:type="fixed"/>
        <w:tblLook w:val="04A0" w:firstRow="1" w:lastRow="0" w:firstColumn="1" w:lastColumn="0" w:noHBand="0" w:noVBand="1"/>
      </w:tblPr>
      <w:tblGrid>
        <w:gridCol w:w="3102"/>
        <w:gridCol w:w="4836"/>
      </w:tblGrid>
      <w:tr w:rsidR="008B0AB0" w:rsidRPr="00BE3512" w14:paraId="083FCBC6" w14:textId="77777777" w:rsidTr="00535F4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52" w:type="dxa"/>
            <w:hideMark/>
          </w:tcPr>
          <w:p w14:paraId="1B97816D" w14:textId="77777777" w:rsidR="008B0AB0" w:rsidRPr="00BE3512" w:rsidRDefault="008B0AB0" w:rsidP="00CC2296">
            <w:pPr>
              <w:pStyle w:val="5a"/>
            </w:pPr>
            <w:r>
              <w:t>Parameter</w:t>
            </w:r>
          </w:p>
        </w:tc>
        <w:tc>
          <w:tcPr>
            <w:tcW w:w="5238" w:type="dxa"/>
          </w:tcPr>
          <w:p w14:paraId="1E4CED7E" w14:textId="77777777" w:rsidR="008B0AB0" w:rsidRPr="00BE3512" w:rsidRDefault="008B0AB0" w:rsidP="00CC2296">
            <w:pPr>
              <w:pStyle w:val="5a"/>
              <w:cnfStyle w:val="100000000000" w:firstRow="1" w:lastRow="0" w:firstColumn="0" w:lastColumn="0" w:oddVBand="0" w:evenVBand="0" w:oddHBand="0" w:evenHBand="0" w:firstRowFirstColumn="0" w:firstRowLastColumn="0" w:lastRowFirstColumn="0" w:lastRowLastColumn="0"/>
            </w:pPr>
            <w:r>
              <w:t>Value</w:t>
            </w:r>
          </w:p>
        </w:tc>
      </w:tr>
      <w:tr w:rsidR="008B0AB0" w:rsidRPr="00BE3512" w14:paraId="4D98960B" w14:textId="77777777" w:rsidTr="00535F4C">
        <w:tc>
          <w:tcPr>
            <w:cnfStyle w:val="001000000000" w:firstRow="0" w:lastRow="0" w:firstColumn="1" w:lastColumn="0" w:oddVBand="0" w:evenVBand="0" w:oddHBand="0" w:evenHBand="0" w:firstRowFirstColumn="0" w:firstRowLastColumn="0" w:lastRowFirstColumn="0" w:lastRowLastColumn="0"/>
            <w:tcW w:w="8590" w:type="dxa"/>
            <w:gridSpan w:val="2"/>
          </w:tcPr>
          <w:p w14:paraId="12792BF8" w14:textId="77777777" w:rsidR="008B0AB0" w:rsidRPr="004E2F19" w:rsidRDefault="008B0AB0" w:rsidP="004E2F19">
            <w:pPr>
              <w:pStyle w:val="5a"/>
              <w:jc w:val="left"/>
              <w:rPr>
                <w:b/>
              </w:rPr>
            </w:pPr>
            <w:r w:rsidRPr="004E2F19">
              <w:rPr>
                <w:b/>
              </w:rPr>
              <w:t>Create VN</w:t>
            </w:r>
          </w:p>
        </w:tc>
      </w:tr>
      <w:tr w:rsidR="008B0AB0" w:rsidRPr="00BE3512" w14:paraId="612A3F77" w14:textId="77777777" w:rsidTr="00535F4C">
        <w:tc>
          <w:tcPr>
            <w:cnfStyle w:val="001000000000" w:firstRow="0" w:lastRow="0" w:firstColumn="1" w:lastColumn="0" w:oddVBand="0" w:evenVBand="0" w:oddHBand="0" w:evenHBand="0" w:firstRowFirstColumn="0" w:firstRowLastColumn="0" w:lastRowFirstColumn="0" w:lastRowLastColumn="0"/>
            <w:tcW w:w="3352" w:type="dxa"/>
          </w:tcPr>
          <w:p w14:paraId="71C112BD" w14:textId="77777777" w:rsidR="008B0AB0" w:rsidRDefault="008B0AB0" w:rsidP="004E2F19">
            <w:pPr>
              <w:pStyle w:val="5a"/>
              <w:jc w:val="left"/>
            </w:pPr>
            <w:r>
              <w:t>Name</w:t>
            </w:r>
          </w:p>
        </w:tc>
        <w:tc>
          <w:tcPr>
            <w:tcW w:w="5238" w:type="dxa"/>
          </w:tcPr>
          <w:p w14:paraId="16F8C856"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RD_VN (customizable)</w:t>
            </w:r>
          </w:p>
        </w:tc>
      </w:tr>
      <w:tr w:rsidR="008B0AB0" w:rsidRPr="00BE3512" w14:paraId="2FA35739" w14:textId="77777777" w:rsidTr="00535F4C">
        <w:tc>
          <w:tcPr>
            <w:cnfStyle w:val="001000000000" w:firstRow="0" w:lastRow="0" w:firstColumn="1" w:lastColumn="0" w:oddVBand="0" w:evenVBand="0" w:oddHBand="0" w:evenHBand="0" w:firstRowFirstColumn="0" w:firstRowLastColumn="0" w:lastRowFirstColumn="0" w:lastRowLastColumn="0"/>
            <w:tcW w:w="3352" w:type="dxa"/>
          </w:tcPr>
          <w:p w14:paraId="2CD1A939" w14:textId="77777777" w:rsidR="008B0AB0" w:rsidRDefault="008B0AB0" w:rsidP="004E2F19">
            <w:pPr>
              <w:pStyle w:val="5a"/>
              <w:jc w:val="left"/>
            </w:pPr>
            <w:r>
              <w:t>User gateway location</w:t>
            </w:r>
          </w:p>
        </w:tc>
        <w:tc>
          <w:tcPr>
            <w:tcW w:w="5238" w:type="dxa"/>
          </w:tcPr>
          <w:p w14:paraId="0255C641"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Inside the fabric</w:t>
            </w:r>
          </w:p>
        </w:tc>
      </w:tr>
      <w:tr w:rsidR="008B0AB0" w:rsidRPr="00BE3512" w14:paraId="03C2A20F" w14:textId="77777777" w:rsidTr="00535F4C">
        <w:tc>
          <w:tcPr>
            <w:cnfStyle w:val="001000000000" w:firstRow="0" w:lastRow="0" w:firstColumn="1" w:lastColumn="0" w:oddVBand="0" w:evenVBand="0" w:oddHBand="0" w:evenHBand="0" w:firstRowFirstColumn="0" w:firstRowLastColumn="0" w:lastRowFirstColumn="0" w:lastRowLastColumn="0"/>
            <w:tcW w:w="3352" w:type="dxa"/>
          </w:tcPr>
          <w:p w14:paraId="2855F49C" w14:textId="77777777" w:rsidR="008B0AB0" w:rsidRDefault="008B0AB0" w:rsidP="004E2F19">
            <w:pPr>
              <w:pStyle w:val="5a"/>
              <w:jc w:val="left"/>
            </w:pPr>
            <w:r>
              <w:t>User-defined VRF name</w:t>
            </w:r>
          </w:p>
        </w:tc>
        <w:tc>
          <w:tcPr>
            <w:tcW w:w="5238" w:type="dxa"/>
          </w:tcPr>
          <w:p w14:paraId="0495D96B"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RD (customizable)</w:t>
            </w:r>
          </w:p>
        </w:tc>
      </w:tr>
      <w:tr w:rsidR="008B0AB0" w:rsidRPr="00BE3512" w14:paraId="425C778E" w14:textId="77777777" w:rsidTr="00535F4C">
        <w:tc>
          <w:tcPr>
            <w:cnfStyle w:val="001000000000" w:firstRow="0" w:lastRow="0" w:firstColumn="1" w:lastColumn="0" w:oddVBand="0" w:evenVBand="0" w:oddHBand="0" w:evenHBand="0" w:firstRowFirstColumn="0" w:firstRowLastColumn="0" w:lastRowFirstColumn="0" w:lastRowLastColumn="0"/>
            <w:tcW w:w="3352" w:type="dxa"/>
          </w:tcPr>
          <w:p w14:paraId="5CCFD82A" w14:textId="77777777" w:rsidR="008B0AB0" w:rsidRDefault="008B0AB0" w:rsidP="004E2F19">
            <w:pPr>
              <w:pStyle w:val="5a"/>
              <w:jc w:val="left"/>
            </w:pPr>
            <w:r>
              <w:t>External network</w:t>
            </w:r>
          </w:p>
        </w:tc>
        <w:tc>
          <w:tcPr>
            <w:tcW w:w="5238" w:type="dxa"/>
          </w:tcPr>
          <w:p w14:paraId="2CA49E5F"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RD</w:t>
            </w:r>
          </w:p>
        </w:tc>
      </w:tr>
      <w:tr w:rsidR="008B0AB0" w:rsidRPr="00BE3512" w14:paraId="463BEC75" w14:textId="77777777" w:rsidTr="00535F4C">
        <w:tc>
          <w:tcPr>
            <w:cnfStyle w:val="001000000000" w:firstRow="0" w:lastRow="0" w:firstColumn="1" w:lastColumn="0" w:oddVBand="0" w:evenVBand="0" w:oddHBand="0" w:evenHBand="0" w:firstRowFirstColumn="0" w:firstRowLastColumn="0" w:lastRowFirstColumn="0" w:lastRowLastColumn="0"/>
            <w:tcW w:w="3352" w:type="dxa"/>
          </w:tcPr>
          <w:p w14:paraId="706362A4" w14:textId="77777777" w:rsidR="008B0AB0" w:rsidRPr="00BE3512" w:rsidRDefault="008B0AB0" w:rsidP="004E2F19">
            <w:pPr>
              <w:pStyle w:val="5a"/>
              <w:jc w:val="left"/>
            </w:pPr>
            <w:r>
              <w:t>Network service resources</w:t>
            </w:r>
          </w:p>
        </w:tc>
        <w:tc>
          <w:tcPr>
            <w:tcW w:w="5238" w:type="dxa"/>
          </w:tcPr>
          <w:p w14:paraId="2FCC2889" w14:textId="77777777"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r>
              <w:t>DHCP_Service</w:t>
            </w:r>
          </w:p>
        </w:tc>
      </w:tr>
      <w:tr w:rsidR="008B0AB0" w:rsidRPr="00BE3512" w14:paraId="6C2EDC33" w14:textId="77777777" w:rsidTr="00535F4C">
        <w:tc>
          <w:tcPr>
            <w:cnfStyle w:val="001000000000" w:firstRow="0" w:lastRow="0" w:firstColumn="1" w:lastColumn="0" w:oddVBand="0" w:evenVBand="0" w:oddHBand="0" w:evenHBand="0" w:firstRowFirstColumn="0" w:firstRowLastColumn="0" w:lastRowFirstColumn="0" w:lastRowLastColumn="0"/>
            <w:tcW w:w="8590" w:type="dxa"/>
            <w:gridSpan w:val="2"/>
          </w:tcPr>
          <w:p w14:paraId="03EB126F" w14:textId="77777777" w:rsidR="008B0AB0" w:rsidRPr="004E2F19" w:rsidRDefault="008B0AB0" w:rsidP="004E2F19">
            <w:pPr>
              <w:pStyle w:val="5a"/>
              <w:jc w:val="left"/>
              <w:rPr>
                <w:b/>
              </w:rPr>
            </w:pPr>
            <w:r w:rsidRPr="004E2F19">
              <w:rPr>
                <w:b/>
              </w:rPr>
              <w:t>User gateway: Manually Specified</w:t>
            </w:r>
          </w:p>
        </w:tc>
      </w:tr>
      <w:tr w:rsidR="008B0AB0" w:rsidRPr="00BE3512" w14:paraId="059D789E" w14:textId="77777777" w:rsidTr="00535F4C">
        <w:tc>
          <w:tcPr>
            <w:cnfStyle w:val="001000000000" w:firstRow="0" w:lastRow="0" w:firstColumn="1" w:lastColumn="0" w:oddVBand="0" w:evenVBand="0" w:oddHBand="0" w:evenHBand="0" w:firstRowFirstColumn="0" w:firstRowLastColumn="0" w:lastRowFirstColumn="0" w:lastRowLastColumn="0"/>
            <w:tcW w:w="3352" w:type="dxa"/>
          </w:tcPr>
          <w:p w14:paraId="5CC2935A" w14:textId="77777777" w:rsidR="008B0AB0" w:rsidRDefault="008B0AB0" w:rsidP="004E2F19">
            <w:pPr>
              <w:pStyle w:val="5a"/>
              <w:jc w:val="left"/>
            </w:pPr>
            <w:r>
              <w:t>OA</w:t>
            </w:r>
          </w:p>
        </w:tc>
        <w:tc>
          <w:tcPr>
            <w:tcW w:w="5238" w:type="dxa"/>
          </w:tcPr>
          <w:p w14:paraId="2F9BC33B"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RD (customizable)</w:t>
            </w:r>
          </w:p>
        </w:tc>
      </w:tr>
      <w:tr w:rsidR="008B0AB0" w:rsidRPr="00BE3512" w14:paraId="6D1C1A96" w14:textId="77777777" w:rsidTr="00535F4C">
        <w:tc>
          <w:tcPr>
            <w:cnfStyle w:val="001000000000" w:firstRow="0" w:lastRow="0" w:firstColumn="1" w:lastColumn="0" w:oddVBand="0" w:evenVBand="0" w:oddHBand="0" w:evenHBand="0" w:firstRowFirstColumn="0" w:firstRowLastColumn="0" w:lastRowFirstColumn="0" w:lastRowLastColumn="0"/>
            <w:tcW w:w="3352" w:type="dxa"/>
          </w:tcPr>
          <w:p w14:paraId="0528F222" w14:textId="77777777" w:rsidR="008B0AB0" w:rsidRDefault="008B0AB0" w:rsidP="004E2F19">
            <w:pPr>
              <w:pStyle w:val="5a"/>
              <w:jc w:val="left"/>
            </w:pPr>
            <w:r>
              <w:t>VLAN Type</w:t>
            </w:r>
          </w:p>
        </w:tc>
        <w:tc>
          <w:tcPr>
            <w:tcW w:w="5238" w:type="dxa"/>
          </w:tcPr>
          <w:p w14:paraId="0EDDC6B1"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Dynamic VLAN</w:t>
            </w:r>
          </w:p>
        </w:tc>
      </w:tr>
      <w:tr w:rsidR="008B0AB0" w:rsidRPr="00BE3512" w14:paraId="4F61168A" w14:textId="77777777" w:rsidTr="00535F4C">
        <w:tc>
          <w:tcPr>
            <w:cnfStyle w:val="001000000000" w:firstRow="0" w:lastRow="0" w:firstColumn="1" w:lastColumn="0" w:oddVBand="0" w:evenVBand="0" w:oddHBand="0" w:evenHBand="0" w:firstRowFirstColumn="0" w:firstRowLastColumn="0" w:lastRowFirstColumn="0" w:lastRowLastColumn="0"/>
            <w:tcW w:w="3352" w:type="dxa"/>
          </w:tcPr>
          <w:p w14:paraId="6A34E5B9" w14:textId="77777777" w:rsidR="008B0AB0" w:rsidRDefault="008B0AB0" w:rsidP="004E2F19">
            <w:pPr>
              <w:pStyle w:val="5a"/>
              <w:jc w:val="left"/>
            </w:pPr>
            <w:r>
              <w:t>VLAN</w:t>
            </w:r>
          </w:p>
        </w:tc>
        <w:tc>
          <w:tcPr>
            <w:tcW w:w="5238" w:type="dxa"/>
          </w:tcPr>
          <w:p w14:paraId="0A5DE684"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102</w:t>
            </w:r>
          </w:p>
        </w:tc>
      </w:tr>
      <w:tr w:rsidR="008B0AB0" w:rsidRPr="00BE3512" w14:paraId="61452E3B" w14:textId="77777777" w:rsidTr="00535F4C">
        <w:tc>
          <w:tcPr>
            <w:cnfStyle w:val="001000000000" w:firstRow="0" w:lastRow="0" w:firstColumn="1" w:lastColumn="0" w:oddVBand="0" w:evenVBand="0" w:oddHBand="0" w:evenHBand="0" w:firstRowFirstColumn="0" w:firstRowLastColumn="0" w:lastRowFirstColumn="0" w:lastRowLastColumn="0"/>
            <w:tcW w:w="3352" w:type="dxa"/>
          </w:tcPr>
          <w:p w14:paraId="5AAA9C00" w14:textId="77777777" w:rsidR="008B0AB0" w:rsidRDefault="008B0AB0" w:rsidP="004E2F19">
            <w:pPr>
              <w:pStyle w:val="5a"/>
              <w:jc w:val="left"/>
            </w:pPr>
            <w:r>
              <w:t>IPv4 subnet</w:t>
            </w:r>
          </w:p>
        </w:tc>
        <w:tc>
          <w:tcPr>
            <w:tcW w:w="5238" w:type="dxa"/>
          </w:tcPr>
          <w:p w14:paraId="5E2F8D1B"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172.16.2.0/24</w:t>
            </w:r>
          </w:p>
        </w:tc>
      </w:tr>
      <w:tr w:rsidR="008B0AB0" w:rsidRPr="00BE3512" w14:paraId="754BAF04" w14:textId="77777777" w:rsidTr="00535F4C">
        <w:tc>
          <w:tcPr>
            <w:cnfStyle w:val="001000000000" w:firstRow="0" w:lastRow="0" w:firstColumn="1" w:lastColumn="0" w:oddVBand="0" w:evenVBand="0" w:oddHBand="0" w:evenHBand="0" w:firstRowFirstColumn="0" w:firstRowLastColumn="0" w:lastRowFirstColumn="0" w:lastRowLastColumn="0"/>
            <w:tcW w:w="3352" w:type="dxa"/>
          </w:tcPr>
          <w:p w14:paraId="360B7D14" w14:textId="77777777" w:rsidR="008B0AB0" w:rsidRDefault="008B0AB0" w:rsidP="004E2F19">
            <w:pPr>
              <w:pStyle w:val="5a"/>
              <w:jc w:val="left"/>
            </w:pPr>
            <w:r>
              <w:t>IPv4 gateway address</w:t>
            </w:r>
          </w:p>
        </w:tc>
        <w:tc>
          <w:tcPr>
            <w:tcW w:w="5238" w:type="dxa"/>
          </w:tcPr>
          <w:p w14:paraId="71CA3477"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172.16.2.1</w:t>
            </w:r>
          </w:p>
        </w:tc>
      </w:tr>
      <w:tr w:rsidR="008B0AB0" w:rsidRPr="00BE3512" w14:paraId="7AC5994C" w14:textId="77777777" w:rsidTr="00535F4C">
        <w:tc>
          <w:tcPr>
            <w:cnfStyle w:val="001000000000" w:firstRow="0" w:lastRow="0" w:firstColumn="1" w:lastColumn="0" w:oddVBand="0" w:evenVBand="0" w:oddHBand="0" w:evenHBand="0" w:firstRowFirstColumn="0" w:firstRowLastColumn="0" w:lastRowFirstColumn="0" w:lastRowLastColumn="0"/>
            <w:tcW w:w="8590" w:type="dxa"/>
            <w:gridSpan w:val="2"/>
          </w:tcPr>
          <w:p w14:paraId="73861AF8" w14:textId="77777777" w:rsidR="008B0AB0" w:rsidRPr="004E2F19" w:rsidRDefault="008B0AB0" w:rsidP="004E2F19">
            <w:pPr>
              <w:pStyle w:val="5a"/>
              <w:jc w:val="left"/>
              <w:rPr>
                <w:b/>
              </w:rPr>
            </w:pPr>
            <w:r w:rsidRPr="004E2F19">
              <w:rPr>
                <w:b/>
              </w:rPr>
              <w:t>User access: Wired access</w:t>
            </w:r>
          </w:p>
        </w:tc>
      </w:tr>
      <w:tr w:rsidR="008B0AB0" w:rsidRPr="00BE3512" w14:paraId="6B256ABC" w14:textId="77777777" w:rsidTr="00535F4C">
        <w:tc>
          <w:tcPr>
            <w:cnfStyle w:val="001000000000" w:firstRow="0" w:lastRow="0" w:firstColumn="1" w:lastColumn="0" w:oddVBand="0" w:evenVBand="0" w:oddHBand="0" w:evenHBand="0" w:firstRowFirstColumn="0" w:firstRowLastColumn="0" w:lastRowFirstColumn="0" w:lastRowLastColumn="0"/>
            <w:tcW w:w="3352" w:type="dxa"/>
          </w:tcPr>
          <w:p w14:paraId="0996E688" w14:textId="77777777" w:rsidR="008B0AB0" w:rsidRDefault="008B0AB0" w:rsidP="004E2F19">
            <w:pPr>
              <w:pStyle w:val="5a"/>
              <w:jc w:val="left"/>
            </w:pPr>
            <w:r>
              <w:t>Service name</w:t>
            </w:r>
          </w:p>
        </w:tc>
        <w:tc>
          <w:tcPr>
            <w:tcW w:w="5238" w:type="dxa"/>
          </w:tcPr>
          <w:p w14:paraId="7D16B4DD"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RD (customizable)</w:t>
            </w:r>
          </w:p>
        </w:tc>
      </w:tr>
      <w:tr w:rsidR="008B0AB0" w:rsidRPr="00BE3512" w14:paraId="37487C13" w14:textId="77777777" w:rsidTr="00535F4C">
        <w:tc>
          <w:tcPr>
            <w:cnfStyle w:val="001000000000" w:firstRow="0" w:lastRow="0" w:firstColumn="1" w:lastColumn="0" w:oddVBand="0" w:evenVBand="0" w:oddHBand="0" w:evenHBand="0" w:firstRowFirstColumn="0" w:firstRowLastColumn="0" w:lastRowFirstColumn="0" w:lastRowLastColumn="0"/>
            <w:tcW w:w="3352" w:type="dxa"/>
          </w:tcPr>
          <w:p w14:paraId="157C903B" w14:textId="77777777" w:rsidR="008B0AB0" w:rsidRDefault="008B0AB0" w:rsidP="004E2F19">
            <w:pPr>
              <w:pStyle w:val="5a"/>
              <w:jc w:val="left"/>
            </w:pPr>
            <w:r>
              <w:t>Device Name: ACC1</w:t>
            </w:r>
          </w:p>
        </w:tc>
        <w:tc>
          <w:tcPr>
            <w:tcW w:w="5238" w:type="dxa"/>
          </w:tcPr>
          <w:p w14:paraId="66B5EA7E"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Port: GigabitEthernet0/0/24</w:t>
            </w:r>
          </w:p>
          <w:p w14:paraId="6BF1D36A"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Service VLAN: Dynamic VLAN</w:t>
            </w:r>
          </w:p>
        </w:tc>
      </w:tr>
      <w:tr w:rsidR="008B0AB0" w:rsidRPr="00BE3512" w14:paraId="60A82954" w14:textId="77777777" w:rsidTr="00535F4C">
        <w:tc>
          <w:tcPr>
            <w:cnfStyle w:val="001000000000" w:firstRow="0" w:lastRow="0" w:firstColumn="1" w:lastColumn="0" w:oddVBand="0" w:evenVBand="0" w:oddHBand="0" w:evenHBand="0" w:firstRowFirstColumn="0" w:firstRowLastColumn="0" w:lastRowFirstColumn="0" w:lastRowLastColumn="0"/>
            <w:tcW w:w="3352" w:type="dxa"/>
          </w:tcPr>
          <w:p w14:paraId="72CCB466" w14:textId="77777777" w:rsidR="008B0AB0" w:rsidRDefault="008B0AB0" w:rsidP="004E2F19">
            <w:pPr>
              <w:pStyle w:val="5a"/>
              <w:jc w:val="left"/>
            </w:pPr>
            <w:r>
              <w:t>Device Name: ACC2</w:t>
            </w:r>
          </w:p>
        </w:tc>
        <w:tc>
          <w:tcPr>
            <w:tcW w:w="5238" w:type="dxa"/>
          </w:tcPr>
          <w:p w14:paraId="3231A28B"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Port: GigabitEthernet0/0/24</w:t>
            </w:r>
          </w:p>
          <w:p w14:paraId="35358125"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Service VLAN: Dynamic VLAN</w:t>
            </w:r>
          </w:p>
        </w:tc>
      </w:tr>
    </w:tbl>
    <w:p w14:paraId="5D0001D0" w14:textId="77777777" w:rsidR="008B0AB0" w:rsidRPr="00EF67BD" w:rsidRDefault="008B0AB0" w:rsidP="00670BE2">
      <w:pPr>
        <w:pStyle w:val="50"/>
      </w:pPr>
      <w:r w:rsidRPr="00EF67BD">
        <w:t>Data plan for the MKT virtual network</w:t>
      </w:r>
    </w:p>
    <w:tbl>
      <w:tblPr>
        <w:tblStyle w:val="V301"/>
        <w:tblW w:w="7938" w:type="dxa"/>
        <w:tblLayout w:type="fixed"/>
        <w:tblLook w:val="04A0" w:firstRow="1" w:lastRow="0" w:firstColumn="1" w:lastColumn="0" w:noHBand="0" w:noVBand="1"/>
      </w:tblPr>
      <w:tblGrid>
        <w:gridCol w:w="3102"/>
        <w:gridCol w:w="4836"/>
      </w:tblGrid>
      <w:tr w:rsidR="008B0AB0" w:rsidRPr="00BE3512" w14:paraId="11B929D2" w14:textId="77777777" w:rsidTr="00535F4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52" w:type="dxa"/>
            <w:hideMark/>
          </w:tcPr>
          <w:p w14:paraId="6452737C" w14:textId="77777777" w:rsidR="008B0AB0" w:rsidRPr="00BE3512" w:rsidRDefault="008B0AB0" w:rsidP="00CC2296">
            <w:pPr>
              <w:pStyle w:val="5a"/>
            </w:pPr>
            <w:r>
              <w:t>Parameter</w:t>
            </w:r>
          </w:p>
        </w:tc>
        <w:tc>
          <w:tcPr>
            <w:tcW w:w="5238" w:type="dxa"/>
          </w:tcPr>
          <w:p w14:paraId="4A253D9A" w14:textId="77777777" w:rsidR="008B0AB0" w:rsidRPr="00BE3512" w:rsidRDefault="008B0AB0" w:rsidP="00CC2296">
            <w:pPr>
              <w:pStyle w:val="5a"/>
              <w:cnfStyle w:val="100000000000" w:firstRow="1" w:lastRow="0" w:firstColumn="0" w:lastColumn="0" w:oddVBand="0" w:evenVBand="0" w:oddHBand="0" w:evenHBand="0" w:firstRowFirstColumn="0" w:firstRowLastColumn="0" w:lastRowFirstColumn="0" w:lastRowLastColumn="0"/>
            </w:pPr>
            <w:r>
              <w:t>Value</w:t>
            </w:r>
          </w:p>
        </w:tc>
      </w:tr>
      <w:tr w:rsidR="008B0AB0" w:rsidRPr="00BE3512" w14:paraId="3CCDE5EB" w14:textId="77777777" w:rsidTr="00535F4C">
        <w:tc>
          <w:tcPr>
            <w:cnfStyle w:val="001000000000" w:firstRow="0" w:lastRow="0" w:firstColumn="1" w:lastColumn="0" w:oddVBand="0" w:evenVBand="0" w:oddHBand="0" w:evenHBand="0" w:firstRowFirstColumn="0" w:firstRowLastColumn="0" w:lastRowFirstColumn="0" w:lastRowLastColumn="0"/>
            <w:tcW w:w="8590" w:type="dxa"/>
            <w:gridSpan w:val="2"/>
          </w:tcPr>
          <w:p w14:paraId="07860DD9" w14:textId="77777777" w:rsidR="008B0AB0" w:rsidRPr="004E2F19" w:rsidRDefault="008B0AB0" w:rsidP="004E2F19">
            <w:pPr>
              <w:pStyle w:val="5a"/>
              <w:jc w:val="left"/>
              <w:rPr>
                <w:b/>
              </w:rPr>
            </w:pPr>
            <w:r w:rsidRPr="004E2F19">
              <w:rPr>
                <w:b/>
              </w:rPr>
              <w:t>Create VN</w:t>
            </w:r>
          </w:p>
        </w:tc>
      </w:tr>
      <w:tr w:rsidR="008B0AB0" w:rsidRPr="00BE3512" w14:paraId="0D860B53" w14:textId="77777777" w:rsidTr="00535F4C">
        <w:tc>
          <w:tcPr>
            <w:cnfStyle w:val="001000000000" w:firstRow="0" w:lastRow="0" w:firstColumn="1" w:lastColumn="0" w:oddVBand="0" w:evenVBand="0" w:oddHBand="0" w:evenHBand="0" w:firstRowFirstColumn="0" w:firstRowLastColumn="0" w:lastRowFirstColumn="0" w:lastRowLastColumn="0"/>
            <w:tcW w:w="3352" w:type="dxa"/>
          </w:tcPr>
          <w:p w14:paraId="41FA4907" w14:textId="77777777" w:rsidR="008B0AB0" w:rsidRDefault="008B0AB0" w:rsidP="004E2F19">
            <w:pPr>
              <w:pStyle w:val="5a"/>
              <w:jc w:val="left"/>
            </w:pPr>
            <w:r>
              <w:t>Name</w:t>
            </w:r>
          </w:p>
        </w:tc>
        <w:tc>
          <w:tcPr>
            <w:tcW w:w="5238" w:type="dxa"/>
          </w:tcPr>
          <w:p w14:paraId="39D07785"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MKT_VN (customizable)</w:t>
            </w:r>
          </w:p>
        </w:tc>
      </w:tr>
      <w:tr w:rsidR="008B0AB0" w:rsidRPr="00BE3512" w14:paraId="2DB8B17C" w14:textId="77777777" w:rsidTr="00535F4C">
        <w:tc>
          <w:tcPr>
            <w:cnfStyle w:val="001000000000" w:firstRow="0" w:lastRow="0" w:firstColumn="1" w:lastColumn="0" w:oddVBand="0" w:evenVBand="0" w:oddHBand="0" w:evenHBand="0" w:firstRowFirstColumn="0" w:firstRowLastColumn="0" w:lastRowFirstColumn="0" w:lastRowLastColumn="0"/>
            <w:tcW w:w="3352" w:type="dxa"/>
          </w:tcPr>
          <w:p w14:paraId="6A6D391B" w14:textId="77777777" w:rsidR="008B0AB0" w:rsidRDefault="008B0AB0" w:rsidP="004E2F19">
            <w:pPr>
              <w:pStyle w:val="5a"/>
              <w:jc w:val="left"/>
            </w:pPr>
            <w:r>
              <w:t>User gateway location</w:t>
            </w:r>
          </w:p>
        </w:tc>
        <w:tc>
          <w:tcPr>
            <w:tcW w:w="5238" w:type="dxa"/>
          </w:tcPr>
          <w:p w14:paraId="7B34A55C"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Inside the fabric</w:t>
            </w:r>
          </w:p>
        </w:tc>
      </w:tr>
      <w:tr w:rsidR="008B0AB0" w:rsidRPr="00BE3512" w14:paraId="3A5E11E1" w14:textId="77777777" w:rsidTr="00535F4C">
        <w:tc>
          <w:tcPr>
            <w:cnfStyle w:val="001000000000" w:firstRow="0" w:lastRow="0" w:firstColumn="1" w:lastColumn="0" w:oddVBand="0" w:evenVBand="0" w:oddHBand="0" w:evenHBand="0" w:firstRowFirstColumn="0" w:firstRowLastColumn="0" w:lastRowFirstColumn="0" w:lastRowLastColumn="0"/>
            <w:tcW w:w="3352" w:type="dxa"/>
          </w:tcPr>
          <w:p w14:paraId="217DADA7" w14:textId="77777777" w:rsidR="008B0AB0" w:rsidRDefault="008B0AB0" w:rsidP="004E2F19">
            <w:pPr>
              <w:pStyle w:val="5a"/>
              <w:jc w:val="left"/>
            </w:pPr>
            <w:r>
              <w:t>User-defined VRF name</w:t>
            </w:r>
          </w:p>
        </w:tc>
        <w:tc>
          <w:tcPr>
            <w:tcW w:w="5238" w:type="dxa"/>
          </w:tcPr>
          <w:p w14:paraId="6D7B9DB5"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MKT (customizable)</w:t>
            </w:r>
          </w:p>
        </w:tc>
      </w:tr>
      <w:tr w:rsidR="008B0AB0" w:rsidRPr="00BE3512" w14:paraId="3E685BD3" w14:textId="77777777" w:rsidTr="00535F4C">
        <w:tc>
          <w:tcPr>
            <w:cnfStyle w:val="001000000000" w:firstRow="0" w:lastRow="0" w:firstColumn="1" w:lastColumn="0" w:oddVBand="0" w:evenVBand="0" w:oddHBand="0" w:evenHBand="0" w:firstRowFirstColumn="0" w:firstRowLastColumn="0" w:lastRowFirstColumn="0" w:lastRowLastColumn="0"/>
            <w:tcW w:w="3352" w:type="dxa"/>
          </w:tcPr>
          <w:p w14:paraId="45E0B895" w14:textId="77777777" w:rsidR="008B0AB0" w:rsidRDefault="008B0AB0" w:rsidP="004E2F19">
            <w:pPr>
              <w:pStyle w:val="5a"/>
              <w:jc w:val="left"/>
            </w:pPr>
            <w:r>
              <w:t>External network</w:t>
            </w:r>
          </w:p>
        </w:tc>
        <w:tc>
          <w:tcPr>
            <w:tcW w:w="5238" w:type="dxa"/>
          </w:tcPr>
          <w:p w14:paraId="59160FC8"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MKT</w:t>
            </w:r>
          </w:p>
        </w:tc>
      </w:tr>
      <w:tr w:rsidR="008B0AB0" w:rsidRPr="00BE3512" w14:paraId="17042B82" w14:textId="77777777" w:rsidTr="00535F4C">
        <w:tc>
          <w:tcPr>
            <w:cnfStyle w:val="001000000000" w:firstRow="0" w:lastRow="0" w:firstColumn="1" w:lastColumn="0" w:oddVBand="0" w:evenVBand="0" w:oddHBand="0" w:evenHBand="0" w:firstRowFirstColumn="0" w:firstRowLastColumn="0" w:lastRowFirstColumn="0" w:lastRowLastColumn="0"/>
            <w:tcW w:w="3352" w:type="dxa"/>
          </w:tcPr>
          <w:p w14:paraId="44978445" w14:textId="77777777" w:rsidR="008B0AB0" w:rsidRPr="00BE3512" w:rsidRDefault="008B0AB0" w:rsidP="004E2F19">
            <w:pPr>
              <w:pStyle w:val="5a"/>
              <w:jc w:val="left"/>
            </w:pPr>
            <w:r>
              <w:t>Network service resources</w:t>
            </w:r>
          </w:p>
        </w:tc>
        <w:tc>
          <w:tcPr>
            <w:tcW w:w="5238" w:type="dxa"/>
          </w:tcPr>
          <w:p w14:paraId="03BA2403" w14:textId="77777777"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r>
              <w:t>DHCP_Service</w:t>
            </w:r>
          </w:p>
        </w:tc>
      </w:tr>
      <w:tr w:rsidR="008B0AB0" w:rsidRPr="00BE3512" w14:paraId="794971B2" w14:textId="77777777" w:rsidTr="00535F4C">
        <w:tc>
          <w:tcPr>
            <w:cnfStyle w:val="001000000000" w:firstRow="0" w:lastRow="0" w:firstColumn="1" w:lastColumn="0" w:oddVBand="0" w:evenVBand="0" w:oddHBand="0" w:evenHBand="0" w:firstRowFirstColumn="0" w:firstRowLastColumn="0" w:lastRowFirstColumn="0" w:lastRowLastColumn="0"/>
            <w:tcW w:w="8590" w:type="dxa"/>
            <w:gridSpan w:val="2"/>
          </w:tcPr>
          <w:p w14:paraId="1605D858" w14:textId="77777777" w:rsidR="008B0AB0" w:rsidRPr="004E2F19" w:rsidRDefault="008B0AB0" w:rsidP="004E2F19">
            <w:pPr>
              <w:pStyle w:val="5a"/>
              <w:jc w:val="left"/>
              <w:rPr>
                <w:b/>
              </w:rPr>
            </w:pPr>
            <w:r w:rsidRPr="004E2F19">
              <w:rPr>
                <w:b/>
              </w:rPr>
              <w:t>User gateway: Manually Specified</w:t>
            </w:r>
          </w:p>
        </w:tc>
      </w:tr>
      <w:tr w:rsidR="008B0AB0" w:rsidRPr="00BE3512" w14:paraId="0E8F00EC" w14:textId="77777777" w:rsidTr="00535F4C">
        <w:tc>
          <w:tcPr>
            <w:cnfStyle w:val="001000000000" w:firstRow="0" w:lastRow="0" w:firstColumn="1" w:lastColumn="0" w:oddVBand="0" w:evenVBand="0" w:oddHBand="0" w:evenHBand="0" w:firstRowFirstColumn="0" w:firstRowLastColumn="0" w:lastRowFirstColumn="0" w:lastRowLastColumn="0"/>
            <w:tcW w:w="3352" w:type="dxa"/>
          </w:tcPr>
          <w:p w14:paraId="119BAFAE" w14:textId="77777777" w:rsidR="008B0AB0" w:rsidRDefault="008B0AB0" w:rsidP="004E2F19">
            <w:pPr>
              <w:pStyle w:val="5a"/>
              <w:jc w:val="left"/>
            </w:pPr>
            <w:r>
              <w:t>OA</w:t>
            </w:r>
          </w:p>
        </w:tc>
        <w:tc>
          <w:tcPr>
            <w:tcW w:w="5238" w:type="dxa"/>
          </w:tcPr>
          <w:p w14:paraId="1CAF5CFC"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MKT (customizable)</w:t>
            </w:r>
          </w:p>
        </w:tc>
      </w:tr>
      <w:tr w:rsidR="008B0AB0" w:rsidRPr="00BE3512" w14:paraId="4A375B9F" w14:textId="77777777" w:rsidTr="00535F4C">
        <w:tc>
          <w:tcPr>
            <w:cnfStyle w:val="001000000000" w:firstRow="0" w:lastRow="0" w:firstColumn="1" w:lastColumn="0" w:oddVBand="0" w:evenVBand="0" w:oddHBand="0" w:evenHBand="0" w:firstRowFirstColumn="0" w:firstRowLastColumn="0" w:lastRowFirstColumn="0" w:lastRowLastColumn="0"/>
            <w:tcW w:w="3352" w:type="dxa"/>
          </w:tcPr>
          <w:p w14:paraId="1F231B41" w14:textId="77777777" w:rsidR="008B0AB0" w:rsidRDefault="008B0AB0" w:rsidP="004E2F19">
            <w:pPr>
              <w:pStyle w:val="5a"/>
              <w:jc w:val="left"/>
            </w:pPr>
            <w:r>
              <w:t>VLAN Type</w:t>
            </w:r>
          </w:p>
        </w:tc>
        <w:tc>
          <w:tcPr>
            <w:tcW w:w="5238" w:type="dxa"/>
          </w:tcPr>
          <w:p w14:paraId="20D944F6"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Dynamic VLAN</w:t>
            </w:r>
          </w:p>
        </w:tc>
      </w:tr>
      <w:tr w:rsidR="008B0AB0" w:rsidRPr="00BE3512" w14:paraId="3FB19176" w14:textId="77777777" w:rsidTr="00535F4C">
        <w:tc>
          <w:tcPr>
            <w:cnfStyle w:val="001000000000" w:firstRow="0" w:lastRow="0" w:firstColumn="1" w:lastColumn="0" w:oddVBand="0" w:evenVBand="0" w:oddHBand="0" w:evenHBand="0" w:firstRowFirstColumn="0" w:firstRowLastColumn="0" w:lastRowFirstColumn="0" w:lastRowLastColumn="0"/>
            <w:tcW w:w="3352" w:type="dxa"/>
          </w:tcPr>
          <w:p w14:paraId="48C2BCD3" w14:textId="77777777" w:rsidR="008B0AB0" w:rsidRDefault="008B0AB0" w:rsidP="004E2F19">
            <w:pPr>
              <w:pStyle w:val="5a"/>
              <w:jc w:val="left"/>
            </w:pPr>
            <w:r>
              <w:t>VLAN</w:t>
            </w:r>
          </w:p>
        </w:tc>
        <w:tc>
          <w:tcPr>
            <w:tcW w:w="5238" w:type="dxa"/>
          </w:tcPr>
          <w:p w14:paraId="71D2D13A"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103</w:t>
            </w:r>
          </w:p>
        </w:tc>
      </w:tr>
      <w:tr w:rsidR="008B0AB0" w:rsidRPr="00BE3512" w14:paraId="6004704B" w14:textId="77777777" w:rsidTr="00535F4C">
        <w:tc>
          <w:tcPr>
            <w:cnfStyle w:val="001000000000" w:firstRow="0" w:lastRow="0" w:firstColumn="1" w:lastColumn="0" w:oddVBand="0" w:evenVBand="0" w:oddHBand="0" w:evenHBand="0" w:firstRowFirstColumn="0" w:firstRowLastColumn="0" w:lastRowFirstColumn="0" w:lastRowLastColumn="0"/>
            <w:tcW w:w="3352" w:type="dxa"/>
          </w:tcPr>
          <w:p w14:paraId="1A262B38" w14:textId="77777777" w:rsidR="008B0AB0" w:rsidRDefault="008B0AB0" w:rsidP="004E2F19">
            <w:pPr>
              <w:pStyle w:val="5a"/>
              <w:jc w:val="left"/>
            </w:pPr>
            <w:r>
              <w:t>IPv4 subnet</w:t>
            </w:r>
          </w:p>
        </w:tc>
        <w:tc>
          <w:tcPr>
            <w:tcW w:w="5238" w:type="dxa"/>
          </w:tcPr>
          <w:p w14:paraId="4554C488"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172.16.3.0/24</w:t>
            </w:r>
          </w:p>
        </w:tc>
      </w:tr>
      <w:tr w:rsidR="008B0AB0" w:rsidRPr="00BE3512" w14:paraId="004602AC" w14:textId="77777777" w:rsidTr="00535F4C">
        <w:tc>
          <w:tcPr>
            <w:cnfStyle w:val="001000000000" w:firstRow="0" w:lastRow="0" w:firstColumn="1" w:lastColumn="0" w:oddVBand="0" w:evenVBand="0" w:oddHBand="0" w:evenHBand="0" w:firstRowFirstColumn="0" w:firstRowLastColumn="0" w:lastRowFirstColumn="0" w:lastRowLastColumn="0"/>
            <w:tcW w:w="3352" w:type="dxa"/>
          </w:tcPr>
          <w:p w14:paraId="2554D3C0" w14:textId="77777777" w:rsidR="008B0AB0" w:rsidRDefault="008B0AB0" w:rsidP="004E2F19">
            <w:pPr>
              <w:pStyle w:val="5a"/>
              <w:jc w:val="left"/>
            </w:pPr>
            <w:r>
              <w:t>IPv4 gateway address</w:t>
            </w:r>
          </w:p>
        </w:tc>
        <w:tc>
          <w:tcPr>
            <w:tcW w:w="5238" w:type="dxa"/>
          </w:tcPr>
          <w:p w14:paraId="424C32CF"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172.16.3.1</w:t>
            </w:r>
          </w:p>
        </w:tc>
      </w:tr>
      <w:tr w:rsidR="008B0AB0" w:rsidRPr="00BE3512" w14:paraId="1492DF06" w14:textId="77777777" w:rsidTr="00535F4C">
        <w:tc>
          <w:tcPr>
            <w:cnfStyle w:val="001000000000" w:firstRow="0" w:lastRow="0" w:firstColumn="1" w:lastColumn="0" w:oddVBand="0" w:evenVBand="0" w:oddHBand="0" w:evenHBand="0" w:firstRowFirstColumn="0" w:firstRowLastColumn="0" w:lastRowFirstColumn="0" w:lastRowLastColumn="0"/>
            <w:tcW w:w="8590" w:type="dxa"/>
            <w:gridSpan w:val="2"/>
          </w:tcPr>
          <w:p w14:paraId="18E1414D" w14:textId="77777777" w:rsidR="008B0AB0" w:rsidRPr="004E2F19" w:rsidRDefault="008B0AB0" w:rsidP="004E2F19">
            <w:pPr>
              <w:pStyle w:val="5a"/>
              <w:jc w:val="left"/>
              <w:rPr>
                <w:b/>
              </w:rPr>
            </w:pPr>
            <w:r w:rsidRPr="004E2F19">
              <w:rPr>
                <w:b/>
              </w:rPr>
              <w:t>User access: Wired access</w:t>
            </w:r>
          </w:p>
        </w:tc>
      </w:tr>
      <w:tr w:rsidR="008B0AB0" w:rsidRPr="00BE3512" w14:paraId="4AEB44C5" w14:textId="77777777" w:rsidTr="00535F4C">
        <w:tc>
          <w:tcPr>
            <w:cnfStyle w:val="001000000000" w:firstRow="0" w:lastRow="0" w:firstColumn="1" w:lastColumn="0" w:oddVBand="0" w:evenVBand="0" w:oddHBand="0" w:evenHBand="0" w:firstRowFirstColumn="0" w:firstRowLastColumn="0" w:lastRowFirstColumn="0" w:lastRowLastColumn="0"/>
            <w:tcW w:w="3352" w:type="dxa"/>
          </w:tcPr>
          <w:p w14:paraId="6182A5ED" w14:textId="77777777" w:rsidR="008B0AB0" w:rsidRDefault="008B0AB0" w:rsidP="004E2F19">
            <w:pPr>
              <w:pStyle w:val="5a"/>
              <w:jc w:val="left"/>
            </w:pPr>
            <w:r>
              <w:t>Service name</w:t>
            </w:r>
          </w:p>
        </w:tc>
        <w:tc>
          <w:tcPr>
            <w:tcW w:w="5238" w:type="dxa"/>
          </w:tcPr>
          <w:p w14:paraId="6C2462B2"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MKT (customizable)</w:t>
            </w:r>
          </w:p>
        </w:tc>
      </w:tr>
      <w:tr w:rsidR="008B0AB0" w:rsidRPr="00BE3512" w14:paraId="58613DD0" w14:textId="77777777" w:rsidTr="00535F4C">
        <w:tc>
          <w:tcPr>
            <w:cnfStyle w:val="001000000000" w:firstRow="0" w:lastRow="0" w:firstColumn="1" w:lastColumn="0" w:oddVBand="0" w:evenVBand="0" w:oddHBand="0" w:evenHBand="0" w:firstRowFirstColumn="0" w:firstRowLastColumn="0" w:lastRowFirstColumn="0" w:lastRowLastColumn="0"/>
            <w:tcW w:w="3352" w:type="dxa"/>
          </w:tcPr>
          <w:p w14:paraId="3EBA0804" w14:textId="77777777" w:rsidR="008B0AB0" w:rsidRDefault="008B0AB0" w:rsidP="004E2F19">
            <w:pPr>
              <w:pStyle w:val="5a"/>
              <w:jc w:val="left"/>
            </w:pPr>
            <w:r>
              <w:t>Device Name: ACC1</w:t>
            </w:r>
          </w:p>
        </w:tc>
        <w:tc>
          <w:tcPr>
            <w:tcW w:w="5238" w:type="dxa"/>
          </w:tcPr>
          <w:p w14:paraId="01D2621D"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Port: GigabitEthernet0/0/24</w:t>
            </w:r>
          </w:p>
          <w:p w14:paraId="7F0AB225"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Service VLAN: Dynamic VLAN</w:t>
            </w:r>
          </w:p>
        </w:tc>
      </w:tr>
      <w:tr w:rsidR="008B0AB0" w:rsidRPr="00BE3512" w14:paraId="2DB2AF14" w14:textId="77777777" w:rsidTr="00535F4C">
        <w:tc>
          <w:tcPr>
            <w:cnfStyle w:val="001000000000" w:firstRow="0" w:lastRow="0" w:firstColumn="1" w:lastColumn="0" w:oddVBand="0" w:evenVBand="0" w:oddHBand="0" w:evenHBand="0" w:firstRowFirstColumn="0" w:firstRowLastColumn="0" w:lastRowFirstColumn="0" w:lastRowLastColumn="0"/>
            <w:tcW w:w="3352" w:type="dxa"/>
          </w:tcPr>
          <w:p w14:paraId="258D3599" w14:textId="77777777" w:rsidR="008B0AB0" w:rsidRDefault="008B0AB0" w:rsidP="004E2F19">
            <w:pPr>
              <w:pStyle w:val="5a"/>
              <w:jc w:val="left"/>
            </w:pPr>
            <w:r>
              <w:t>Device Name: ACC2</w:t>
            </w:r>
          </w:p>
        </w:tc>
        <w:tc>
          <w:tcPr>
            <w:tcW w:w="5238" w:type="dxa"/>
          </w:tcPr>
          <w:p w14:paraId="354DEAAD"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Port: GigabitEthernet0/0/24</w:t>
            </w:r>
          </w:p>
          <w:p w14:paraId="0930BC41"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Service VLAN: Dynamic VLAN</w:t>
            </w:r>
          </w:p>
        </w:tc>
      </w:tr>
    </w:tbl>
    <w:p w14:paraId="267EA561" w14:textId="77777777" w:rsidR="008B0AB0" w:rsidRDefault="008B0AB0" w:rsidP="00D152A7">
      <w:pPr>
        <w:pStyle w:val="30"/>
        <w:numPr>
          <w:ilvl w:val="5"/>
          <w:numId w:val="65"/>
        </w:numPr>
      </w:pPr>
      <w:r>
        <w:t>Create the OA virtual network.</w:t>
      </w:r>
    </w:p>
    <w:p w14:paraId="639B4F21" w14:textId="77777777" w:rsidR="008B0AB0" w:rsidRDefault="008B0AB0" w:rsidP="00535F4C">
      <w:pPr>
        <w:pStyle w:val="1e"/>
      </w:pPr>
      <w:r>
        <w:t xml:space="preserve"># Choose </w:t>
      </w:r>
      <w:r>
        <w:rPr>
          <w:b/>
        </w:rPr>
        <w:t>Fabric Network &gt; VN Management</w:t>
      </w:r>
      <w:r>
        <w:t>. The logical network configuration page is displayed.</w:t>
      </w:r>
      <w:bookmarkStart w:id="200" w:name="OLE_LINK24"/>
      <w:bookmarkEnd w:id="200"/>
    </w:p>
    <w:p w14:paraId="58379D79" w14:textId="77777777" w:rsidR="008B0AB0" w:rsidRDefault="008B0AB0" w:rsidP="00535F4C">
      <w:pPr>
        <w:pStyle w:val="1e"/>
      </w:pPr>
      <w:r>
        <w:rPr>
          <w:noProof/>
        </w:rPr>
        <w:drawing>
          <wp:inline distT="0" distB="0" distL="0" distR="0" wp14:anchorId="0B9DBB6E" wp14:editId="3D2C33A4">
            <wp:extent cx="5454000" cy="2513095"/>
            <wp:effectExtent l="19050" t="19050" r="13970" b="20955"/>
            <wp:docPr id="180"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454000" cy="2513095"/>
                    </a:xfrm>
                    <a:prstGeom prst="rect">
                      <a:avLst/>
                    </a:prstGeom>
                    <a:ln>
                      <a:solidFill>
                        <a:schemeClr val="bg1">
                          <a:lumMod val="85000"/>
                        </a:schemeClr>
                      </a:solidFill>
                    </a:ln>
                  </pic:spPr>
                </pic:pic>
              </a:graphicData>
            </a:graphic>
          </wp:inline>
        </w:drawing>
      </w:r>
    </w:p>
    <w:p w14:paraId="68A107CB" w14:textId="77777777" w:rsidR="008B0AB0" w:rsidRPr="00EF67BD" w:rsidRDefault="008B0AB0" w:rsidP="00535F4C">
      <w:pPr>
        <w:pStyle w:val="1e"/>
      </w:pPr>
    </w:p>
    <w:p w14:paraId="04B4D29D" w14:textId="77777777" w:rsidR="008B0AB0" w:rsidRDefault="008B0AB0" w:rsidP="00535F4C">
      <w:pPr>
        <w:pStyle w:val="1e"/>
      </w:pPr>
      <w:r>
        <w:t xml:space="preserve"># Click </w:t>
      </w:r>
      <w:r>
        <w:rPr>
          <w:b/>
        </w:rPr>
        <w:t>Create VN</w:t>
      </w:r>
      <w:r>
        <w:t xml:space="preserve"> to create a virtual network named </w:t>
      </w:r>
      <w:r>
        <w:rPr>
          <w:b/>
        </w:rPr>
        <w:t>OA_VN</w:t>
      </w:r>
      <w:r>
        <w:t>.</w:t>
      </w:r>
    </w:p>
    <w:p w14:paraId="280078AD" w14:textId="77777777" w:rsidR="008B0AB0" w:rsidRDefault="008B0AB0" w:rsidP="00535F4C">
      <w:pPr>
        <w:pStyle w:val="1e"/>
      </w:pPr>
      <w:r>
        <w:t>Set the parameters for creating a virtual network based on the data plan for the OA virtual network. Retain the default values for the parameters that are not included in the plan table.</w:t>
      </w:r>
    </w:p>
    <w:p w14:paraId="35223BB2" w14:textId="77777777" w:rsidR="008B0AB0" w:rsidRDefault="008B0AB0" w:rsidP="00535F4C">
      <w:pPr>
        <w:pStyle w:val="1e"/>
      </w:pPr>
      <w:r>
        <w:t xml:space="preserve">The table under </w:t>
      </w:r>
      <w:r>
        <w:rPr>
          <w:b/>
        </w:rPr>
        <w:t>User gateway</w:t>
      </w:r>
      <w:r>
        <w:t xml:space="preserve"> provides the IP address segment of access users in the virtual network. iMaster NCE-Campus provides two ways of obtaining IP address segments: </w:t>
      </w:r>
      <w:r>
        <w:rPr>
          <w:b/>
        </w:rPr>
        <w:t>Manually Specified</w:t>
      </w:r>
      <w:r>
        <w:t xml:space="preserve"> (manually add network segments one by one) and </w:t>
      </w:r>
      <w:r>
        <w:rPr>
          <w:b/>
        </w:rPr>
        <w:t>Automatic Allocation</w:t>
      </w:r>
      <w:r>
        <w:t xml:space="preserve">. In </w:t>
      </w:r>
      <w:r>
        <w:rPr>
          <w:b/>
        </w:rPr>
        <w:t>Automatic Allocation</w:t>
      </w:r>
      <w:r>
        <w:t xml:space="preserve"> mode, you only need to specify the number of subnets and a start network segment, iMaster NCE-Campus can then automatically calculate all address segments based on the start network segment.</w:t>
      </w:r>
    </w:p>
    <w:p w14:paraId="7D58F400" w14:textId="77777777" w:rsidR="008B0AB0" w:rsidRDefault="008B0AB0" w:rsidP="00670BE2">
      <w:pPr>
        <w:pStyle w:val="1e"/>
        <w:jc w:val="center"/>
      </w:pPr>
      <w:r>
        <w:rPr>
          <w:noProof/>
        </w:rPr>
        <w:drawing>
          <wp:inline distT="0" distB="0" distL="0" distR="0" wp14:anchorId="63C5FBC2" wp14:editId="3D5831DF">
            <wp:extent cx="5454000" cy="2406709"/>
            <wp:effectExtent l="19050" t="19050" r="13970" b="12700"/>
            <wp:docPr id="182"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454000" cy="2406709"/>
                    </a:xfrm>
                    <a:prstGeom prst="rect">
                      <a:avLst/>
                    </a:prstGeom>
                    <a:ln>
                      <a:solidFill>
                        <a:schemeClr val="bg1">
                          <a:lumMod val="85000"/>
                        </a:schemeClr>
                      </a:solidFill>
                    </a:ln>
                  </pic:spPr>
                </pic:pic>
              </a:graphicData>
            </a:graphic>
          </wp:inline>
        </w:drawing>
      </w:r>
    </w:p>
    <w:p w14:paraId="5895AA1F" w14:textId="77777777" w:rsidR="008B0AB0" w:rsidRDefault="008B0AB0" w:rsidP="00670BE2">
      <w:pPr>
        <w:pStyle w:val="1e"/>
        <w:jc w:val="center"/>
      </w:pPr>
      <w:r>
        <w:rPr>
          <w:noProof/>
        </w:rPr>
        <w:drawing>
          <wp:inline distT="0" distB="0" distL="0" distR="0" wp14:anchorId="7B7DFD2B" wp14:editId="2B664D90">
            <wp:extent cx="4410075" cy="1609725"/>
            <wp:effectExtent l="19050" t="19050" r="28575" b="28575"/>
            <wp:docPr id="183"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4410075" cy="1609725"/>
                    </a:xfrm>
                    <a:prstGeom prst="rect">
                      <a:avLst/>
                    </a:prstGeom>
                    <a:ln>
                      <a:solidFill>
                        <a:schemeClr val="bg1">
                          <a:lumMod val="85000"/>
                        </a:schemeClr>
                      </a:solidFill>
                    </a:ln>
                  </pic:spPr>
                </pic:pic>
              </a:graphicData>
            </a:graphic>
          </wp:inline>
        </w:drawing>
      </w:r>
    </w:p>
    <w:p w14:paraId="00AC4680" w14:textId="77777777" w:rsidR="008B0AB0" w:rsidRDefault="008B0AB0" w:rsidP="00670BE2">
      <w:pPr>
        <w:pStyle w:val="1e"/>
        <w:jc w:val="center"/>
      </w:pPr>
      <w:r>
        <w:rPr>
          <w:noProof/>
        </w:rPr>
        <w:drawing>
          <wp:inline distT="0" distB="0" distL="0" distR="0" wp14:anchorId="0EBA595E" wp14:editId="1E032CA3">
            <wp:extent cx="4429125" cy="3028950"/>
            <wp:effectExtent l="19050" t="19050" r="28575" b="1905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4429125" cy="3028950"/>
                    </a:xfrm>
                    <a:prstGeom prst="rect">
                      <a:avLst/>
                    </a:prstGeom>
                    <a:ln>
                      <a:solidFill>
                        <a:schemeClr val="bg1">
                          <a:lumMod val="85000"/>
                        </a:schemeClr>
                      </a:solidFill>
                    </a:ln>
                  </pic:spPr>
                </pic:pic>
              </a:graphicData>
            </a:graphic>
          </wp:inline>
        </w:drawing>
      </w:r>
    </w:p>
    <w:p w14:paraId="6C194ACE" w14:textId="77777777" w:rsidR="008B0AB0" w:rsidRPr="00EF67BD" w:rsidRDefault="008B0AB0" w:rsidP="00535F4C">
      <w:pPr>
        <w:pStyle w:val="1e"/>
      </w:pPr>
    </w:p>
    <w:p w14:paraId="2157A46B" w14:textId="77777777" w:rsidR="008B0AB0" w:rsidRDefault="008B0AB0" w:rsidP="00535F4C">
      <w:pPr>
        <w:pStyle w:val="1e"/>
      </w:pPr>
      <w:bookmarkStart w:id="201" w:name="OLE_LINK22"/>
      <w:r>
        <w:t># Configure wired access.</w:t>
      </w:r>
    </w:p>
    <w:p w14:paraId="3A4B6B52" w14:textId="77777777" w:rsidR="008B0AB0" w:rsidRDefault="008B0AB0" w:rsidP="00535F4C">
      <w:pPr>
        <w:pStyle w:val="1e"/>
      </w:pPr>
      <w:r>
        <w:t xml:space="preserve">Click </w:t>
      </w:r>
      <w:r>
        <w:rPr>
          <w:b/>
        </w:rPr>
        <w:t>Create</w:t>
      </w:r>
      <w:r>
        <w:t xml:space="preserve">, select devices ACC1 and ACC2, find the corresponding GigabitEthernet0/0/24 interfaces, and set </w:t>
      </w:r>
      <w:r>
        <w:rPr>
          <w:b/>
        </w:rPr>
        <w:t>Service VLAN</w:t>
      </w:r>
      <w:r>
        <w:t xml:space="preserve"> to </w:t>
      </w:r>
      <w:r>
        <w:rPr>
          <w:b/>
        </w:rPr>
        <w:t>Dynamic VLAN</w:t>
      </w:r>
      <w:r>
        <w:t xml:space="preserve">. Then click </w:t>
      </w:r>
      <w:r>
        <w:rPr>
          <w:b/>
        </w:rPr>
        <w:t>OK</w:t>
      </w:r>
      <w:r>
        <w:t>.</w:t>
      </w:r>
    </w:p>
    <w:p w14:paraId="7A610971" w14:textId="77777777" w:rsidR="008B0AB0" w:rsidRDefault="008B0AB0" w:rsidP="00535F4C">
      <w:pPr>
        <w:pStyle w:val="1e"/>
      </w:pPr>
      <w:r>
        <w:rPr>
          <w:noProof/>
        </w:rPr>
        <w:drawing>
          <wp:inline distT="0" distB="0" distL="0" distR="0" wp14:anchorId="7AD4399C" wp14:editId="3AB3120E">
            <wp:extent cx="5454000" cy="2062085"/>
            <wp:effectExtent l="19050" t="19050" r="13970" b="14605"/>
            <wp:docPr id="185"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454000" cy="2062085"/>
                    </a:xfrm>
                    <a:prstGeom prst="rect">
                      <a:avLst/>
                    </a:prstGeom>
                    <a:ln>
                      <a:solidFill>
                        <a:schemeClr val="bg1">
                          <a:lumMod val="85000"/>
                        </a:schemeClr>
                      </a:solidFill>
                    </a:ln>
                  </pic:spPr>
                </pic:pic>
              </a:graphicData>
            </a:graphic>
          </wp:inline>
        </w:drawing>
      </w:r>
    </w:p>
    <w:p w14:paraId="77B44063" w14:textId="77777777" w:rsidR="008B0AB0" w:rsidRPr="008E688E" w:rsidRDefault="008B0AB0" w:rsidP="00535F4C">
      <w:pPr>
        <w:pStyle w:val="1e"/>
      </w:pPr>
      <w:r>
        <w:rPr>
          <w:noProof/>
        </w:rPr>
        <w:drawing>
          <wp:inline distT="0" distB="0" distL="0" distR="0" wp14:anchorId="02C86AA6" wp14:editId="5DB00153">
            <wp:extent cx="5454000" cy="1370997"/>
            <wp:effectExtent l="19050" t="19050" r="13970" b="1968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454000" cy="1370997"/>
                    </a:xfrm>
                    <a:prstGeom prst="rect">
                      <a:avLst/>
                    </a:prstGeom>
                    <a:ln>
                      <a:solidFill>
                        <a:schemeClr val="bg1">
                          <a:lumMod val="85000"/>
                        </a:schemeClr>
                      </a:solidFill>
                    </a:ln>
                  </pic:spPr>
                </pic:pic>
              </a:graphicData>
            </a:graphic>
          </wp:inline>
        </w:drawing>
      </w:r>
    </w:p>
    <w:p w14:paraId="66F67324" w14:textId="77777777" w:rsidR="008B0AB0" w:rsidRDefault="008B0AB0" w:rsidP="00535F4C">
      <w:pPr>
        <w:pStyle w:val="1e"/>
      </w:pPr>
      <w:bookmarkStart w:id="202" w:name="OLE_LINK65"/>
      <w:bookmarkEnd w:id="201"/>
      <w:r>
        <w:t>User access is configured on the access points of the current virtual network. We want users to access OA_VN through ACC1 and ACC2 after being authenticated, so we need to select the switches' interfaces on which authentication is enabled.</w:t>
      </w:r>
      <w:bookmarkEnd w:id="202"/>
    </w:p>
    <w:p w14:paraId="1A029BC5" w14:textId="77777777" w:rsidR="004E2F19" w:rsidRDefault="004E2F19" w:rsidP="00535F4C">
      <w:pPr>
        <w:pStyle w:val="1e"/>
      </w:pPr>
    </w:p>
    <w:p w14:paraId="17AC137B" w14:textId="77777777" w:rsidR="008B0AB0" w:rsidRDefault="008B0AB0" w:rsidP="00535F4C">
      <w:pPr>
        <w:pStyle w:val="1e"/>
      </w:pPr>
      <w:r>
        <w:t># Configure wireless access.</w:t>
      </w:r>
    </w:p>
    <w:p w14:paraId="3F7422A3" w14:textId="77777777" w:rsidR="008B0AB0" w:rsidRDefault="008B0AB0" w:rsidP="00535F4C">
      <w:pPr>
        <w:pStyle w:val="1e"/>
      </w:pPr>
      <w:r>
        <w:t xml:space="preserve">Click </w:t>
      </w:r>
      <w:r>
        <w:rPr>
          <w:b/>
        </w:rPr>
        <w:t>Create</w:t>
      </w:r>
      <w:r>
        <w:t xml:space="preserve">, select </w:t>
      </w:r>
      <w:r>
        <w:rPr>
          <w:b/>
        </w:rPr>
        <w:t>HQ</w:t>
      </w:r>
      <w:r>
        <w:t xml:space="preserve"> from the </w:t>
      </w:r>
      <w:r>
        <w:rPr>
          <w:b/>
        </w:rPr>
        <w:t>Site</w:t>
      </w:r>
      <w:r>
        <w:t xml:space="preserve"> drop-down list box, select the device </w:t>
      </w:r>
      <w:r>
        <w:rPr>
          <w:b/>
        </w:rPr>
        <w:t>ACC2</w:t>
      </w:r>
      <w:r>
        <w:t xml:space="preserve">, and click </w:t>
      </w:r>
      <w:r>
        <w:rPr>
          <w:b/>
        </w:rPr>
        <w:t>OK</w:t>
      </w:r>
      <w:r>
        <w:t>.</w:t>
      </w:r>
    </w:p>
    <w:p w14:paraId="65618F98" w14:textId="77777777" w:rsidR="008B0AB0" w:rsidRDefault="008B0AB0" w:rsidP="00535F4C">
      <w:pPr>
        <w:pStyle w:val="1e"/>
      </w:pPr>
      <w:r>
        <w:rPr>
          <w:noProof/>
        </w:rPr>
        <w:drawing>
          <wp:inline distT="0" distB="0" distL="0" distR="0" wp14:anchorId="442FAEA3" wp14:editId="744B79C1">
            <wp:extent cx="5454000" cy="2215440"/>
            <wp:effectExtent l="19050" t="19050" r="13970" b="13970"/>
            <wp:docPr id="186"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454000" cy="2215440"/>
                    </a:xfrm>
                    <a:prstGeom prst="rect">
                      <a:avLst/>
                    </a:prstGeom>
                    <a:ln>
                      <a:solidFill>
                        <a:schemeClr val="bg1">
                          <a:lumMod val="85000"/>
                        </a:schemeClr>
                      </a:solidFill>
                    </a:ln>
                  </pic:spPr>
                </pic:pic>
              </a:graphicData>
            </a:graphic>
          </wp:inline>
        </w:drawing>
      </w:r>
    </w:p>
    <w:p w14:paraId="14BEF658" w14:textId="77777777" w:rsidR="008B0AB0" w:rsidRDefault="008B0AB0" w:rsidP="00535F4C">
      <w:pPr>
        <w:pStyle w:val="1e"/>
      </w:pPr>
      <w:r>
        <w:t>Select ACC2 for wireless access. In this example, ACC2 is a switch that provides the native AC function. It manages APs through native AC, thereby providing wireless access for end users.</w:t>
      </w:r>
    </w:p>
    <w:p w14:paraId="7CFD51A0" w14:textId="77777777" w:rsidR="008B0AB0" w:rsidRDefault="008B0AB0" w:rsidP="00535F4C">
      <w:pPr>
        <w:pStyle w:val="1e"/>
      </w:pPr>
      <w:r>
        <w:t xml:space="preserve">After the preceding steps are complete, the </w:t>
      </w:r>
      <w:r>
        <w:rPr>
          <w:b/>
        </w:rPr>
        <w:t>OA_VN</w:t>
      </w:r>
      <w:r>
        <w:t xml:space="preserve"> virtual network has been configured. Click </w:t>
      </w:r>
      <w:r>
        <w:rPr>
          <w:b/>
        </w:rPr>
        <w:t>OK</w:t>
      </w:r>
      <w:r>
        <w:t xml:space="preserve"> to deliver the configuration.</w:t>
      </w:r>
    </w:p>
    <w:p w14:paraId="1D316827" w14:textId="77777777" w:rsidR="008B0AB0" w:rsidRDefault="008B0AB0" w:rsidP="00D152A7">
      <w:pPr>
        <w:pStyle w:val="30"/>
      </w:pPr>
      <w:r>
        <w:t>Create the RD virtual network.</w:t>
      </w:r>
    </w:p>
    <w:p w14:paraId="0B7571EB" w14:textId="77777777" w:rsidR="008B0AB0" w:rsidRDefault="008B0AB0" w:rsidP="00535F4C">
      <w:pPr>
        <w:pStyle w:val="1e"/>
      </w:pPr>
      <w:bookmarkStart w:id="203" w:name="OLE_LINK23"/>
      <w:r>
        <w:t xml:space="preserve"># Create the </w:t>
      </w:r>
      <w:r>
        <w:rPr>
          <w:b/>
        </w:rPr>
        <w:t>RD_VN</w:t>
      </w:r>
      <w:r>
        <w:t xml:space="preserve"> virtual network by referring to the procedure for creating the </w:t>
      </w:r>
      <w:r>
        <w:rPr>
          <w:b/>
        </w:rPr>
        <w:t>OA_VN</w:t>
      </w:r>
      <w:r>
        <w:t xml:space="preserve"> virtual network.</w:t>
      </w:r>
      <w:bookmarkEnd w:id="203"/>
    </w:p>
    <w:p w14:paraId="339FFE5E" w14:textId="77777777" w:rsidR="008B0AB0" w:rsidRDefault="008B0AB0" w:rsidP="00535F4C">
      <w:pPr>
        <w:pStyle w:val="1e"/>
      </w:pPr>
      <w:r>
        <w:rPr>
          <w:noProof/>
        </w:rPr>
        <w:drawing>
          <wp:inline distT="0" distB="0" distL="0" distR="0" wp14:anchorId="0E8AD974" wp14:editId="7FC4DFD3">
            <wp:extent cx="5454000" cy="2153758"/>
            <wp:effectExtent l="19050" t="19050" r="13970" b="18415"/>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454000" cy="2153758"/>
                    </a:xfrm>
                    <a:prstGeom prst="rect">
                      <a:avLst/>
                    </a:prstGeom>
                    <a:ln>
                      <a:solidFill>
                        <a:schemeClr val="bg1">
                          <a:lumMod val="85000"/>
                        </a:schemeClr>
                      </a:solidFill>
                    </a:ln>
                  </pic:spPr>
                </pic:pic>
              </a:graphicData>
            </a:graphic>
          </wp:inline>
        </w:drawing>
      </w:r>
    </w:p>
    <w:p w14:paraId="1BEE2641" w14:textId="77777777" w:rsidR="008B0AB0" w:rsidRDefault="008B0AB0" w:rsidP="00535F4C">
      <w:pPr>
        <w:pStyle w:val="1e"/>
      </w:pPr>
      <w:r>
        <w:rPr>
          <w:noProof/>
        </w:rPr>
        <w:drawing>
          <wp:inline distT="0" distB="0" distL="0" distR="0" wp14:anchorId="3ECB93B2" wp14:editId="22EDD8D3">
            <wp:extent cx="5454000" cy="1387550"/>
            <wp:effectExtent l="19050" t="19050" r="13970" b="22225"/>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5454000" cy="1387550"/>
                    </a:xfrm>
                    <a:prstGeom prst="rect">
                      <a:avLst/>
                    </a:prstGeom>
                    <a:ln>
                      <a:solidFill>
                        <a:schemeClr val="bg1">
                          <a:lumMod val="85000"/>
                        </a:schemeClr>
                      </a:solidFill>
                    </a:ln>
                  </pic:spPr>
                </pic:pic>
              </a:graphicData>
            </a:graphic>
          </wp:inline>
        </w:drawing>
      </w:r>
    </w:p>
    <w:p w14:paraId="1A3E57BE" w14:textId="77777777" w:rsidR="008B0AB0" w:rsidRPr="007C09EA" w:rsidRDefault="008B0AB0" w:rsidP="00535F4C">
      <w:pPr>
        <w:pStyle w:val="1e"/>
      </w:pPr>
      <w:r>
        <w:rPr>
          <w:noProof/>
        </w:rPr>
        <w:drawing>
          <wp:inline distT="0" distB="0" distL="0" distR="0" wp14:anchorId="19A3E33B" wp14:editId="3F511A56">
            <wp:extent cx="5454000" cy="1191630"/>
            <wp:effectExtent l="19050" t="19050" r="13970" b="2794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454000" cy="1191630"/>
                    </a:xfrm>
                    <a:prstGeom prst="rect">
                      <a:avLst/>
                    </a:prstGeom>
                    <a:ln>
                      <a:solidFill>
                        <a:schemeClr val="bg1">
                          <a:lumMod val="85000"/>
                        </a:schemeClr>
                      </a:solidFill>
                    </a:ln>
                  </pic:spPr>
                </pic:pic>
              </a:graphicData>
            </a:graphic>
          </wp:inline>
        </w:drawing>
      </w:r>
    </w:p>
    <w:p w14:paraId="22EF26F6" w14:textId="77777777" w:rsidR="008B0AB0" w:rsidRDefault="008B0AB0" w:rsidP="00D152A7">
      <w:pPr>
        <w:pStyle w:val="30"/>
      </w:pPr>
      <w:r>
        <w:t>Create the MKT virtual network.</w:t>
      </w:r>
    </w:p>
    <w:p w14:paraId="4BB681C2" w14:textId="77777777" w:rsidR="008B0AB0" w:rsidRDefault="008B0AB0" w:rsidP="00535F4C">
      <w:pPr>
        <w:pStyle w:val="1e"/>
      </w:pPr>
      <w:r>
        <w:t xml:space="preserve"># Create the </w:t>
      </w:r>
      <w:r>
        <w:rPr>
          <w:b/>
        </w:rPr>
        <w:t>MKT_VN</w:t>
      </w:r>
      <w:r>
        <w:t xml:space="preserve"> virtual network by referring to the procedure for creating the </w:t>
      </w:r>
      <w:r>
        <w:rPr>
          <w:b/>
        </w:rPr>
        <w:t>OA_VN</w:t>
      </w:r>
      <w:r>
        <w:t xml:space="preserve"> virtual network.</w:t>
      </w:r>
    </w:p>
    <w:p w14:paraId="339CD9E0" w14:textId="77777777" w:rsidR="008B0AB0" w:rsidRDefault="008B0AB0" w:rsidP="00535F4C">
      <w:pPr>
        <w:pStyle w:val="1e"/>
      </w:pPr>
      <w:r>
        <w:rPr>
          <w:noProof/>
        </w:rPr>
        <w:drawing>
          <wp:inline distT="0" distB="0" distL="0" distR="0" wp14:anchorId="256C2F28" wp14:editId="4259EA2C">
            <wp:extent cx="5454000" cy="2161115"/>
            <wp:effectExtent l="19050" t="19050" r="13970" b="10795"/>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454000" cy="2161115"/>
                    </a:xfrm>
                    <a:prstGeom prst="rect">
                      <a:avLst/>
                    </a:prstGeom>
                    <a:ln>
                      <a:solidFill>
                        <a:schemeClr val="bg1">
                          <a:lumMod val="85000"/>
                        </a:schemeClr>
                      </a:solidFill>
                    </a:ln>
                  </pic:spPr>
                </pic:pic>
              </a:graphicData>
            </a:graphic>
          </wp:inline>
        </w:drawing>
      </w:r>
    </w:p>
    <w:p w14:paraId="235F3D85" w14:textId="77777777" w:rsidR="008B0AB0" w:rsidRDefault="008B0AB0" w:rsidP="00535F4C">
      <w:pPr>
        <w:pStyle w:val="1e"/>
      </w:pPr>
      <w:r>
        <w:rPr>
          <w:noProof/>
        </w:rPr>
        <w:drawing>
          <wp:inline distT="0" distB="0" distL="0" distR="0" wp14:anchorId="0E796F42" wp14:editId="63ADDF36">
            <wp:extent cx="5454000" cy="1432255"/>
            <wp:effectExtent l="19050" t="19050" r="13970" b="15875"/>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5454000" cy="1432255"/>
                    </a:xfrm>
                    <a:prstGeom prst="rect">
                      <a:avLst/>
                    </a:prstGeom>
                    <a:ln>
                      <a:solidFill>
                        <a:schemeClr val="bg1">
                          <a:lumMod val="85000"/>
                        </a:schemeClr>
                      </a:solidFill>
                    </a:ln>
                  </pic:spPr>
                </pic:pic>
              </a:graphicData>
            </a:graphic>
          </wp:inline>
        </w:drawing>
      </w:r>
    </w:p>
    <w:p w14:paraId="17C7D450" w14:textId="77777777" w:rsidR="008B0AB0" w:rsidRPr="00787E54" w:rsidRDefault="008B0AB0" w:rsidP="00535F4C">
      <w:pPr>
        <w:pStyle w:val="1e"/>
      </w:pPr>
      <w:r>
        <w:rPr>
          <w:noProof/>
        </w:rPr>
        <w:drawing>
          <wp:inline distT="0" distB="0" distL="0" distR="0" wp14:anchorId="20590937" wp14:editId="12C33A5B">
            <wp:extent cx="5454000" cy="1230672"/>
            <wp:effectExtent l="19050" t="19050" r="13970" b="2667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454000" cy="1230672"/>
                    </a:xfrm>
                    <a:prstGeom prst="rect">
                      <a:avLst/>
                    </a:prstGeom>
                    <a:ln>
                      <a:solidFill>
                        <a:schemeClr val="bg1">
                          <a:lumMod val="85000"/>
                        </a:schemeClr>
                      </a:solidFill>
                    </a:ln>
                  </pic:spPr>
                </pic:pic>
              </a:graphicData>
            </a:graphic>
          </wp:inline>
        </w:drawing>
      </w:r>
    </w:p>
    <w:p w14:paraId="7BCE2D5F" w14:textId="77777777" w:rsidR="008B0AB0" w:rsidRDefault="008B0AB0" w:rsidP="00D152A7">
      <w:pPr>
        <w:pStyle w:val="30"/>
      </w:pPr>
      <w:r>
        <w:t>View the configuration status.</w:t>
      </w:r>
    </w:p>
    <w:p w14:paraId="2FAF9351" w14:textId="77777777" w:rsidR="008B0AB0" w:rsidRDefault="008B0AB0" w:rsidP="00535F4C">
      <w:pPr>
        <w:pStyle w:val="1e"/>
      </w:pPr>
      <w:r>
        <w:t xml:space="preserve"># Choose </w:t>
      </w:r>
      <w:r>
        <w:rPr>
          <w:b/>
        </w:rPr>
        <w:t>Fabric Network &gt; VN Management</w:t>
      </w:r>
      <w:r>
        <w:t xml:space="preserve">. The logical network configuration page is displayed. Click </w:t>
      </w:r>
      <w:r>
        <w:rPr>
          <w:noProof/>
        </w:rPr>
        <w:drawing>
          <wp:inline distT="0" distB="0" distL="0" distR="0" wp14:anchorId="66A27173" wp14:editId="00E7320E">
            <wp:extent cx="171450" cy="171450"/>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171450" cy="171450"/>
                    </a:xfrm>
                    <a:prstGeom prst="rect">
                      <a:avLst/>
                    </a:prstGeom>
                  </pic:spPr>
                </pic:pic>
              </a:graphicData>
            </a:graphic>
          </wp:inline>
        </w:drawing>
      </w:r>
      <w:r>
        <w:t xml:space="preserve"> next to the site name to view the configuration result. The </w:t>
      </w:r>
      <w:r>
        <w:rPr>
          <w:b/>
        </w:rPr>
        <w:t>Configuration Status</w:t>
      </w:r>
      <w:r>
        <w:t xml:space="preserve"> values of all virtual networks (logical networks) are </w:t>
      </w:r>
      <w:r>
        <w:rPr>
          <w:b/>
        </w:rPr>
        <w:t>Succeeded</w:t>
      </w:r>
      <w:r>
        <w:t>.</w:t>
      </w:r>
    </w:p>
    <w:p w14:paraId="7DB3635D" w14:textId="77777777" w:rsidR="008B0AB0" w:rsidRDefault="008B0AB0" w:rsidP="00535F4C">
      <w:pPr>
        <w:pStyle w:val="1e"/>
      </w:pPr>
      <w:r>
        <w:rPr>
          <w:noProof/>
        </w:rPr>
        <w:drawing>
          <wp:inline distT="0" distB="0" distL="0" distR="0" wp14:anchorId="4077FE6E" wp14:editId="56689668">
            <wp:extent cx="5454000" cy="1811398"/>
            <wp:effectExtent l="19050" t="19050" r="13970" b="17780"/>
            <wp:docPr id="191"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5454000" cy="1811398"/>
                    </a:xfrm>
                    <a:prstGeom prst="rect">
                      <a:avLst/>
                    </a:prstGeom>
                    <a:ln>
                      <a:solidFill>
                        <a:schemeClr val="bg1">
                          <a:lumMod val="85000"/>
                        </a:schemeClr>
                      </a:solidFill>
                    </a:ln>
                  </pic:spPr>
                </pic:pic>
              </a:graphicData>
            </a:graphic>
          </wp:inline>
        </w:drawing>
      </w:r>
    </w:p>
    <w:p w14:paraId="65F7D7ED" w14:textId="77777777" w:rsidR="008B0AB0" w:rsidRDefault="008B0AB0" w:rsidP="00535F4C">
      <w:pPr>
        <w:pStyle w:val="1e"/>
      </w:pPr>
      <w:r>
        <w:rPr>
          <w:noProof/>
        </w:rPr>
        <w:drawing>
          <wp:inline distT="0" distB="0" distL="0" distR="0" wp14:anchorId="055EEDED" wp14:editId="25DA3DEB">
            <wp:extent cx="5454000" cy="3602990"/>
            <wp:effectExtent l="19050" t="19050" r="13970" b="16510"/>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454000" cy="3602990"/>
                    </a:xfrm>
                    <a:prstGeom prst="rect">
                      <a:avLst/>
                    </a:prstGeom>
                    <a:ln>
                      <a:solidFill>
                        <a:schemeClr val="bg1">
                          <a:lumMod val="85000"/>
                        </a:schemeClr>
                      </a:solidFill>
                    </a:ln>
                  </pic:spPr>
                </pic:pic>
              </a:graphicData>
            </a:graphic>
          </wp:inline>
        </w:drawing>
      </w:r>
    </w:p>
    <w:p w14:paraId="1D814E3D" w14:textId="77777777" w:rsidR="008B0AB0" w:rsidRPr="00535F4C" w:rsidRDefault="008B0AB0" w:rsidP="00535F4C">
      <w:pPr>
        <w:pStyle w:val="100"/>
        <w:rPr>
          <w:b/>
        </w:rPr>
      </w:pPr>
      <w:r w:rsidRPr="00535F4C">
        <w:rPr>
          <w:b/>
        </w:rPr>
        <w:t>Notes on the configuration delivered to the border device (CORE1):</w:t>
      </w:r>
    </w:p>
    <w:p w14:paraId="04A341B8" w14:textId="4C82143A" w:rsidR="008B0AB0" w:rsidRPr="008D20F6" w:rsidRDefault="00535F4C" w:rsidP="00535F4C">
      <w:pPr>
        <w:pStyle w:val="100"/>
      </w:pPr>
      <w:r>
        <w:t xml:space="preserve">1. </w:t>
      </w:r>
      <w:r w:rsidR="008B0AB0" w:rsidRPr="008D20F6">
        <w:t>Create three VPN instances (VRFs) — OA, RD, and MKT, each corresponding to a virtual network.</w:t>
      </w:r>
    </w:p>
    <w:p w14:paraId="061CF53B" w14:textId="3EF42F96" w:rsidR="008B0AB0" w:rsidRPr="008D20F6" w:rsidRDefault="00535F4C" w:rsidP="00535F4C">
      <w:pPr>
        <w:pStyle w:val="100"/>
      </w:pPr>
      <w:r>
        <w:t xml:space="preserve">2. </w:t>
      </w:r>
      <w:r w:rsidR="008B0AB0" w:rsidRPr="008D20F6">
        <w:t>Since an external network is selected when a virtual network is created, iMaster NCE-Campus parses the external network information to obtain configurations such as the interconnection port, VLAN, and IP address, and then delivers the configurations to the border node. In addition, iMaster NCE-Campus obtains the route to the external network, imports the route to the routing table of the VRF for this virtual network (create a static route for the VPN instance), and advertises the route to the two edge devices (ACC1 and ACC2) using BGP EVPN.</w:t>
      </w:r>
    </w:p>
    <w:p w14:paraId="1FF8938E" w14:textId="426BA78A" w:rsidR="008B0AB0" w:rsidRPr="008D20F6" w:rsidRDefault="00535F4C" w:rsidP="00535F4C">
      <w:pPr>
        <w:pStyle w:val="100"/>
      </w:pPr>
      <w:r>
        <w:t xml:space="preserve">3. </w:t>
      </w:r>
      <w:r w:rsidR="008B0AB0" w:rsidRPr="008D20F6">
        <w:t>Create IPv4 address families for the VRFs in BGP, and import static routes and direct routes to BGP.</w:t>
      </w:r>
    </w:p>
    <w:p w14:paraId="37072D21" w14:textId="77777777" w:rsidR="00535F4C" w:rsidRDefault="00535F4C" w:rsidP="00535F4C">
      <w:pPr>
        <w:pStyle w:val="100"/>
      </w:pPr>
    </w:p>
    <w:p w14:paraId="1E416E21" w14:textId="77777777" w:rsidR="008B0AB0" w:rsidRPr="00535F4C" w:rsidRDefault="008B0AB0" w:rsidP="00535F4C">
      <w:pPr>
        <w:pStyle w:val="100"/>
        <w:rPr>
          <w:b/>
        </w:rPr>
      </w:pPr>
      <w:r w:rsidRPr="00535F4C">
        <w:rPr>
          <w:b/>
        </w:rPr>
        <w:t>Notes on the configuration delivered to the edge nodes (ACC1 and ACC2):</w:t>
      </w:r>
    </w:p>
    <w:p w14:paraId="4F2A9CAA" w14:textId="371E52A6" w:rsidR="008B0AB0" w:rsidRPr="008D20F6" w:rsidRDefault="00535F4C" w:rsidP="00535F4C">
      <w:pPr>
        <w:pStyle w:val="100"/>
      </w:pPr>
      <w:r>
        <w:t xml:space="preserve">1. </w:t>
      </w:r>
      <w:r w:rsidR="008B0AB0" w:rsidRPr="008D20F6">
        <w:t>Create three VPN instances (VRFs) — OA, RD, and MKT, each corresponding to a virtual network.</w:t>
      </w:r>
    </w:p>
    <w:p w14:paraId="30C8F3D6" w14:textId="4260C32D" w:rsidR="008B0AB0" w:rsidRPr="008D20F6" w:rsidRDefault="00535F4C" w:rsidP="00535F4C">
      <w:pPr>
        <w:pStyle w:val="100"/>
      </w:pPr>
      <w:r>
        <w:t xml:space="preserve">2. </w:t>
      </w:r>
      <w:r w:rsidR="008B0AB0" w:rsidRPr="008D20F6">
        <w:t>Create three EVPN instances.</w:t>
      </w:r>
    </w:p>
    <w:p w14:paraId="283F168F" w14:textId="61B7F11F" w:rsidR="008B0AB0" w:rsidRPr="008D20F6" w:rsidRDefault="00535F4C" w:rsidP="00535F4C">
      <w:pPr>
        <w:pStyle w:val="100"/>
      </w:pPr>
      <w:r>
        <w:t xml:space="preserve">3. </w:t>
      </w:r>
      <w:r w:rsidR="008B0AB0" w:rsidRPr="008D20F6">
        <w:t>Create three BDs, and bind them to the corresponding access VLANs and EVPN instances.</w:t>
      </w:r>
    </w:p>
    <w:p w14:paraId="1751402C" w14:textId="7D5F3011" w:rsidR="008B0AB0" w:rsidRPr="008D20F6" w:rsidRDefault="00535F4C" w:rsidP="00535F4C">
      <w:pPr>
        <w:pStyle w:val="100"/>
      </w:pPr>
      <w:r>
        <w:t xml:space="preserve">4. </w:t>
      </w:r>
      <w:r w:rsidR="008B0AB0" w:rsidRPr="008D20F6">
        <w:t>Create a VBDIF interface in each BD and configure the VBDIF interfaces as Layer 3 user gateways. Enable the DHCP relay function on the VBDIF interfaces.</w:t>
      </w:r>
    </w:p>
    <w:p w14:paraId="231791C2" w14:textId="15F3A8AD" w:rsidR="008B0AB0" w:rsidRPr="008D20F6" w:rsidRDefault="00535F4C" w:rsidP="00535F4C">
      <w:pPr>
        <w:pStyle w:val="100"/>
      </w:pPr>
      <w:r>
        <w:t xml:space="preserve">5. </w:t>
      </w:r>
      <w:r w:rsidR="008B0AB0" w:rsidRPr="008D20F6">
        <w:t>Create IPv4 address families for the VRFs in BGP, and import static routes and direct routes to BGP.</w:t>
      </w:r>
    </w:p>
    <w:p w14:paraId="5A3F74AD" w14:textId="77777777" w:rsidR="008B0AB0" w:rsidRPr="00535F4C" w:rsidRDefault="008B0AB0" w:rsidP="00535F4C">
      <w:pPr>
        <w:pStyle w:val="1e"/>
        <w:rPr>
          <w:b/>
        </w:rPr>
      </w:pPr>
      <w:r w:rsidRPr="00535F4C">
        <w:rPr>
          <w:b/>
        </w:rPr>
        <w:t>----End</w:t>
      </w:r>
    </w:p>
    <w:p w14:paraId="4F6BE956" w14:textId="77777777" w:rsidR="008B0AB0" w:rsidRPr="00AE560F" w:rsidRDefault="008B0AB0" w:rsidP="00535F4C">
      <w:pPr>
        <w:pStyle w:val="4"/>
        <w:rPr>
          <w:rFonts w:hint="default"/>
        </w:rPr>
      </w:pPr>
      <w:r w:rsidRPr="00AE560F">
        <w:t>Configuring Communication Between Virtual Networks</w:t>
      </w:r>
    </w:p>
    <w:p w14:paraId="79E375EF" w14:textId="77777777" w:rsidR="008B0AB0" w:rsidRDefault="008B0AB0" w:rsidP="00535F4C">
      <w:pPr>
        <w:pStyle w:val="1e"/>
      </w:pPr>
      <w:r>
        <w:t>By default, virtual networks are isolated from each other. However, in some scenarios, they may need to communicate with each other, so reachable routes must be configured between them.</w:t>
      </w:r>
    </w:p>
    <w:p w14:paraId="26304F08" w14:textId="77777777" w:rsidR="008B0AB0" w:rsidRDefault="008B0AB0" w:rsidP="00535F4C">
      <w:pPr>
        <w:pStyle w:val="1e"/>
      </w:pPr>
      <w:r>
        <w:t xml:space="preserve">This example assumes that the </w:t>
      </w:r>
      <w:r>
        <w:rPr>
          <w:b/>
        </w:rPr>
        <w:t>Guest</w:t>
      </w:r>
      <w:r>
        <w:t xml:space="preserve"> user accesses the OA virtual network, the </w:t>
      </w:r>
      <w:r>
        <w:rPr>
          <w:b/>
        </w:rPr>
        <w:t>Research</w:t>
      </w:r>
      <w:r>
        <w:t xml:space="preserve"> user accesses the RD virtual network, and the </w:t>
      </w:r>
      <w:r>
        <w:rPr>
          <w:b/>
        </w:rPr>
        <w:t>Sales</w:t>
      </w:r>
      <w:r>
        <w:t xml:space="preserve"> user accesses the MKT virtual network. We want the </w:t>
      </w:r>
      <w:r>
        <w:rPr>
          <w:b/>
        </w:rPr>
        <w:t>Research</w:t>
      </w:r>
      <w:r>
        <w:t xml:space="preserve"> and </w:t>
      </w:r>
      <w:r>
        <w:rPr>
          <w:b/>
        </w:rPr>
        <w:t>Sales</w:t>
      </w:r>
      <w:r>
        <w:t xml:space="preserve"> users to be able to communicate with each other.</w:t>
      </w:r>
    </w:p>
    <w:p w14:paraId="2654AD77" w14:textId="77777777" w:rsidR="008B0AB0" w:rsidRDefault="008B0AB0" w:rsidP="00535F4C">
      <w:pPr>
        <w:pStyle w:val="1e"/>
        <w:jc w:val="center"/>
      </w:pPr>
      <w:r w:rsidRPr="004C6548">
        <w:rPr>
          <w:noProof/>
        </w:rPr>
        <w:drawing>
          <wp:inline distT="0" distB="0" distL="0" distR="0" wp14:anchorId="40862947" wp14:editId="75EA5884">
            <wp:extent cx="3511600" cy="2310584"/>
            <wp:effectExtent l="19050" t="19050" r="12700" b="13970"/>
            <wp:docPr id="6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pic:cNvPicPr>
                      <a:picLocks noChangeAspect="1"/>
                    </pic:cNvPicPr>
                  </pic:nvPicPr>
                  <pic:blipFill>
                    <a:blip r:embed="rId108"/>
                    <a:stretch>
                      <a:fillRect/>
                    </a:stretch>
                  </pic:blipFill>
                  <pic:spPr>
                    <a:xfrm>
                      <a:off x="0" y="0"/>
                      <a:ext cx="3511600" cy="2310584"/>
                    </a:xfrm>
                    <a:prstGeom prst="rect">
                      <a:avLst/>
                    </a:prstGeom>
                    <a:ln>
                      <a:solidFill>
                        <a:schemeClr val="bg1">
                          <a:lumMod val="85000"/>
                        </a:schemeClr>
                      </a:solidFill>
                    </a:ln>
                  </pic:spPr>
                </pic:pic>
              </a:graphicData>
            </a:graphic>
          </wp:inline>
        </w:drawing>
      </w:r>
    </w:p>
    <w:p w14:paraId="2F532F85" w14:textId="77777777" w:rsidR="008B0AB0" w:rsidRPr="00EF67BD" w:rsidRDefault="008B0AB0" w:rsidP="00670BE2">
      <w:pPr>
        <w:pStyle w:val="50"/>
      </w:pPr>
      <w:bookmarkStart w:id="204" w:name="OLE_LINK26"/>
      <w:bookmarkStart w:id="205" w:name="OLE_LINK32"/>
      <w:r w:rsidRPr="00EF67BD">
        <w:t>Plan for communication between virtual networks</w:t>
      </w:r>
      <w:bookmarkEnd w:id="204"/>
    </w:p>
    <w:tbl>
      <w:tblPr>
        <w:tblStyle w:val="V301"/>
        <w:tblW w:w="7938" w:type="dxa"/>
        <w:tblLayout w:type="fixed"/>
        <w:tblLook w:val="04A0" w:firstRow="1" w:lastRow="0" w:firstColumn="1" w:lastColumn="0" w:noHBand="0" w:noVBand="1"/>
      </w:tblPr>
      <w:tblGrid>
        <w:gridCol w:w="3102"/>
        <w:gridCol w:w="4836"/>
      </w:tblGrid>
      <w:tr w:rsidR="008B0AB0" w:rsidRPr="00BE3512" w14:paraId="67FBF7A8" w14:textId="77777777" w:rsidTr="00535F4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52" w:type="dxa"/>
            <w:hideMark/>
          </w:tcPr>
          <w:p w14:paraId="2552C0DC" w14:textId="77777777" w:rsidR="008B0AB0" w:rsidRPr="00BE3512" w:rsidRDefault="008B0AB0" w:rsidP="00CC2296">
            <w:pPr>
              <w:pStyle w:val="5a"/>
            </w:pPr>
            <w:r>
              <w:t>Parameter</w:t>
            </w:r>
          </w:p>
        </w:tc>
        <w:tc>
          <w:tcPr>
            <w:tcW w:w="5238" w:type="dxa"/>
          </w:tcPr>
          <w:p w14:paraId="72BD6C98" w14:textId="77777777" w:rsidR="008B0AB0" w:rsidRPr="00BE3512" w:rsidRDefault="008B0AB0" w:rsidP="00CC2296">
            <w:pPr>
              <w:pStyle w:val="5a"/>
              <w:cnfStyle w:val="100000000000" w:firstRow="1" w:lastRow="0" w:firstColumn="0" w:lastColumn="0" w:oddVBand="0" w:evenVBand="0" w:oddHBand="0" w:evenHBand="0" w:firstRowFirstColumn="0" w:firstRowLastColumn="0" w:lastRowFirstColumn="0" w:lastRowLastColumn="0"/>
            </w:pPr>
            <w:r>
              <w:t>Value</w:t>
            </w:r>
          </w:p>
        </w:tc>
      </w:tr>
      <w:tr w:rsidR="008B0AB0" w:rsidRPr="00BE3512" w14:paraId="798950A7" w14:textId="77777777" w:rsidTr="00535F4C">
        <w:tc>
          <w:tcPr>
            <w:cnfStyle w:val="001000000000" w:firstRow="0" w:lastRow="0" w:firstColumn="1" w:lastColumn="0" w:oddVBand="0" w:evenVBand="0" w:oddHBand="0" w:evenHBand="0" w:firstRowFirstColumn="0" w:firstRowLastColumn="0" w:lastRowFirstColumn="0" w:lastRowLastColumn="0"/>
            <w:tcW w:w="3352" w:type="dxa"/>
          </w:tcPr>
          <w:p w14:paraId="4858CC5C" w14:textId="77777777" w:rsidR="008B0AB0" w:rsidRDefault="008B0AB0" w:rsidP="004E2F19">
            <w:pPr>
              <w:pStyle w:val="5a"/>
              <w:jc w:val="left"/>
            </w:pPr>
            <w:r>
              <w:t>Name</w:t>
            </w:r>
          </w:p>
        </w:tc>
        <w:tc>
          <w:tcPr>
            <w:tcW w:w="5238" w:type="dxa"/>
          </w:tcPr>
          <w:p w14:paraId="11A4C795"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RD_to_MKT (customizable)</w:t>
            </w:r>
          </w:p>
        </w:tc>
      </w:tr>
      <w:tr w:rsidR="008B0AB0" w:rsidRPr="00BE3512" w14:paraId="0265CB5C" w14:textId="77777777" w:rsidTr="00535F4C">
        <w:tc>
          <w:tcPr>
            <w:cnfStyle w:val="001000000000" w:firstRow="0" w:lastRow="0" w:firstColumn="1" w:lastColumn="0" w:oddVBand="0" w:evenVBand="0" w:oddHBand="0" w:evenHBand="0" w:firstRowFirstColumn="0" w:firstRowLastColumn="0" w:lastRowFirstColumn="0" w:lastRowLastColumn="0"/>
            <w:tcW w:w="3352" w:type="dxa"/>
          </w:tcPr>
          <w:p w14:paraId="23E81958" w14:textId="77777777" w:rsidR="008B0AB0" w:rsidRDefault="008B0AB0" w:rsidP="004E2F19">
            <w:pPr>
              <w:pStyle w:val="5a"/>
              <w:jc w:val="left"/>
            </w:pPr>
            <w:r>
              <w:t>Interconnection device</w:t>
            </w:r>
          </w:p>
        </w:tc>
        <w:tc>
          <w:tcPr>
            <w:tcW w:w="5238" w:type="dxa"/>
          </w:tcPr>
          <w:p w14:paraId="1A21166B"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CORE1</w:t>
            </w:r>
          </w:p>
        </w:tc>
      </w:tr>
      <w:tr w:rsidR="008B0AB0" w:rsidRPr="00BE3512" w14:paraId="0BC59C5F" w14:textId="77777777" w:rsidTr="00535F4C">
        <w:tc>
          <w:tcPr>
            <w:cnfStyle w:val="001000000000" w:firstRow="0" w:lastRow="0" w:firstColumn="1" w:lastColumn="0" w:oddVBand="0" w:evenVBand="0" w:oddHBand="0" w:evenHBand="0" w:firstRowFirstColumn="0" w:firstRowLastColumn="0" w:lastRowFirstColumn="0" w:lastRowLastColumn="0"/>
            <w:tcW w:w="3352" w:type="dxa"/>
          </w:tcPr>
          <w:p w14:paraId="16373CA6" w14:textId="77777777" w:rsidR="008B0AB0" w:rsidRPr="00BE3512" w:rsidRDefault="008B0AB0" w:rsidP="004E2F19">
            <w:pPr>
              <w:pStyle w:val="5a"/>
              <w:jc w:val="left"/>
            </w:pPr>
            <w:r>
              <w:t>Interworking Mode</w:t>
            </w:r>
          </w:p>
        </w:tc>
        <w:tc>
          <w:tcPr>
            <w:tcW w:w="5238" w:type="dxa"/>
          </w:tcPr>
          <w:p w14:paraId="601E76EF" w14:textId="77777777"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r>
              <w:t>Partial Inerwork</w:t>
            </w:r>
          </w:p>
        </w:tc>
      </w:tr>
      <w:tr w:rsidR="008B0AB0" w:rsidRPr="00BE3512" w14:paraId="63521C3F" w14:textId="77777777" w:rsidTr="00535F4C">
        <w:tc>
          <w:tcPr>
            <w:cnfStyle w:val="001000000000" w:firstRow="0" w:lastRow="0" w:firstColumn="1" w:lastColumn="0" w:oddVBand="0" w:evenVBand="0" w:oddHBand="0" w:evenHBand="0" w:firstRowFirstColumn="0" w:firstRowLastColumn="0" w:lastRowFirstColumn="0" w:lastRowLastColumn="0"/>
            <w:tcW w:w="3352" w:type="dxa"/>
          </w:tcPr>
          <w:p w14:paraId="370CB16B" w14:textId="77777777" w:rsidR="008B0AB0" w:rsidRDefault="008B0AB0" w:rsidP="004E2F19">
            <w:pPr>
              <w:pStyle w:val="5a"/>
              <w:jc w:val="left"/>
            </w:pPr>
            <w:r>
              <w:t>IP address type</w:t>
            </w:r>
          </w:p>
        </w:tc>
        <w:tc>
          <w:tcPr>
            <w:tcW w:w="5238" w:type="dxa"/>
          </w:tcPr>
          <w:p w14:paraId="7CFF2597"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IPv4</w:t>
            </w:r>
          </w:p>
        </w:tc>
      </w:tr>
      <w:tr w:rsidR="008B0AB0" w:rsidRPr="00BE3512" w14:paraId="2A11535D" w14:textId="77777777" w:rsidTr="00535F4C">
        <w:tc>
          <w:tcPr>
            <w:cnfStyle w:val="001000000000" w:firstRow="0" w:lastRow="0" w:firstColumn="1" w:lastColumn="0" w:oddVBand="0" w:evenVBand="0" w:oddHBand="0" w:evenHBand="0" w:firstRowFirstColumn="0" w:firstRowLastColumn="0" w:lastRowFirstColumn="0" w:lastRowLastColumn="0"/>
            <w:tcW w:w="3352" w:type="dxa"/>
          </w:tcPr>
          <w:p w14:paraId="6012899B" w14:textId="77777777" w:rsidR="008B0AB0" w:rsidRDefault="008B0AB0" w:rsidP="004E2F19">
            <w:pPr>
              <w:pStyle w:val="5a"/>
              <w:jc w:val="left"/>
            </w:pPr>
            <w:r>
              <w:t>Source VN</w:t>
            </w:r>
          </w:p>
        </w:tc>
        <w:tc>
          <w:tcPr>
            <w:tcW w:w="5238" w:type="dxa"/>
          </w:tcPr>
          <w:p w14:paraId="4235EEA7"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RD</w:t>
            </w:r>
          </w:p>
        </w:tc>
      </w:tr>
      <w:tr w:rsidR="008B0AB0" w:rsidRPr="00BE3512" w14:paraId="0EBA53B4" w14:textId="77777777" w:rsidTr="00535F4C">
        <w:tc>
          <w:tcPr>
            <w:cnfStyle w:val="001000000000" w:firstRow="0" w:lastRow="0" w:firstColumn="1" w:lastColumn="0" w:oddVBand="0" w:evenVBand="0" w:oddHBand="0" w:evenHBand="0" w:firstRowFirstColumn="0" w:firstRowLastColumn="0" w:lastRowFirstColumn="0" w:lastRowLastColumn="0"/>
            <w:tcW w:w="3352" w:type="dxa"/>
          </w:tcPr>
          <w:p w14:paraId="75B7D054" w14:textId="77777777" w:rsidR="008B0AB0" w:rsidRDefault="008B0AB0" w:rsidP="004E2F19">
            <w:pPr>
              <w:pStyle w:val="5a"/>
              <w:jc w:val="left"/>
            </w:pPr>
            <w:r>
              <w:t>Source IPv4 Prefix</w:t>
            </w:r>
          </w:p>
        </w:tc>
        <w:tc>
          <w:tcPr>
            <w:tcW w:w="5238" w:type="dxa"/>
          </w:tcPr>
          <w:p w14:paraId="27C0138A"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172.16.12.0/24</w:t>
            </w:r>
          </w:p>
        </w:tc>
      </w:tr>
      <w:tr w:rsidR="008B0AB0" w:rsidRPr="00BE3512" w14:paraId="393CE4A8" w14:textId="77777777" w:rsidTr="00535F4C">
        <w:tc>
          <w:tcPr>
            <w:cnfStyle w:val="001000000000" w:firstRow="0" w:lastRow="0" w:firstColumn="1" w:lastColumn="0" w:oddVBand="0" w:evenVBand="0" w:oddHBand="0" w:evenHBand="0" w:firstRowFirstColumn="0" w:firstRowLastColumn="0" w:lastRowFirstColumn="0" w:lastRowLastColumn="0"/>
            <w:tcW w:w="3352" w:type="dxa"/>
          </w:tcPr>
          <w:p w14:paraId="1D29C735" w14:textId="77777777" w:rsidR="008B0AB0" w:rsidRDefault="008B0AB0" w:rsidP="004E2F19">
            <w:pPr>
              <w:pStyle w:val="5a"/>
              <w:jc w:val="left"/>
            </w:pPr>
            <w:r>
              <w:t>Destination VN</w:t>
            </w:r>
          </w:p>
        </w:tc>
        <w:tc>
          <w:tcPr>
            <w:tcW w:w="5238" w:type="dxa"/>
          </w:tcPr>
          <w:p w14:paraId="66CBF32D"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MKT</w:t>
            </w:r>
          </w:p>
        </w:tc>
      </w:tr>
      <w:tr w:rsidR="008B0AB0" w:rsidRPr="00BE3512" w14:paraId="280DF67E" w14:textId="77777777" w:rsidTr="00535F4C">
        <w:tc>
          <w:tcPr>
            <w:cnfStyle w:val="001000000000" w:firstRow="0" w:lastRow="0" w:firstColumn="1" w:lastColumn="0" w:oddVBand="0" w:evenVBand="0" w:oddHBand="0" w:evenHBand="0" w:firstRowFirstColumn="0" w:firstRowLastColumn="0" w:lastRowFirstColumn="0" w:lastRowLastColumn="0"/>
            <w:tcW w:w="3352" w:type="dxa"/>
          </w:tcPr>
          <w:p w14:paraId="701CDCAA" w14:textId="77777777" w:rsidR="008B0AB0" w:rsidRDefault="008B0AB0" w:rsidP="004E2F19">
            <w:pPr>
              <w:pStyle w:val="5a"/>
              <w:jc w:val="left"/>
            </w:pPr>
            <w:r>
              <w:t>Destination IPv4 Prefix</w:t>
            </w:r>
          </w:p>
        </w:tc>
        <w:tc>
          <w:tcPr>
            <w:tcW w:w="5238" w:type="dxa"/>
          </w:tcPr>
          <w:p w14:paraId="1E4A6B95"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172.16.13.0/24</w:t>
            </w:r>
          </w:p>
        </w:tc>
      </w:tr>
    </w:tbl>
    <w:bookmarkEnd w:id="205"/>
    <w:p w14:paraId="72F3BC64" w14:textId="77777777" w:rsidR="008B0AB0" w:rsidRDefault="008B0AB0" w:rsidP="00D152A7">
      <w:pPr>
        <w:pStyle w:val="30"/>
        <w:numPr>
          <w:ilvl w:val="5"/>
          <w:numId w:val="66"/>
        </w:numPr>
      </w:pPr>
      <w:r>
        <w:t>Configure communication between the virtual networks.</w:t>
      </w:r>
    </w:p>
    <w:p w14:paraId="0B8F3F9E" w14:textId="77777777" w:rsidR="008B0AB0" w:rsidRDefault="008B0AB0" w:rsidP="00535F4C">
      <w:pPr>
        <w:pStyle w:val="1e"/>
      </w:pPr>
      <w:r>
        <w:t xml:space="preserve"># Choose </w:t>
      </w:r>
      <w:r>
        <w:rPr>
          <w:b/>
        </w:rPr>
        <w:t>Fabric Network &gt; VN Management</w:t>
      </w:r>
      <w:r>
        <w:t xml:space="preserve">. On the logical network configuration page that is displayed, click </w:t>
      </w:r>
      <w:r>
        <w:rPr>
          <w:noProof/>
        </w:rPr>
        <w:drawing>
          <wp:inline distT="0" distB="0" distL="0" distR="0" wp14:anchorId="3A52A3FC" wp14:editId="0F69C0E8">
            <wp:extent cx="200025" cy="180975"/>
            <wp:effectExtent l="0" t="0" r="9525" b="9525"/>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200025" cy="180975"/>
                    </a:xfrm>
                    <a:prstGeom prst="rect">
                      <a:avLst/>
                    </a:prstGeom>
                  </pic:spPr>
                </pic:pic>
              </a:graphicData>
            </a:graphic>
          </wp:inline>
        </w:drawing>
      </w:r>
      <w:r>
        <w:t xml:space="preserve"> to access the </w:t>
      </w:r>
      <w:r>
        <w:rPr>
          <w:b/>
        </w:rPr>
        <w:t>VN Interwork</w:t>
      </w:r>
      <w:r>
        <w:t xml:space="preserve"> page.</w:t>
      </w:r>
    </w:p>
    <w:p w14:paraId="11884A79" w14:textId="77777777" w:rsidR="008B0AB0" w:rsidRDefault="008B0AB0" w:rsidP="00535F4C">
      <w:pPr>
        <w:pStyle w:val="1e"/>
      </w:pPr>
      <w:r>
        <w:rPr>
          <w:noProof/>
        </w:rPr>
        <w:drawing>
          <wp:inline distT="0" distB="0" distL="0" distR="0" wp14:anchorId="671A4D42" wp14:editId="7712DA07">
            <wp:extent cx="5454000" cy="1827809"/>
            <wp:effectExtent l="19050" t="19050" r="13970" b="2032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5454000" cy="1827809"/>
                    </a:xfrm>
                    <a:prstGeom prst="rect">
                      <a:avLst/>
                    </a:prstGeom>
                    <a:ln>
                      <a:solidFill>
                        <a:schemeClr val="bg1">
                          <a:lumMod val="85000"/>
                        </a:schemeClr>
                      </a:solidFill>
                    </a:ln>
                  </pic:spPr>
                </pic:pic>
              </a:graphicData>
            </a:graphic>
          </wp:inline>
        </w:drawing>
      </w:r>
    </w:p>
    <w:p w14:paraId="349DAEAB" w14:textId="77777777" w:rsidR="008B0AB0" w:rsidRPr="00EF67BD" w:rsidRDefault="008B0AB0" w:rsidP="00535F4C">
      <w:pPr>
        <w:pStyle w:val="1e"/>
      </w:pPr>
    </w:p>
    <w:p w14:paraId="20429E21" w14:textId="77777777" w:rsidR="008B0AB0" w:rsidRDefault="008B0AB0" w:rsidP="00535F4C">
      <w:pPr>
        <w:pStyle w:val="1e"/>
      </w:pPr>
      <w:r>
        <w:t xml:space="preserve"># Click </w:t>
      </w:r>
      <w:r>
        <w:rPr>
          <w:b/>
        </w:rPr>
        <w:t>Add</w:t>
      </w:r>
      <w:r>
        <w:t xml:space="preserve">. Configure inter-VN communication based on the data plan for communication between the virtual networks, and click </w:t>
      </w:r>
      <w:r>
        <w:rPr>
          <w:b/>
        </w:rPr>
        <w:t>Apply</w:t>
      </w:r>
      <w:r>
        <w:t>.</w:t>
      </w:r>
    </w:p>
    <w:p w14:paraId="36B920D2" w14:textId="77777777" w:rsidR="008B0AB0" w:rsidRDefault="008B0AB0" w:rsidP="00535F4C">
      <w:pPr>
        <w:pStyle w:val="1e"/>
      </w:pPr>
      <w:r>
        <w:rPr>
          <w:noProof/>
        </w:rPr>
        <w:drawing>
          <wp:inline distT="0" distB="0" distL="0" distR="0" wp14:anchorId="294344D1" wp14:editId="14B3CC96">
            <wp:extent cx="5454000" cy="2754728"/>
            <wp:effectExtent l="19050" t="19050" r="13970" b="26670"/>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5454000" cy="2754728"/>
                    </a:xfrm>
                    <a:prstGeom prst="rect">
                      <a:avLst/>
                    </a:prstGeom>
                    <a:ln>
                      <a:solidFill>
                        <a:schemeClr val="bg1">
                          <a:lumMod val="85000"/>
                        </a:schemeClr>
                      </a:solidFill>
                    </a:ln>
                  </pic:spPr>
                </pic:pic>
              </a:graphicData>
            </a:graphic>
          </wp:inline>
        </w:drawing>
      </w:r>
    </w:p>
    <w:p w14:paraId="0FC24B26" w14:textId="77777777" w:rsidR="008B0AB0" w:rsidRDefault="008B0AB0" w:rsidP="00D152A7">
      <w:pPr>
        <w:pStyle w:val="30"/>
      </w:pPr>
      <w:r>
        <w:t>View the configuration status.</w:t>
      </w:r>
    </w:p>
    <w:p w14:paraId="2BC9B6DD" w14:textId="77777777" w:rsidR="008B0AB0" w:rsidRDefault="008B0AB0" w:rsidP="00535F4C">
      <w:pPr>
        <w:pStyle w:val="1e"/>
      </w:pPr>
      <w:r>
        <w:t xml:space="preserve"># Choose </w:t>
      </w:r>
      <w:r>
        <w:rPr>
          <w:b/>
        </w:rPr>
        <w:t>Fabric Network &gt; VN Management</w:t>
      </w:r>
      <w:r>
        <w:t xml:space="preserve">. The logical network configuration page is displayed. Click </w:t>
      </w:r>
      <w:r>
        <w:rPr>
          <w:noProof/>
        </w:rPr>
        <w:drawing>
          <wp:inline distT="0" distB="0" distL="0" distR="0" wp14:anchorId="50BC54FB" wp14:editId="64150DC1">
            <wp:extent cx="171450" cy="171450"/>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171450" cy="171450"/>
                    </a:xfrm>
                    <a:prstGeom prst="rect">
                      <a:avLst/>
                    </a:prstGeom>
                  </pic:spPr>
                </pic:pic>
              </a:graphicData>
            </a:graphic>
          </wp:inline>
        </w:drawing>
      </w:r>
      <w:r>
        <w:t xml:space="preserve"> next to the site name to view the configuration result. Currently, the </w:t>
      </w:r>
      <w:r>
        <w:rPr>
          <w:b/>
        </w:rPr>
        <w:t>Configuration Status</w:t>
      </w:r>
      <w:r>
        <w:t xml:space="preserve"> value for the inter-VN communication configuration is </w:t>
      </w:r>
      <w:r>
        <w:rPr>
          <w:b/>
        </w:rPr>
        <w:t>Succeeded</w:t>
      </w:r>
      <w:r>
        <w:t>.</w:t>
      </w:r>
    </w:p>
    <w:p w14:paraId="74790FC1" w14:textId="77777777" w:rsidR="008B0AB0" w:rsidRDefault="008B0AB0" w:rsidP="00535F4C">
      <w:pPr>
        <w:pStyle w:val="1e"/>
      </w:pPr>
      <w:r>
        <w:rPr>
          <w:noProof/>
        </w:rPr>
        <w:drawing>
          <wp:inline distT="0" distB="0" distL="0" distR="0" wp14:anchorId="16BD8686" wp14:editId="7FDE7B3F">
            <wp:extent cx="5454000" cy="1775747"/>
            <wp:effectExtent l="19050" t="19050" r="13970" b="1524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5454000" cy="1775747"/>
                    </a:xfrm>
                    <a:prstGeom prst="rect">
                      <a:avLst/>
                    </a:prstGeom>
                    <a:ln>
                      <a:solidFill>
                        <a:schemeClr val="bg1">
                          <a:lumMod val="85000"/>
                        </a:schemeClr>
                      </a:solidFill>
                    </a:ln>
                  </pic:spPr>
                </pic:pic>
              </a:graphicData>
            </a:graphic>
          </wp:inline>
        </w:drawing>
      </w:r>
    </w:p>
    <w:p w14:paraId="635E464A" w14:textId="77777777" w:rsidR="008B0AB0" w:rsidRDefault="008B0AB0" w:rsidP="00535F4C">
      <w:pPr>
        <w:pStyle w:val="1e"/>
      </w:pPr>
      <w:r>
        <w:rPr>
          <w:noProof/>
        </w:rPr>
        <w:drawing>
          <wp:inline distT="0" distB="0" distL="0" distR="0" wp14:anchorId="152B2569" wp14:editId="3346FAFF">
            <wp:extent cx="5454000" cy="2767178"/>
            <wp:effectExtent l="19050" t="19050" r="13970" b="14605"/>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5454000" cy="2767178"/>
                    </a:xfrm>
                    <a:prstGeom prst="rect">
                      <a:avLst/>
                    </a:prstGeom>
                    <a:ln>
                      <a:solidFill>
                        <a:schemeClr val="bg1">
                          <a:lumMod val="85000"/>
                        </a:schemeClr>
                      </a:solidFill>
                    </a:ln>
                  </pic:spPr>
                </pic:pic>
              </a:graphicData>
            </a:graphic>
          </wp:inline>
        </w:drawing>
      </w:r>
    </w:p>
    <w:p w14:paraId="59DFE8DC" w14:textId="77777777" w:rsidR="008B0AB0" w:rsidRPr="00535F4C" w:rsidRDefault="008B0AB0" w:rsidP="00535F4C">
      <w:pPr>
        <w:pStyle w:val="100"/>
        <w:rPr>
          <w:b/>
        </w:rPr>
      </w:pPr>
      <w:r w:rsidRPr="00535F4C">
        <w:rPr>
          <w:b/>
        </w:rPr>
        <w:t>Notes on the configuration delivered to the border device (CORE1):</w:t>
      </w:r>
    </w:p>
    <w:p w14:paraId="7DF52658" w14:textId="7F7B6AAC" w:rsidR="008B0AB0" w:rsidRPr="008D20F6" w:rsidRDefault="00535F4C" w:rsidP="00535F4C">
      <w:pPr>
        <w:pStyle w:val="100"/>
      </w:pPr>
      <w:r>
        <w:t xml:space="preserve">1. </w:t>
      </w:r>
      <w:r w:rsidR="008B0AB0" w:rsidRPr="008D20F6">
        <w:t>Create static routes for the VPN instances so that access users in RD_VN and MKT_VN can communicate at Layer 3.</w:t>
      </w:r>
      <w:bookmarkStart w:id="206" w:name="OLE_LINK66"/>
      <w:bookmarkEnd w:id="206"/>
    </w:p>
    <w:p w14:paraId="40CD09C9" w14:textId="5B7C5113" w:rsidR="008B0AB0" w:rsidRPr="008D20F6" w:rsidRDefault="00535F4C" w:rsidP="00535F4C">
      <w:pPr>
        <w:pStyle w:val="100"/>
      </w:pPr>
      <w:r>
        <w:t xml:space="preserve">2. </w:t>
      </w:r>
      <w:r w:rsidR="008B0AB0" w:rsidRPr="008D20F6">
        <w:t>Import the static routes for the VPN instances to BGP.</w:t>
      </w:r>
    </w:p>
    <w:p w14:paraId="14FD3BC3" w14:textId="77777777" w:rsidR="008B0AB0" w:rsidRPr="00535F4C" w:rsidRDefault="008B0AB0" w:rsidP="00535F4C">
      <w:pPr>
        <w:pStyle w:val="1e"/>
        <w:rPr>
          <w:b/>
        </w:rPr>
      </w:pPr>
      <w:bookmarkStart w:id="207" w:name="_Toc57737987"/>
      <w:r w:rsidRPr="00535F4C">
        <w:rPr>
          <w:b/>
        </w:rPr>
        <w:t>----End</w:t>
      </w:r>
    </w:p>
    <w:p w14:paraId="51EA7637" w14:textId="77777777" w:rsidR="008B0AB0" w:rsidRPr="00AE560F" w:rsidRDefault="008B0AB0" w:rsidP="00535F4C">
      <w:pPr>
        <w:pStyle w:val="3"/>
      </w:pPr>
      <w:bookmarkStart w:id="208" w:name="_Toc58336770"/>
      <w:bookmarkStart w:id="209" w:name="_Toc62638056"/>
      <w:r w:rsidRPr="00AE560F">
        <w:t>Free Mobility and Access Authentication</w:t>
      </w:r>
      <w:bookmarkEnd w:id="207"/>
      <w:bookmarkEnd w:id="208"/>
      <w:bookmarkEnd w:id="209"/>
    </w:p>
    <w:p w14:paraId="2AC5F5AC" w14:textId="77777777" w:rsidR="008B0AB0" w:rsidRDefault="008B0AB0" w:rsidP="00535F4C">
      <w:pPr>
        <w:pStyle w:val="1e"/>
      </w:pPr>
      <w:r>
        <w:t xml:space="preserve">On large-sized campus networks, employees are usually allowed access from any location, any VLAN, and any IP network segment with controlled network access rights. </w:t>
      </w:r>
    </w:p>
    <w:p w14:paraId="076E8B39" w14:textId="77777777" w:rsidR="008B0AB0" w:rsidRDefault="008B0AB0" w:rsidP="00535F4C">
      <w:pPr>
        <w:pStyle w:val="1e"/>
      </w:pPr>
      <w:r>
        <w:t>In this example, three security groups — Guest_Group, Research_Group, and Sales_Group — will be created, and the security groups can access OA_VN, RD_VN, and MKT_VN, respectively.</w:t>
      </w:r>
    </w:p>
    <w:p w14:paraId="36DFC4FA" w14:textId="77777777" w:rsidR="008B0AB0" w:rsidRDefault="008B0AB0" w:rsidP="00535F4C">
      <w:pPr>
        <w:pStyle w:val="1e"/>
      </w:pPr>
      <w:r>
        <w:t>Users in the Research_Group and Sales_Group can communicate with each other and access the Internet through the OA virtual network. In contrast, users in the Guest_Group can only access the Internet through the OA virtual network.</w:t>
      </w:r>
    </w:p>
    <w:p w14:paraId="4194784C" w14:textId="77777777" w:rsidR="008B0AB0" w:rsidRDefault="008B0AB0" w:rsidP="00535F4C">
      <w:pPr>
        <w:pStyle w:val="1e"/>
      </w:pPr>
      <w:r w:rsidRPr="001E7533">
        <w:rPr>
          <w:noProof/>
        </w:rPr>
        <w:drawing>
          <wp:inline distT="0" distB="0" distL="0" distR="0" wp14:anchorId="4517D7E9" wp14:editId="3EC2E63A">
            <wp:extent cx="5218628" cy="2834886"/>
            <wp:effectExtent l="19050" t="19050" r="20320" b="22860"/>
            <wp:docPr id="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14"/>
                    <a:stretch>
                      <a:fillRect/>
                    </a:stretch>
                  </pic:blipFill>
                  <pic:spPr>
                    <a:xfrm>
                      <a:off x="0" y="0"/>
                      <a:ext cx="5218628" cy="2834886"/>
                    </a:xfrm>
                    <a:prstGeom prst="rect">
                      <a:avLst/>
                    </a:prstGeom>
                    <a:ln>
                      <a:solidFill>
                        <a:schemeClr val="bg1">
                          <a:lumMod val="85000"/>
                        </a:schemeClr>
                      </a:solidFill>
                    </a:ln>
                  </pic:spPr>
                </pic:pic>
              </a:graphicData>
            </a:graphic>
          </wp:inline>
        </w:drawing>
      </w:r>
    </w:p>
    <w:p w14:paraId="77D7CE67" w14:textId="77777777" w:rsidR="008B0AB0" w:rsidRPr="00EF67BD" w:rsidRDefault="008B0AB0" w:rsidP="008B0AB0">
      <w:pPr>
        <w:rPr>
          <w:rFonts w:hint="eastAsia"/>
        </w:rPr>
      </w:pPr>
    </w:p>
    <w:p w14:paraId="2D163A9B" w14:textId="77777777" w:rsidR="008B0AB0" w:rsidRPr="00EF67BD" w:rsidRDefault="008B0AB0" w:rsidP="00670BE2">
      <w:pPr>
        <w:pStyle w:val="50"/>
      </w:pPr>
      <w:r w:rsidRPr="00EF67BD">
        <w:t>Policy control matrix plan</w:t>
      </w:r>
    </w:p>
    <w:tbl>
      <w:tblPr>
        <w:tblStyle w:val="V301"/>
        <w:tblW w:w="7938" w:type="dxa"/>
        <w:tblLayout w:type="fixed"/>
        <w:tblLook w:val="04A0" w:firstRow="1" w:lastRow="0" w:firstColumn="1" w:lastColumn="0" w:noHBand="0" w:noVBand="1"/>
      </w:tblPr>
      <w:tblGrid>
        <w:gridCol w:w="2308"/>
        <w:gridCol w:w="1876"/>
        <w:gridCol w:w="1878"/>
        <w:gridCol w:w="1876"/>
      </w:tblGrid>
      <w:tr w:rsidR="008B0AB0" w:rsidRPr="00BE3512" w14:paraId="704BD865" w14:textId="77777777" w:rsidTr="00535F4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1" w:type="dxa"/>
            <w:tcBorders>
              <w:top w:val="single" w:sz="18" w:space="0" w:color="auto"/>
              <w:bottom w:val="single" w:sz="8" w:space="0" w:color="auto"/>
              <w:tl2br w:val="single" w:sz="8" w:space="0" w:color="auto"/>
            </w:tcBorders>
            <w:hideMark/>
          </w:tcPr>
          <w:p w14:paraId="48D32972" w14:textId="77777777" w:rsidR="008B0AB0" w:rsidRDefault="008B0AB0" w:rsidP="004E2F19">
            <w:pPr>
              <w:pStyle w:val="5a"/>
              <w:jc w:val="right"/>
            </w:pPr>
            <w:bookmarkStart w:id="210" w:name="OLE_LINK58"/>
            <w:r>
              <w:t>Destination</w:t>
            </w:r>
          </w:p>
          <w:p w14:paraId="67E9CBC9" w14:textId="77777777" w:rsidR="008B0AB0" w:rsidRDefault="008B0AB0" w:rsidP="004E2F19">
            <w:pPr>
              <w:pStyle w:val="5a"/>
              <w:jc w:val="right"/>
            </w:pPr>
            <w:r>
              <w:t>Security</w:t>
            </w:r>
          </w:p>
          <w:p w14:paraId="0F3BC1E7" w14:textId="77777777" w:rsidR="008B0AB0" w:rsidRDefault="008B0AB0" w:rsidP="004E2F19">
            <w:pPr>
              <w:pStyle w:val="5a"/>
              <w:jc w:val="right"/>
            </w:pPr>
            <w:r>
              <w:t>Group</w:t>
            </w:r>
          </w:p>
          <w:p w14:paraId="028A7345" w14:textId="77777777" w:rsidR="008B0AB0" w:rsidRDefault="008B0AB0" w:rsidP="004E2F19">
            <w:pPr>
              <w:pStyle w:val="5a"/>
              <w:jc w:val="left"/>
            </w:pPr>
            <w:r>
              <w:t>Source</w:t>
            </w:r>
          </w:p>
          <w:p w14:paraId="1474C1F6" w14:textId="77777777" w:rsidR="008B0AB0" w:rsidRDefault="008B0AB0" w:rsidP="004E2F19">
            <w:pPr>
              <w:pStyle w:val="5a"/>
              <w:jc w:val="left"/>
            </w:pPr>
            <w:r>
              <w:t>Security</w:t>
            </w:r>
          </w:p>
          <w:p w14:paraId="5E41AE12" w14:textId="77777777" w:rsidR="008B0AB0" w:rsidRPr="00BE3512" w:rsidRDefault="008B0AB0" w:rsidP="004E2F19">
            <w:pPr>
              <w:pStyle w:val="5a"/>
              <w:jc w:val="left"/>
            </w:pPr>
            <w:r>
              <w:t>Group</w:t>
            </w:r>
          </w:p>
        </w:tc>
        <w:tc>
          <w:tcPr>
            <w:tcW w:w="2029" w:type="dxa"/>
          </w:tcPr>
          <w:p w14:paraId="18BFBFC2" w14:textId="77777777" w:rsidR="008B0AB0" w:rsidRPr="00CC4872" w:rsidRDefault="008B0AB0" w:rsidP="00CC2296">
            <w:pPr>
              <w:pStyle w:val="5a"/>
              <w:cnfStyle w:val="100000000000" w:firstRow="1" w:lastRow="0" w:firstColumn="0" w:lastColumn="0" w:oddVBand="0" w:evenVBand="0" w:oddHBand="0" w:evenHBand="0" w:firstRowFirstColumn="0" w:firstRowLastColumn="0" w:lastRowFirstColumn="0" w:lastRowLastColumn="0"/>
            </w:pPr>
            <w:r>
              <w:t>Guest_Group</w:t>
            </w:r>
          </w:p>
        </w:tc>
        <w:tc>
          <w:tcPr>
            <w:tcW w:w="2031" w:type="dxa"/>
          </w:tcPr>
          <w:p w14:paraId="0F2C3971" w14:textId="77777777" w:rsidR="008B0AB0" w:rsidRPr="00CC4872" w:rsidRDefault="008B0AB0" w:rsidP="00CC2296">
            <w:pPr>
              <w:pStyle w:val="5a"/>
              <w:cnfStyle w:val="100000000000" w:firstRow="1" w:lastRow="0" w:firstColumn="0" w:lastColumn="0" w:oddVBand="0" w:evenVBand="0" w:oddHBand="0" w:evenHBand="0" w:firstRowFirstColumn="0" w:firstRowLastColumn="0" w:lastRowFirstColumn="0" w:lastRowLastColumn="0"/>
            </w:pPr>
            <w:r>
              <w:t>Research_Group</w:t>
            </w:r>
          </w:p>
        </w:tc>
        <w:tc>
          <w:tcPr>
            <w:tcW w:w="2029" w:type="dxa"/>
          </w:tcPr>
          <w:p w14:paraId="2EA44DDD" w14:textId="77777777" w:rsidR="008B0AB0" w:rsidRPr="00CC4872" w:rsidRDefault="008B0AB0" w:rsidP="00CC2296">
            <w:pPr>
              <w:pStyle w:val="5a"/>
              <w:cnfStyle w:val="100000000000" w:firstRow="1" w:lastRow="0" w:firstColumn="0" w:lastColumn="0" w:oddVBand="0" w:evenVBand="0" w:oddHBand="0" w:evenHBand="0" w:firstRowFirstColumn="0" w:firstRowLastColumn="0" w:lastRowFirstColumn="0" w:lastRowLastColumn="0"/>
            </w:pPr>
            <w:r>
              <w:t>Sales_Group</w:t>
            </w:r>
          </w:p>
        </w:tc>
      </w:tr>
      <w:tr w:rsidR="008B0AB0" w:rsidRPr="00BE3512" w14:paraId="73F78CCF" w14:textId="77777777" w:rsidTr="00535F4C">
        <w:tc>
          <w:tcPr>
            <w:cnfStyle w:val="001000000000" w:firstRow="0" w:lastRow="0" w:firstColumn="1" w:lastColumn="0" w:oddVBand="0" w:evenVBand="0" w:oddHBand="0" w:evenHBand="0" w:firstRowFirstColumn="0" w:firstRowLastColumn="0" w:lastRowFirstColumn="0" w:lastRowLastColumn="0"/>
            <w:tcW w:w="2501" w:type="dxa"/>
            <w:tcBorders>
              <w:top w:val="single" w:sz="8" w:space="0" w:color="auto"/>
            </w:tcBorders>
          </w:tcPr>
          <w:p w14:paraId="28B994FA" w14:textId="77777777" w:rsidR="008B0AB0" w:rsidRPr="00CC4872" w:rsidRDefault="008B0AB0" w:rsidP="004E2F19">
            <w:pPr>
              <w:pStyle w:val="5a"/>
              <w:jc w:val="left"/>
            </w:pPr>
            <w:r>
              <w:t>Guest_Group</w:t>
            </w:r>
          </w:p>
        </w:tc>
        <w:tc>
          <w:tcPr>
            <w:tcW w:w="2029" w:type="dxa"/>
          </w:tcPr>
          <w:p w14:paraId="7294FF14"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p>
        </w:tc>
        <w:tc>
          <w:tcPr>
            <w:tcW w:w="2031" w:type="dxa"/>
          </w:tcPr>
          <w:p w14:paraId="590A8E50"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Status: Enable</w:t>
            </w:r>
          </w:p>
          <w:p w14:paraId="05026A35"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Default: Deny</w:t>
            </w:r>
          </w:p>
        </w:tc>
        <w:tc>
          <w:tcPr>
            <w:tcW w:w="2029" w:type="dxa"/>
          </w:tcPr>
          <w:p w14:paraId="48B1303F"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Status: Enable</w:t>
            </w:r>
          </w:p>
          <w:p w14:paraId="5094B52E"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Default: Deny</w:t>
            </w:r>
          </w:p>
        </w:tc>
      </w:tr>
      <w:tr w:rsidR="008B0AB0" w:rsidRPr="00BE3512" w14:paraId="2A84A492" w14:textId="77777777" w:rsidTr="00535F4C">
        <w:tc>
          <w:tcPr>
            <w:cnfStyle w:val="001000000000" w:firstRow="0" w:lastRow="0" w:firstColumn="1" w:lastColumn="0" w:oddVBand="0" w:evenVBand="0" w:oddHBand="0" w:evenHBand="0" w:firstRowFirstColumn="0" w:firstRowLastColumn="0" w:lastRowFirstColumn="0" w:lastRowLastColumn="0"/>
            <w:tcW w:w="2501" w:type="dxa"/>
          </w:tcPr>
          <w:p w14:paraId="7AE1DF00" w14:textId="77777777" w:rsidR="008B0AB0" w:rsidRPr="00CC4872" w:rsidRDefault="008B0AB0" w:rsidP="004E2F19">
            <w:pPr>
              <w:pStyle w:val="5a"/>
              <w:jc w:val="left"/>
            </w:pPr>
            <w:r>
              <w:t>Research_Group</w:t>
            </w:r>
          </w:p>
        </w:tc>
        <w:tc>
          <w:tcPr>
            <w:tcW w:w="2029" w:type="dxa"/>
          </w:tcPr>
          <w:p w14:paraId="4635024E"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Status: Enable</w:t>
            </w:r>
          </w:p>
          <w:p w14:paraId="7AA63530"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Default: Permit</w:t>
            </w:r>
          </w:p>
        </w:tc>
        <w:tc>
          <w:tcPr>
            <w:tcW w:w="2031" w:type="dxa"/>
          </w:tcPr>
          <w:p w14:paraId="55535DE2"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p>
        </w:tc>
        <w:tc>
          <w:tcPr>
            <w:tcW w:w="2029" w:type="dxa"/>
          </w:tcPr>
          <w:p w14:paraId="7A459338"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Status: Enable</w:t>
            </w:r>
          </w:p>
          <w:p w14:paraId="5A2DCFAA"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Default: Permit</w:t>
            </w:r>
          </w:p>
        </w:tc>
      </w:tr>
      <w:tr w:rsidR="008B0AB0" w:rsidRPr="00BE3512" w14:paraId="409FE9F6" w14:textId="77777777" w:rsidTr="00535F4C">
        <w:tc>
          <w:tcPr>
            <w:cnfStyle w:val="001000000000" w:firstRow="0" w:lastRow="0" w:firstColumn="1" w:lastColumn="0" w:oddVBand="0" w:evenVBand="0" w:oddHBand="0" w:evenHBand="0" w:firstRowFirstColumn="0" w:firstRowLastColumn="0" w:lastRowFirstColumn="0" w:lastRowLastColumn="0"/>
            <w:tcW w:w="2501" w:type="dxa"/>
          </w:tcPr>
          <w:p w14:paraId="3DAA3986" w14:textId="77777777" w:rsidR="008B0AB0" w:rsidRPr="00CC4872" w:rsidRDefault="008B0AB0" w:rsidP="004E2F19">
            <w:pPr>
              <w:pStyle w:val="5a"/>
              <w:jc w:val="left"/>
            </w:pPr>
            <w:r>
              <w:t>Sales_Group</w:t>
            </w:r>
          </w:p>
        </w:tc>
        <w:tc>
          <w:tcPr>
            <w:tcW w:w="2029" w:type="dxa"/>
          </w:tcPr>
          <w:p w14:paraId="466DA445"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Status: Enable</w:t>
            </w:r>
          </w:p>
          <w:p w14:paraId="7743B5B1"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Default: Permit</w:t>
            </w:r>
          </w:p>
        </w:tc>
        <w:tc>
          <w:tcPr>
            <w:tcW w:w="2031" w:type="dxa"/>
          </w:tcPr>
          <w:p w14:paraId="7B9E4434"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Status: Enable</w:t>
            </w:r>
          </w:p>
          <w:p w14:paraId="01AB774E"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Default: Permit</w:t>
            </w:r>
          </w:p>
        </w:tc>
        <w:tc>
          <w:tcPr>
            <w:tcW w:w="2029" w:type="dxa"/>
          </w:tcPr>
          <w:p w14:paraId="2A0C9AEB"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p>
        </w:tc>
      </w:tr>
      <w:tr w:rsidR="008B0AB0" w:rsidRPr="00BE3512" w14:paraId="51BEE39A" w14:textId="77777777" w:rsidTr="00535F4C">
        <w:tc>
          <w:tcPr>
            <w:cnfStyle w:val="001000000000" w:firstRow="0" w:lastRow="0" w:firstColumn="1" w:lastColumn="0" w:oddVBand="0" w:evenVBand="0" w:oddHBand="0" w:evenHBand="0" w:firstRowFirstColumn="0" w:firstRowLastColumn="0" w:lastRowFirstColumn="0" w:lastRowLastColumn="0"/>
            <w:tcW w:w="2501" w:type="dxa"/>
          </w:tcPr>
          <w:p w14:paraId="51DF62E0" w14:textId="77777777" w:rsidR="008B0AB0" w:rsidRPr="00CC4872" w:rsidRDefault="008B0AB0" w:rsidP="004E2F19">
            <w:pPr>
              <w:pStyle w:val="5a"/>
              <w:jc w:val="left"/>
            </w:pPr>
            <w:r>
              <w:t>unknown</w:t>
            </w:r>
          </w:p>
        </w:tc>
        <w:tc>
          <w:tcPr>
            <w:tcW w:w="2029" w:type="dxa"/>
          </w:tcPr>
          <w:p w14:paraId="01E1036B"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p>
        </w:tc>
        <w:tc>
          <w:tcPr>
            <w:tcW w:w="2031" w:type="dxa"/>
          </w:tcPr>
          <w:p w14:paraId="304CE3C2"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Status: Enable</w:t>
            </w:r>
          </w:p>
          <w:p w14:paraId="10CA52B0"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Default: Deny</w:t>
            </w:r>
          </w:p>
        </w:tc>
        <w:tc>
          <w:tcPr>
            <w:tcW w:w="2029" w:type="dxa"/>
          </w:tcPr>
          <w:p w14:paraId="3CD2DFD0"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Status: Enable</w:t>
            </w:r>
          </w:p>
          <w:p w14:paraId="00E0F90C"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Default: Deny</w:t>
            </w:r>
          </w:p>
        </w:tc>
      </w:tr>
    </w:tbl>
    <w:bookmarkEnd w:id="210"/>
    <w:p w14:paraId="45EBAF82" w14:textId="77777777" w:rsidR="008B0AB0" w:rsidRPr="00AE560F" w:rsidRDefault="008B0AB0" w:rsidP="00535F4C">
      <w:pPr>
        <w:pStyle w:val="4"/>
        <w:rPr>
          <w:rFonts w:hint="default"/>
        </w:rPr>
      </w:pPr>
      <w:r w:rsidRPr="00AE560F">
        <w:t>Free Mobility</w:t>
      </w:r>
    </w:p>
    <w:p w14:paraId="7DB8F15A" w14:textId="77777777" w:rsidR="008B0AB0" w:rsidRDefault="008B0AB0" w:rsidP="00D152A7">
      <w:pPr>
        <w:pStyle w:val="30"/>
        <w:numPr>
          <w:ilvl w:val="5"/>
          <w:numId w:val="67"/>
        </w:numPr>
      </w:pPr>
      <w:r>
        <w:t>Create security groups.</w:t>
      </w:r>
    </w:p>
    <w:p w14:paraId="3B1015D0" w14:textId="77777777" w:rsidR="008B0AB0" w:rsidRDefault="008B0AB0" w:rsidP="00535F4C">
      <w:pPr>
        <w:pStyle w:val="1e"/>
      </w:pPr>
      <w:r>
        <w:t xml:space="preserve"># Choose </w:t>
      </w:r>
      <w:r>
        <w:rPr>
          <w:b/>
        </w:rPr>
        <w:t>Fabric Network &gt; Service Deployment</w:t>
      </w:r>
      <w:r>
        <w:t xml:space="preserve">. The service deployment page is displayed. Select </w:t>
      </w:r>
      <w:r>
        <w:rPr>
          <w:b/>
        </w:rPr>
        <w:t>Security Group</w:t>
      </w:r>
      <w:r>
        <w:t xml:space="preserve"> and click </w:t>
      </w:r>
      <w:r>
        <w:rPr>
          <w:b/>
        </w:rPr>
        <w:t>Create</w:t>
      </w:r>
      <w:r>
        <w:t>.</w:t>
      </w:r>
    </w:p>
    <w:p w14:paraId="732199D0" w14:textId="77777777" w:rsidR="008B0AB0" w:rsidRDefault="008B0AB0" w:rsidP="00535F4C">
      <w:pPr>
        <w:pStyle w:val="1e"/>
      </w:pPr>
      <w:r>
        <w:rPr>
          <w:noProof/>
        </w:rPr>
        <w:drawing>
          <wp:inline distT="0" distB="0" distL="0" distR="0" wp14:anchorId="56071E14" wp14:editId="6A19CB64">
            <wp:extent cx="5454000" cy="617946"/>
            <wp:effectExtent l="19050" t="19050" r="13970" b="10795"/>
            <wp:docPr id="19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5454000" cy="617946"/>
                    </a:xfrm>
                    <a:prstGeom prst="rect">
                      <a:avLst/>
                    </a:prstGeom>
                    <a:ln>
                      <a:solidFill>
                        <a:schemeClr val="bg1">
                          <a:lumMod val="85000"/>
                        </a:schemeClr>
                      </a:solidFill>
                    </a:ln>
                  </pic:spPr>
                </pic:pic>
              </a:graphicData>
            </a:graphic>
          </wp:inline>
        </w:drawing>
      </w:r>
    </w:p>
    <w:p w14:paraId="6B16A4D0" w14:textId="77777777" w:rsidR="008B0AB0" w:rsidRPr="00EF67BD" w:rsidRDefault="008B0AB0" w:rsidP="00535F4C">
      <w:pPr>
        <w:pStyle w:val="1e"/>
      </w:pPr>
    </w:p>
    <w:p w14:paraId="5EBDC143" w14:textId="77777777" w:rsidR="008B0AB0" w:rsidRDefault="008B0AB0" w:rsidP="00535F4C">
      <w:pPr>
        <w:pStyle w:val="1e"/>
      </w:pPr>
      <w:r>
        <w:t xml:space="preserve"># Create three security groups. Set </w:t>
      </w:r>
      <w:r>
        <w:rPr>
          <w:b/>
        </w:rPr>
        <w:t>Name</w:t>
      </w:r>
      <w:r>
        <w:t xml:space="preserve"> to </w:t>
      </w:r>
      <w:r>
        <w:rPr>
          <w:b/>
        </w:rPr>
        <w:t>Guest_Group</w:t>
      </w:r>
      <w:r>
        <w:t xml:space="preserve">, </w:t>
      </w:r>
      <w:r>
        <w:rPr>
          <w:b/>
        </w:rPr>
        <w:t>Research_Group</w:t>
      </w:r>
      <w:r>
        <w:t xml:space="preserve">, and </w:t>
      </w:r>
      <w:r>
        <w:rPr>
          <w:b/>
        </w:rPr>
        <w:t>Sales_Group</w:t>
      </w:r>
      <w:r>
        <w:t xml:space="preserve">, and retain the default values for other parameters. Then click </w:t>
      </w:r>
      <w:r>
        <w:rPr>
          <w:b/>
        </w:rPr>
        <w:t>OK</w:t>
      </w:r>
      <w:r>
        <w:t>.</w:t>
      </w:r>
      <w:bookmarkStart w:id="211" w:name="OLE_LINK29"/>
      <w:bookmarkStart w:id="212" w:name="OLE_LINK30"/>
      <w:bookmarkStart w:id="213" w:name="OLE_LINK31"/>
      <w:bookmarkEnd w:id="211"/>
      <w:bookmarkEnd w:id="212"/>
      <w:bookmarkEnd w:id="213"/>
    </w:p>
    <w:p w14:paraId="30AC115D" w14:textId="77777777" w:rsidR="008B0AB0" w:rsidRDefault="008B0AB0" w:rsidP="00535F4C">
      <w:pPr>
        <w:pStyle w:val="1e"/>
      </w:pPr>
      <w:r>
        <w:rPr>
          <w:noProof/>
        </w:rPr>
        <w:drawing>
          <wp:inline distT="0" distB="0" distL="0" distR="0" wp14:anchorId="7A9CAB45" wp14:editId="67635E24">
            <wp:extent cx="5454000" cy="1393209"/>
            <wp:effectExtent l="19050" t="19050" r="13970" b="16510"/>
            <wp:docPr id="198"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5454000" cy="1393209"/>
                    </a:xfrm>
                    <a:prstGeom prst="rect">
                      <a:avLst/>
                    </a:prstGeom>
                    <a:ln>
                      <a:solidFill>
                        <a:schemeClr val="bg1">
                          <a:lumMod val="85000"/>
                        </a:schemeClr>
                      </a:solidFill>
                    </a:ln>
                  </pic:spPr>
                </pic:pic>
              </a:graphicData>
            </a:graphic>
          </wp:inline>
        </w:drawing>
      </w:r>
    </w:p>
    <w:p w14:paraId="5422F773" w14:textId="77777777" w:rsidR="008B0AB0" w:rsidRDefault="008B0AB0" w:rsidP="00535F4C">
      <w:pPr>
        <w:pStyle w:val="1e"/>
      </w:pPr>
      <w:r>
        <w:rPr>
          <w:noProof/>
        </w:rPr>
        <w:drawing>
          <wp:inline distT="0" distB="0" distL="0" distR="0" wp14:anchorId="6A1F7074" wp14:editId="532A0920">
            <wp:extent cx="5454000" cy="1414147"/>
            <wp:effectExtent l="19050" t="19050" r="13970" b="14605"/>
            <wp:docPr id="199"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5454000" cy="1414147"/>
                    </a:xfrm>
                    <a:prstGeom prst="rect">
                      <a:avLst/>
                    </a:prstGeom>
                    <a:ln>
                      <a:solidFill>
                        <a:schemeClr val="bg1">
                          <a:lumMod val="85000"/>
                        </a:schemeClr>
                      </a:solidFill>
                    </a:ln>
                  </pic:spPr>
                </pic:pic>
              </a:graphicData>
            </a:graphic>
          </wp:inline>
        </w:drawing>
      </w:r>
    </w:p>
    <w:p w14:paraId="5C7BC85F" w14:textId="77777777" w:rsidR="008B0AB0" w:rsidRDefault="008B0AB0" w:rsidP="00535F4C">
      <w:pPr>
        <w:pStyle w:val="1e"/>
      </w:pPr>
      <w:r>
        <w:rPr>
          <w:noProof/>
        </w:rPr>
        <w:drawing>
          <wp:inline distT="0" distB="0" distL="0" distR="0" wp14:anchorId="0EACFB8D" wp14:editId="1D3B0B6B">
            <wp:extent cx="5454000" cy="1410751"/>
            <wp:effectExtent l="19050" t="19050" r="13970" b="18415"/>
            <wp:docPr id="200"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5454000" cy="1410751"/>
                    </a:xfrm>
                    <a:prstGeom prst="rect">
                      <a:avLst/>
                    </a:prstGeom>
                    <a:ln>
                      <a:solidFill>
                        <a:schemeClr val="bg1">
                          <a:lumMod val="85000"/>
                        </a:schemeClr>
                      </a:solidFill>
                    </a:ln>
                  </pic:spPr>
                </pic:pic>
              </a:graphicData>
            </a:graphic>
          </wp:inline>
        </w:drawing>
      </w:r>
    </w:p>
    <w:p w14:paraId="35B07EF5" w14:textId="77777777" w:rsidR="008B0AB0" w:rsidRDefault="008B0AB0" w:rsidP="00D152A7">
      <w:pPr>
        <w:pStyle w:val="30"/>
      </w:pPr>
      <w:r w:rsidRPr="00535F4C">
        <w:t>Create a policy control matrix</w:t>
      </w:r>
      <w:r>
        <w:t>.</w:t>
      </w:r>
    </w:p>
    <w:p w14:paraId="4F034862" w14:textId="77777777" w:rsidR="008B0AB0" w:rsidRDefault="008B0AB0" w:rsidP="00535F4C">
      <w:pPr>
        <w:pStyle w:val="1e"/>
      </w:pPr>
      <w:r>
        <w:t xml:space="preserve"># Click the </w:t>
      </w:r>
      <w:r>
        <w:rPr>
          <w:b/>
        </w:rPr>
        <w:t>Policy Control</w:t>
      </w:r>
      <w:r>
        <w:t xml:space="preserve"> tab. To create a policy control matrix and deliver it to the policy enforcement point, click </w:t>
      </w:r>
      <w:r>
        <w:rPr>
          <w:noProof/>
        </w:rPr>
        <w:drawing>
          <wp:inline distT="0" distB="0" distL="0" distR="0" wp14:anchorId="7D31CE60" wp14:editId="7AC73627">
            <wp:extent cx="200025" cy="180975"/>
            <wp:effectExtent l="0" t="0" r="9525" b="9525"/>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200025" cy="180975"/>
                    </a:xfrm>
                    <a:prstGeom prst="rect">
                      <a:avLst/>
                    </a:prstGeom>
                  </pic:spPr>
                </pic:pic>
              </a:graphicData>
            </a:graphic>
          </wp:inline>
        </w:drawing>
      </w:r>
      <w:r>
        <w:t>.</w:t>
      </w:r>
    </w:p>
    <w:p w14:paraId="4BFCA71A" w14:textId="77777777" w:rsidR="008B0AB0" w:rsidRDefault="008B0AB0" w:rsidP="00535F4C">
      <w:pPr>
        <w:pStyle w:val="1e"/>
      </w:pPr>
      <w:r>
        <w:rPr>
          <w:noProof/>
        </w:rPr>
        <w:drawing>
          <wp:inline distT="0" distB="0" distL="0" distR="0" wp14:anchorId="47756AFB" wp14:editId="7E95FFEA">
            <wp:extent cx="5454000" cy="1250040"/>
            <wp:effectExtent l="19050" t="19050" r="13970" b="26670"/>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5454000" cy="1250040"/>
                    </a:xfrm>
                    <a:prstGeom prst="rect">
                      <a:avLst/>
                    </a:prstGeom>
                    <a:ln>
                      <a:solidFill>
                        <a:schemeClr val="bg1">
                          <a:lumMod val="85000"/>
                        </a:schemeClr>
                      </a:solidFill>
                    </a:ln>
                  </pic:spPr>
                </pic:pic>
              </a:graphicData>
            </a:graphic>
          </wp:inline>
        </w:drawing>
      </w:r>
    </w:p>
    <w:p w14:paraId="36A35F92" w14:textId="77777777" w:rsidR="008B0AB0" w:rsidRPr="00EF67BD" w:rsidRDefault="008B0AB0" w:rsidP="00535F4C">
      <w:pPr>
        <w:pStyle w:val="1e"/>
      </w:pPr>
    </w:p>
    <w:p w14:paraId="349636B0" w14:textId="77777777" w:rsidR="008B0AB0" w:rsidRDefault="008B0AB0" w:rsidP="00535F4C">
      <w:pPr>
        <w:pStyle w:val="1e"/>
      </w:pPr>
      <w:r>
        <w:t># Configure a policy control matrix.</w:t>
      </w:r>
    </w:p>
    <w:p w14:paraId="01BCBED4" w14:textId="77777777" w:rsidR="008B0AB0" w:rsidRPr="008A3965" w:rsidRDefault="008B0AB0" w:rsidP="00535F4C">
      <w:pPr>
        <w:pStyle w:val="1e"/>
      </w:pPr>
      <w:r>
        <w:t xml:space="preserve">Set required parameters. You can customize the matrix name (for example, </w:t>
      </w:r>
      <w:r>
        <w:rPr>
          <w:b/>
        </w:rPr>
        <w:t>HQ_Policy</w:t>
      </w:r>
      <w:r>
        <w:t xml:space="preserve">). Set </w:t>
      </w:r>
      <w:r>
        <w:rPr>
          <w:b/>
        </w:rPr>
        <w:t>Scene</w:t>
      </w:r>
      <w:r>
        <w:t xml:space="preserve"> to </w:t>
      </w:r>
      <w:r>
        <w:rPr>
          <w:b/>
        </w:rPr>
        <w:t>Site scenario</w:t>
      </w:r>
      <w:r>
        <w:t xml:space="preserve">, and click </w:t>
      </w:r>
      <w:r>
        <w:rPr>
          <w:b/>
        </w:rPr>
        <w:t>Add</w:t>
      </w:r>
      <w:r>
        <w:t xml:space="preserve"> next to </w:t>
      </w:r>
      <w:r>
        <w:rPr>
          <w:b/>
        </w:rPr>
        <w:t>Select Device</w:t>
      </w:r>
      <w:r>
        <w:t xml:space="preserve"> to add edge devices (ACC1 and ACC2). Then click </w:t>
      </w:r>
      <w:r>
        <w:rPr>
          <w:b/>
        </w:rPr>
        <w:t>OK</w:t>
      </w:r>
      <w:r>
        <w:t>.</w:t>
      </w:r>
    </w:p>
    <w:p w14:paraId="40F18A08" w14:textId="77777777" w:rsidR="008B0AB0" w:rsidRDefault="008B0AB0" w:rsidP="00535F4C">
      <w:pPr>
        <w:pStyle w:val="1e"/>
      </w:pPr>
      <w:r>
        <w:rPr>
          <w:noProof/>
        </w:rPr>
        <w:drawing>
          <wp:inline distT="0" distB="0" distL="0" distR="0" wp14:anchorId="5B87A0F4" wp14:editId="7D368EAC">
            <wp:extent cx="5454000" cy="2882618"/>
            <wp:effectExtent l="19050" t="19050" r="13970" b="13335"/>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5454000" cy="2882618"/>
                    </a:xfrm>
                    <a:prstGeom prst="rect">
                      <a:avLst/>
                    </a:prstGeom>
                    <a:ln>
                      <a:solidFill>
                        <a:schemeClr val="bg1">
                          <a:lumMod val="85000"/>
                        </a:schemeClr>
                      </a:solidFill>
                    </a:ln>
                  </pic:spPr>
                </pic:pic>
              </a:graphicData>
            </a:graphic>
          </wp:inline>
        </w:drawing>
      </w:r>
    </w:p>
    <w:p w14:paraId="0D492589" w14:textId="77777777" w:rsidR="008B0AB0" w:rsidRPr="00EF67BD" w:rsidRDefault="008B0AB0" w:rsidP="00535F4C">
      <w:pPr>
        <w:pStyle w:val="1e"/>
      </w:pPr>
    </w:p>
    <w:p w14:paraId="4A31ADF8" w14:textId="77777777" w:rsidR="008B0AB0" w:rsidRDefault="008B0AB0" w:rsidP="00535F4C">
      <w:pPr>
        <w:pStyle w:val="1e"/>
      </w:pPr>
      <w:r>
        <w:t># Click the name of the created policy control matrix and set policy control parameters.</w:t>
      </w:r>
    </w:p>
    <w:p w14:paraId="6EEBDB95" w14:textId="77777777" w:rsidR="008B0AB0" w:rsidRDefault="008B0AB0" w:rsidP="00535F4C">
      <w:pPr>
        <w:pStyle w:val="1e"/>
      </w:pPr>
      <w:r>
        <w:t xml:space="preserve">This example provides the settings for enabling the communication between the </w:t>
      </w:r>
      <w:r w:rsidRPr="004E2F19">
        <w:rPr>
          <w:b/>
        </w:rPr>
        <w:t>Research_Group</w:t>
      </w:r>
      <w:r>
        <w:t xml:space="preserve"> and </w:t>
      </w:r>
      <w:r w:rsidRPr="004E2F19">
        <w:rPr>
          <w:b/>
        </w:rPr>
        <w:t>Sales_Group</w:t>
      </w:r>
      <w:r>
        <w:t>. The policy control parameters for communication between other groups are similar.</w:t>
      </w:r>
    </w:p>
    <w:p w14:paraId="6953D0D2" w14:textId="77777777" w:rsidR="008B0AB0" w:rsidRDefault="008B0AB0" w:rsidP="00535F4C">
      <w:pPr>
        <w:pStyle w:val="1e"/>
      </w:pPr>
      <w:r>
        <w:rPr>
          <w:noProof/>
        </w:rPr>
        <w:drawing>
          <wp:inline distT="0" distB="0" distL="0" distR="0" wp14:anchorId="310C5B1D" wp14:editId="4210407A">
            <wp:extent cx="5454000" cy="1793290"/>
            <wp:effectExtent l="19050" t="19050" r="13970" b="16510"/>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5454000" cy="1793290"/>
                    </a:xfrm>
                    <a:prstGeom prst="rect">
                      <a:avLst/>
                    </a:prstGeom>
                    <a:ln>
                      <a:solidFill>
                        <a:schemeClr val="bg1">
                          <a:lumMod val="85000"/>
                        </a:schemeClr>
                      </a:solidFill>
                    </a:ln>
                  </pic:spPr>
                </pic:pic>
              </a:graphicData>
            </a:graphic>
          </wp:inline>
        </w:drawing>
      </w:r>
    </w:p>
    <w:p w14:paraId="5702A09E" w14:textId="77777777" w:rsidR="008B0AB0" w:rsidRDefault="008B0AB0" w:rsidP="00535F4C">
      <w:pPr>
        <w:pStyle w:val="1e"/>
      </w:pPr>
      <w:r>
        <w:t xml:space="preserve">Because the Research_Group and Sales_Group need to mutually communicate with each other, enable </w:t>
      </w:r>
      <w:r>
        <w:rPr>
          <w:b/>
        </w:rPr>
        <w:t>Policy reversion</w:t>
      </w:r>
      <w:r>
        <w:t xml:space="preserve">. (If mutual communication is not required, disable </w:t>
      </w:r>
      <w:r>
        <w:rPr>
          <w:b/>
        </w:rPr>
        <w:t>Policy reversion</w:t>
      </w:r>
      <w:r>
        <w:t>.) Then click OK.</w:t>
      </w:r>
    </w:p>
    <w:p w14:paraId="1AD8B22E" w14:textId="77777777" w:rsidR="008B0AB0" w:rsidRDefault="008B0AB0" w:rsidP="00535F4C">
      <w:pPr>
        <w:pStyle w:val="1e"/>
      </w:pPr>
      <w:r>
        <w:rPr>
          <w:noProof/>
        </w:rPr>
        <w:drawing>
          <wp:inline distT="0" distB="0" distL="0" distR="0" wp14:anchorId="0486531A" wp14:editId="302ECA90">
            <wp:extent cx="5454000" cy="4202412"/>
            <wp:effectExtent l="19050" t="19050" r="13970" b="27305"/>
            <wp:docPr id="204"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454000" cy="4202412"/>
                    </a:xfrm>
                    <a:prstGeom prst="rect">
                      <a:avLst/>
                    </a:prstGeom>
                    <a:ln>
                      <a:solidFill>
                        <a:schemeClr val="bg1">
                          <a:lumMod val="85000"/>
                        </a:schemeClr>
                      </a:solidFill>
                    </a:ln>
                  </pic:spPr>
                </pic:pic>
              </a:graphicData>
            </a:graphic>
          </wp:inline>
        </w:drawing>
      </w:r>
    </w:p>
    <w:p w14:paraId="06384DF4" w14:textId="77777777" w:rsidR="008B0AB0" w:rsidRDefault="008B0AB0" w:rsidP="00535F4C">
      <w:pPr>
        <w:pStyle w:val="1e"/>
      </w:pPr>
      <w:r>
        <w:rPr>
          <w:noProof/>
        </w:rPr>
        <w:drawing>
          <wp:inline distT="0" distB="0" distL="0" distR="0" wp14:anchorId="0E1DC00C" wp14:editId="265D35A6">
            <wp:extent cx="5454000" cy="1570897"/>
            <wp:effectExtent l="19050" t="19050" r="13970" b="10795"/>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5454000" cy="1570897"/>
                    </a:xfrm>
                    <a:prstGeom prst="rect">
                      <a:avLst/>
                    </a:prstGeom>
                    <a:ln>
                      <a:solidFill>
                        <a:schemeClr val="bg1">
                          <a:lumMod val="85000"/>
                        </a:schemeClr>
                      </a:solidFill>
                    </a:ln>
                  </pic:spPr>
                </pic:pic>
              </a:graphicData>
            </a:graphic>
          </wp:inline>
        </w:drawing>
      </w:r>
    </w:p>
    <w:p w14:paraId="391348CE" w14:textId="77777777" w:rsidR="008B0AB0" w:rsidRPr="00EF67BD" w:rsidRDefault="008B0AB0" w:rsidP="00535F4C">
      <w:pPr>
        <w:pStyle w:val="1e"/>
      </w:pPr>
    </w:p>
    <w:p w14:paraId="33DCE566" w14:textId="77777777" w:rsidR="008B0AB0" w:rsidRDefault="008B0AB0" w:rsidP="00535F4C">
      <w:pPr>
        <w:pStyle w:val="1e"/>
      </w:pPr>
      <w:r>
        <w:t># Create other policies based on the policy control matrix plan.</w:t>
      </w:r>
    </w:p>
    <w:p w14:paraId="3C59365F" w14:textId="77777777" w:rsidR="008B0AB0" w:rsidRPr="004610BE" w:rsidRDefault="008B0AB0" w:rsidP="00535F4C">
      <w:pPr>
        <w:pStyle w:val="1e"/>
      </w:pPr>
      <w:r>
        <w:rPr>
          <w:noProof/>
        </w:rPr>
        <w:drawing>
          <wp:inline distT="0" distB="0" distL="0" distR="0" wp14:anchorId="60DFD800" wp14:editId="066E68C5">
            <wp:extent cx="5454000" cy="1509059"/>
            <wp:effectExtent l="19050" t="19050" r="13970" b="1524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5454000" cy="1509059"/>
                    </a:xfrm>
                    <a:prstGeom prst="rect">
                      <a:avLst/>
                    </a:prstGeom>
                    <a:ln>
                      <a:solidFill>
                        <a:schemeClr val="bg1">
                          <a:lumMod val="85000"/>
                        </a:schemeClr>
                      </a:solidFill>
                    </a:ln>
                  </pic:spPr>
                </pic:pic>
              </a:graphicData>
            </a:graphic>
          </wp:inline>
        </w:drawing>
      </w:r>
    </w:p>
    <w:p w14:paraId="036383C2" w14:textId="77777777" w:rsidR="008B0AB0" w:rsidRPr="004E2F19" w:rsidRDefault="008B0AB0" w:rsidP="00535F4C">
      <w:pPr>
        <w:pStyle w:val="1e"/>
        <w:rPr>
          <w:i/>
        </w:rPr>
      </w:pPr>
      <w:r w:rsidRPr="004E2F19">
        <w:rPr>
          <w:i/>
        </w:rPr>
        <w:t>Question: What policies are deployed in the blank areas of the policy control matrix?</w:t>
      </w:r>
    </w:p>
    <w:p w14:paraId="7A2C12B1" w14:textId="77777777" w:rsidR="004E2F19" w:rsidRDefault="004E2F19" w:rsidP="00535F4C">
      <w:pPr>
        <w:pStyle w:val="1e"/>
      </w:pPr>
    </w:p>
    <w:p w14:paraId="1BC2572F" w14:textId="77777777" w:rsidR="008B0AB0" w:rsidRPr="007A1926" w:rsidRDefault="008B0AB0" w:rsidP="00535F4C">
      <w:pPr>
        <w:pStyle w:val="1e"/>
      </w:pPr>
      <w:r>
        <w:t xml:space="preserve"># Click </w:t>
      </w:r>
      <w:r>
        <w:rPr>
          <w:b/>
        </w:rPr>
        <w:t>Deploy</w:t>
      </w:r>
      <w:r>
        <w:t xml:space="preserve"> to deliver the policy control matrix configuration to the corresponding devices.</w:t>
      </w:r>
    </w:p>
    <w:p w14:paraId="09977846" w14:textId="77777777" w:rsidR="008B0AB0" w:rsidRPr="00845A67" w:rsidRDefault="008B0AB0" w:rsidP="00535F4C">
      <w:pPr>
        <w:pStyle w:val="1e"/>
      </w:pPr>
      <w:r>
        <w:rPr>
          <w:noProof/>
        </w:rPr>
        <w:drawing>
          <wp:inline distT="0" distB="0" distL="0" distR="0" wp14:anchorId="54B60F34" wp14:editId="67721C39">
            <wp:extent cx="5454000" cy="1791406"/>
            <wp:effectExtent l="19050" t="19050" r="13970" b="18415"/>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5454000" cy="1791406"/>
                    </a:xfrm>
                    <a:prstGeom prst="rect">
                      <a:avLst/>
                    </a:prstGeom>
                    <a:ln>
                      <a:solidFill>
                        <a:schemeClr val="bg1">
                          <a:lumMod val="85000"/>
                        </a:schemeClr>
                      </a:solidFill>
                    </a:ln>
                  </pic:spPr>
                </pic:pic>
              </a:graphicData>
            </a:graphic>
          </wp:inline>
        </w:drawing>
      </w:r>
    </w:p>
    <w:p w14:paraId="48BF8CC1" w14:textId="77777777" w:rsidR="008B0AB0" w:rsidRDefault="008B0AB0" w:rsidP="00D152A7">
      <w:pPr>
        <w:pStyle w:val="30"/>
      </w:pPr>
      <w:r>
        <w:t>View the configuration status.</w:t>
      </w:r>
    </w:p>
    <w:p w14:paraId="7787967C" w14:textId="77777777" w:rsidR="008B0AB0" w:rsidRDefault="008B0AB0" w:rsidP="00535F4C">
      <w:pPr>
        <w:pStyle w:val="1e"/>
      </w:pPr>
      <w:r>
        <w:t xml:space="preserve"># Choose </w:t>
      </w:r>
      <w:r>
        <w:rPr>
          <w:b/>
        </w:rPr>
        <w:t>Maintenance &gt; Configuration Maintenance &gt; Configuration Result</w:t>
      </w:r>
      <w:r>
        <w:t>. The logical network configuration page is displayed.</w:t>
      </w:r>
    </w:p>
    <w:p w14:paraId="27A5131A" w14:textId="77777777" w:rsidR="008B0AB0" w:rsidRDefault="008B0AB0" w:rsidP="00535F4C">
      <w:pPr>
        <w:pStyle w:val="1e"/>
      </w:pPr>
      <w:r>
        <w:rPr>
          <w:noProof/>
        </w:rPr>
        <w:drawing>
          <wp:inline distT="0" distB="0" distL="0" distR="0" wp14:anchorId="1FB1AAD9" wp14:editId="7DF40F22">
            <wp:extent cx="5454000" cy="1528455"/>
            <wp:effectExtent l="19050" t="19050" r="13970" b="14605"/>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5454000" cy="1528455"/>
                    </a:xfrm>
                    <a:prstGeom prst="rect">
                      <a:avLst/>
                    </a:prstGeom>
                    <a:ln>
                      <a:solidFill>
                        <a:schemeClr val="bg1">
                          <a:lumMod val="85000"/>
                        </a:schemeClr>
                      </a:solidFill>
                    </a:ln>
                  </pic:spPr>
                </pic:pic>
              </a:graphicData>
            </a:graphic>
          </wp:inline>
        </w:drawing>
      </w:r>
    </w:p>
    <w:p w14:paraId="02DA9042" w14:textId="77777777" w:rsidR="008B0AB0" w:rsidRPr="00EF67BD" w:rsidRDefault="008B0AB0" w:rsidP="00535F4C">
      <w:pPr>
        <w:pStyle w:val="1e"/>
      </w:pPr>
    </w:p>
    <w:p w14:paraId="15DCF637" w14:textId="77777777" w:rsidR="008B0AB0" w:rsidRDefault="008B0AB0" w:rsidP="00535F4C">
      <w:pPr>
        <w:pStyle w:val="1e"/>
      </w:pPr>
      <w:r>
        <w:t xml:space="preserve"># Select the </w:t>
      </w:r>
      <w:r>
        <w:rPr>
          <w:b/>
        </w:rPr>
        <w:t>HQ</w:t>
      </w:r>
      <w:r>
        <w:t xml:space="preserve"> site, select device </w:t>
      </w:r>
      <w:r>
        <w:rPr>
          <w:b/>
        </w:rPr>
        <w:t>ACC1</w:t>
      </w:r>
      <w:r>
        <w:t xml:space="preserve"> or </w:t>
      </w:r>
      <w:r>
        <w:rPr>
          <w:b/>
        </w:rPr>
        <w:t>ACC2</w:t>
      </w:r>
      <w:r w:rsidRPr="00FE0F38">
        <w:t>, and click</w:t>
      </w:r>
      <w:r>
        <w:t xml:space="preserve"> the arrow on the front of the device. The configuration status of </w:t>
      </w:r>
      <w:r>
        <w:rPr>
          <w:b/>
        </w:rPr>
        <w:t>Policy Control</w:t>
      </w:r>
      <w:r>
        <w:t xml:space="preserve"> is </w:t>
      </w:r>
      <w:r>
        <w:rPr>
          <w:b/>
        </w:rPr>
        <w:t>Success</w:t>
      </w:r>
      <w:r>
        <w:t>.</w:t>
      </w:r>
    </w:p>
    <w:p w14:paraId="58DE6556" w14:textId="77777777" w:rsidR="008B0AB0" w:rsidRPr="001539CE" w:rsidRDefault="008B0AB0" w:rsidP="00535F4C">
      <w:pPr>
        <w:pStyle w:val="1e"/>
      </w:pPr>
      <w:r>
        <w:rPr>
          <w:noProof/>
        </w:rPr>
        <w:drawing>
          <wp:inline distT="0" distB="0" distL="0" distR="0" wp14:anchorId="16F5966C" wp14:editId="66986581">
            <wp:extent cx="5454000" cy="1702006"/>
            <wp:effectExtent l="19050" t="1905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5454000" cy="1702006"/>
                    </a:xfrm>
                    <a:prstGeom prst="rect">
                      <a:avLst/>
                    </a:prstGeom>
                    <a:ln>
                      <a:solidFill>
                        <a:schemeClr val="bg1">
                          <a:lumMod val="85000"/>
                        </a:schemeClr>
                      </a:solidFill>
                    </a:ln>
                  </pic:spPr>
                </pic:pic>
              </a:graphicData>
            </a:graphic>
          </wp:inline>
        </w:drawing>
      </w:r>
    </w:p>
    <w:p w14:paraId="66E27E6A" w14:textId="77777777" w:rsidR="008B0AB0" w:rsidRDefault="008B0AB0" w:rsidP="00535F4C">
      <w:pPr>
        <w:pStyle w:val="1e"/>
      </w:pPr>
      <w:r>
        <w:rPr>
          <w:noProof/>
        </w:rPr>
        <w:drawing>
          <wp:inline distT="0" distB="0" distL="0" distR="0" wp14:anchorId="7F7AEF82" wp14:editId="2A4352C7">
            <wp:extent cx="5454000" cy="169766"/>
            <wp:effectExtent l="19050" t="19050" r="13970" b="20955"/>
            <wp:docPr id="209"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5454000" cy="169766"/>
                    </a:xfrm>
                    <a:prstGeom prst="rect">
                      <a:avLst/>
                    </a:prstGeom>
                    <a:ln>
                      <a:solidFill>
                        <a:schemeClr val="bg1">
                          <a:lumMod val="85000"/>
                        </a:schemeClr>
                      </a:solidFill>
                    </a:ln>
                  </pic:spPr>
                </pic:pic>
              </a:graphicData>
            </a:graphic>
          </wp:inline>
        </w:drawing>
      </w:r>
    </w:p>
    <w:p w14:paraId="3B83A887" w14:textId="77777777" w:rsidR="008B0AB0" w:rsidRPr="00535F4C" w:rsidRDefault="008B0AB0" w:rsidP="00535F4C">
      <w:pPr>
        <w:pStyle w:val="100"/>
        <w:rPr>
          <w:b/>
        </w:rPr>
      </w:pPr>
      <w:r w:rsidRPr="00535F4C">
        <w:rPr>
          <w:b/>
        </w:rPr>
        <w:t>Notes on the configuration delivered to the edge nodes (ACC1 and ACC2):</w:t>
      </w:r>
    </w:p>
    <w:p w14:paraId="44E51637" w14:textId="5E2E3B22" w:rsidR="008B0AB0" w:rsidRPr="00D91B94" w:rsidRDefault="00535F4C" w:rsidP="00535F4C">
      <w:pPr>
        <w:pStyle w:val="100"/>
      </w:pPr>
      <w:r>
        <w:t xml:space="preserve">1. </w:t>
      </w:r>
      <w:r w:rsidR="008B0AB0" w:rsidRPr="00D91B94">
        <w:t>Create security groups.</w:t>
      </w:r>
    </w:p>
    <w:p w14:paraId="23920749" w14:textId="38341FCD" w:rsidR="008B0AB0" w:rsidRPr="00D91B94" w:rsidRDefault="00535F4C" w:rsidP="00535F4C">
      <w:pPr>
        <w:pStyle w:val="100"/>
      </w:pPr>
      <w:r>
        <w:t xml:space="preserve">2. </w:t>
      </w:r>
      <w:r w:rsidR="008B0AB0" w:rsidRPr="00D91B94">
        <w:t xml:space="preserve">Create ACLs to match interested traffic, including the traffic of source security groups </w:t>
      </w:r>
      <w:r w:rsidR="008B0AB0" w:rsidRPr="00A17C08">
        <w:rPr>
          <w:b/>
        </w:rPr>
        <w:t>Guest_Group</w:t>
      </w:r>
      <w:r w:rsidR="008B0AB0">
        <w:rPr>
          <w:rFonts w:hint="eastAsia"/>
        </w:rPr>
        <w:t>,</w:t>
      </w:r>
      <w:r w:rsidR="008B0AB0">
        <w:t xml:space="preserve"> </w:t>
      </w:r>
      <w:r w:rsidR="008B0AB0" w:rsidRPr="00D91B94">
        <w:rPr>
          <w:b/>
        </w:rPr>
        <w:t>Research_Group</w:t>
      </w:r>
      <w:r w:rsidR="008B0AB0" w:rsidRPr="00D91B94">
        <w:t xml:space="preserve">, </w:t>
      </w:r>
      <w:r w:rsidR="008B0AB0" w:rsidRPr="00D91B94">
        <w:rPr>
          <w:b/>
        </w:rPr>
        <w:t>Sales_Group</w:t>
      </w:r>
      <w:r w:rsidR="008B0AB0" w:rsidRPr="00D91B94">
        <w:t xml:space="preserve">, and </w:t>
      </w:r>
      <w:r w:rsidR="008B0AB0" w:rsidRPr="00D91B94">
        <w:rPr>
          <w:b/>
        </w:rPr>
        <w:t>unknown</w:t>
      </w:r>
      <w:r w:rsidR="008B0AB0" w:rsidRPr="00D91B94">
        <w:t>.</w:t>
      </w:r>
    </w:p>
    <w:p w14:paraId="342E440D" w14:textId="79E1E57E" w:rsidR="008B0AB0" w:rsidRPr="00D91B94" w:rsidRDefault="00535F4C" w:rsidP="00535F4C">
      <w:pPr>
        <w:pStyle w:val="100"/>
      </w:pPr>
      <w:r>
        <w:t xml:space="preserve">3. </w:t>
      </w:r>
      <w:r w:rsidR="008B0AB0" w:rsidRPr="00D91B94">
        <w:t>Create a traffic filter to filter traffic, thus implementing policy control for inter-security group access.</w:t>
      </w:r>
    </w:p>
    <w:p w14:paraId="6DF579F7" w14:textId="77777777" w:rsidR="008B0AB0" w:rsidRPr="00535F4C" w:rsidRDefault="008B0AB0" w:rsidP="00535F4C">
      <w:pPr>
        <w:pStyle w:val="1e"/>
        <w:rPr>
          <w:b/>
        </w:rPr>
      </w:pPr>
      <w:r w:rsidRPr="00535F4C">
        <w:rPr>
          <w:b/>
        </w:rPr>
        <w:t>----End</w:t>
      </w:r>
    </w:p>
    <w:p w14:paraId="7D54F15D" w14:textId="77777777" w:rsidR="008B0AB0" w:rsidRPr="00AE560F" w:rsidRDefault="008B0AB0" w:rsidP="00535F4C">
      <w:pPr>
        <w:pStyle w:val="4"/>
        <w:rPr>
          <w:rFonts w:hint="default"/>
        </w:rPr>
      </w:pPr>
      <w:r w:rsidRPr="00AE560F">
        <w:t>Access Authentication</w:t>
      </w:r>
    </w:p>
    <w:p w14:paraId="3EBC67B5" w14:textId="77777777" w:rsidR="008B0AB0" w:rsidRDefault="008B0AB0" w:rsidP="00535F4C">
      <w:pPr>
        <w:pStyle w:val="1e"/>
      </w:pPr>
      <w:r>
        <w:t>To configure user access authentication, you need to configure user accounts for access authentication on the user management page of iMaster NCE-Campus.</w:t>
      </w:r>
    </w:p>
    <w:p w14:paraId="5CE36C62" w14:textId="77777777" w:rsidR="008B0AB0" w:rsidRPr="00497575" w:rsidRDefault="008B0AB0" w:rsidP="00535F4C">
      <w:pPr>
        <w:pStyle w:val="1e"/>
      </w:pPr>
      <w:r>
        <w:t>After configuring user accounts, you need to configure authentication and authorization, including authentication rules, authorization results, and authorization rules.</w:t>
      </w:r>
    </w:p>
    <w:p w14:paraId="1BC1DF71" w14:textId="77777777" w:rsidR="008B0AB0" w:rsidRDefault="008B0AB0" w:rsidP="00D152A7">
      <w:pPr>
        <w:pStyle w:val="30"/>
        <w:numPr>
          <w:ilvl w:val="5"/>
          <w:numId w:val="68"/>
        </w:numPr>
      </w:pPr>
      <w:r>
        <w:t>Create user authentication accounts.</w:t>
      </w:r>
    </w:p>
    <w:p w14:paraId="77A5C4D8" w14:textId="77777777" w:rsidR="008B0AB0" w:rsidRPr="00EF67BD" w:rsidRDefault="008B0AB0" w:rsidP="00670BE2">
      <w:pPr>
        <w:pStyle w:val="50"/>
      </w:pPr>
      <w:bookmarkStart w:id="214" w:name="OLE_LINK33"/>
      <w:r w:rsidRPr="00EF67BD">
        <w:t>Plan for user authentication accounts</w:t>
      </w:r>
      <w:bookmarkEnd w:id="214"/>
    </w:p>
    <w:tbl>
      <w:tblPr>
        <w:tblStyle w:val="V301"/>
        <w:tblW w:w="7938" w:type="dxa"/>
        <w:tblLayout w:type="fixed"/>
        <w:tblLook w:val="04A0" w:firstRow="1" w:lastRow="0" w:firstColumn="1" w:lastColumn="0" w:noHBand="0" w:noVBand="1"/>
      </w:tblPr>
      <w:tblGrid>
        <w:gridCol w:w="3492"/>
        <w:gridCol w:w="4446"/>
      </w:tblGrid>
      <w:tr w:rsidR="008B0AB0" w:rsidRPr="00BE3512" w14:paraId="3A9AE3FE" w14:textId="77777777" w:rsidTr="00535F4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76" w:type="dxa"/>
            <w:hideMark/>
          </w:tcPr>
          <w:p w14:paraId="2D7D87A8" w14:textId="77777777" w:rsidR="008B0AB0" w:rsidRPr="00BE3512" w:rsidRDefault="008B0AB0" w:rsidP="00CC2296">
            <w:pPr>
              <w:pStyle w:val="5a"/>
            </w:pPr>
            <w:r>
              <w:t>Parameter</w:t>
            </w:r>
          </w:p>
        </w:tc>
        <w:tc>
          <w:tcPr>
            <w:tcW w:w="4814" w:type="dxa"/>
          </w:tcPr>
          <w:p w14:paraId="43CA152B" w14:textId="77777777" w:rsidR="008B0AB0" w:rsidRPr="00BE3512" w:rsidRDefault="008B0AB0" w:rsidP="00CC2296">
            <w:pPr>
              <w:pStyle w:val="5a"/>
              <w:cnfStyle w:val="100000000000" w:firstRow="1" w:lastRow="0" w:firstColumn="0" w:lastColumn="0" w:oddVBand="0" w:evenVBand="0" w:oddHBand="0" w:evenHBand="0" w:firstRowFirstColumn="0" w:firstRowLastColumn="0" w:lastRowFirstColumn="0" w:lastRowLastColumn="0"/>
            </w:pPr>
            <w:r>
              <w:t>Value</w:t>
            </w:r>
          </w:p>
        </w:tc>
      </w:tr>
      <w:tr w:rsidR="008B0AB0" w:rsidRPr="00BE3512" w14:paraId="470095E1" w14:textId="77777777" w:rsidTr="00535F4C">
        <w:tc>
          <w:tcPr>
            <w:cnfStyle w:val="001000000000" w:firstRow="0" w:lastRow="0" w:firstColumn="1" w:lastColumn="0" w:oddVBand="0" w:evenVBand="0" w:oddHBand="0" w:evenHBand="0" w:firstRowFirstColumn="0" w:firstRowLastColumn="0" w:lastRowFirstColumn="0" w:lastRowLastColumn="0"/>
            <w:tcW w:w="8590" w:type="dxa"/>
            <w:gridSpan w:val="2"/>
          </w:tcPr>
          <w:p w14:paraId="63296B27" w14:textId="77777777" w:rsidR="008B0AB0" w:rsidRPr="004E2F19" w:rsidRDefault="008B0AB0" w:rsidP="004E2F19">
            <w:pPr>
              <w:pStyle w:val="5a"/>
              <w:jc w:val="left"/>
              <w:rPr>
                <w:b/>
              </w:rPr>
            </w:pPr>
            <w:r w:rsidRPr="004E2F19">
              <w:rPr>
                <w:b/>
              </w:rPr>
              <w:t>Guest_Group user (Portal authentication)</w:t>
            </w:r>
          </w:p>
        </w:tc>
      </w:tr>
      <w:tr w:rsidR="008B0AB0" w:rsidRPr="00BE3512" w14:paraId="1D7FFDF9" w14:textId="77777777" w:rsidTr="00535F4C">
        <w:tc>
          <w:tcPr>
            <w:cnfStyle w:val="001000000000" w:firstRow="0" w:lastRow="0" w:firstColumn="1" w:lastColumn="0" w:oddVBand="0" w:evenVBand="0" w:oddHBand="0" w:evenHBand="0" w:firstRowFirstColumn="0" w:firstRowLastColumn="0" w:lastRowFirstColumn="0" w:lastRowLastColumn="0"/>
            <w:tcW w:w="3776" w:type="dxa"/>
          </w:tcPr>
          <w:p w14:paraId="7C82A2FD" w14:textId="77777777" w:rsidR="008B0AB0" w:rsidRDefault="008B0AB0" w:rsidP="004E2F19">
            <w:pPr>
              <w:pStyle w:val="5a"/>
              <w:jc w:val="left"/>
            </w:pPr>
            <w:r>
              <w:t>User name</w:t>
            </w:r>
          </w:p>
        </w:tc>
        <w:tc>
          <w:tcPr>
            <w:tcW w:w="4814" w:type="dxa"/>
          </w:tcPr>
          <w:p w14:paraId="3AB3C457"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Guest</w:t>
            </w:r>
          </w:p>
        </w:tc>
      </w:tr>
      <w:tr w:rsidR="008B0AB0" w:rsidRPr="00BE3512" w14:paraId="459A3BE3" w14:textId="77777777" w:rsidTr="00535F4C">
        <w:tc>
          <w:tcPr>
            <w:cnfStyle w:val="001000000000" w:firstRow="0" w:lastRow="0" w:firstColumn="1" w:lastColumn="0" w:oddVBand="0" w:evenVBand="0" w:oddHBand="0" w:evenHBand="0" w:firstRowFirstColumn="0" w:firstRowLastColumn="0" w:lastRowFirstColumn="0" w:lastRowLastColumn="0"/>
            <w:tcW w:w="3776" w:type="dxa"/>
          </w:tcPr>
          <w:p w14:paraId="523EEE0E" w14:textId="77777777" w:rsidR="008B0AB0" w:rsidRPr="00BE3512" w:rsidRDefault="008B0AB0" w:rsidP="004E2F19">
            <w:pPr>
              <w:pStyle w:val="5a"/>
              <w:jc w:val="left"/>
            </w:pPr>
            <w:r>
              <w:t>Password &amp; Comfirm password</w:t>
            </w:r>
          </w:p>
        </w:tc>
        <w:tc>
          <w:tcPr>
            <w:tcW w:w="4814" w:type="dxa"/>
          </w:tcPr>
          <w:p w14:paraId="533F7C8E" w14:textId="77777777"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r>
              <w:t>Huawei@123</w:t>
            </w:r>
          </w:p>
        </w:tc>
      </w:tr>
      <w:tr w:rsidR="008B0AB0" w:rsidRPr="00BE3512" w14:paraId="2F0CBDDD" w14:textId="77777777" w:rsidTr="00535F4C">
        <w:tc>
          <w:tcPr>
            <w:cnfStyle w:val="001000000000" w:firstRow="0" w:lastRow="0" w:firstColumn="1" w:lastColumn="0" w:oddVBand="0" w:evenVBand="0" w:oddHBand="0" w:evenHBand="0" w:firstRowFirstColumn="0" w:firstRowLastColumn="0" w:lastRowFirstColumn="0" w:lastRowLastColumn="0"/>
            <w:tcW w:w="3776" w:type="dxa"/>
          </w:tcPr>
          <w:p w14:paraId="48F8474F" w14:textId="77777777" w:rsidR="008B0AB0" w:rsidRDefault="008B0AB0" w:rsidP="004E2F19">
            <w:pPr>
              <w:pStyle w:val="5a"/>
              <w:jc w:val="left"/>
            </w:pPr>
            <w:r>
              <w:t>Change password upon next login</w:t>
            </w:r>
          </w:p>
        </w:tc>
        <w:tc>
          <w:tcPr>
            <w:tcW w:w="4814" w:type="dxa"/>
          </w:tcPr>
          <w:p w14:paraId="77D4855A"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Off</w:t>
            </w:r>
          </w:p>
        </w:tc>
      </w:tr>
      <w:tr w:rsidR="008B0AB0" w:rsidRPr="00BE3512" w14:paraId="28A55FBB" w14:textId="77777777" w:rsidTr="00535F4C">
        <w:tc>
          <w:tcPr>
            <w:cnfStyle w:val="001000000000" w:firstRow="0" w:lastRow="0" w:firstColumn="1" w:lastColumn="0" w:oddVBand="0" w:evenVBand="0" w:oddHBand="0" w:evenHBand="0" w:firstRowFirstColumn="0" w:firstRowLastColumn="0" w:lastRowFirstColumn="0" w:lastRowLastColumn="0"/>
            <w:tcW w:w="8590" w:type="dxa"/>
            <w:gridSpan w:val="2"/>
          </w:tcPr>
          <w:p w14:paraId="16DC9DFB" w14:textId="77777777" w:rsidR="008B0AB0" w:rsidRPr="004E2F19" w:rsidRDefault="008B0AB0" w:rsidP="004E2F19">
            <w:pPr>
              <w:pStyle w:val="5a"/>
              <w:jc w:val="left"/>
              <w:rPr>
                <w:b/>
              </w:rPr>
            </w:pPr>
            <w:r w:rsidRPr="004E2F19">
              <w:rPr>
                <w:b/>
              </w:rPr>
              <w:t>Research_Group user (802.1X authentication)</w:t>
            </w:r>
            <w:bookmarkStart w:id="215" w:name="OLE_LINK39"/>
            <w:bookmarkEnd w:id="215"/>
          </w:p>
        </w:tc>
      </w:tr>
      <w:tr w:rsidR="008B0AB0" w:rsidRPr="00BE3512" w14:paraId="2CE4647A" w14:textId="77777777" w:rsidTr="00535F4C">
        <w:tc>
          <w:tcPr>
            <w:cnfStyle w:val="001000000000" w:firstRow="0" w:lastRow="0" w:firstColumn="1" w:lastColumn="0" w:oddVBand="0" w:evenVBand="0" w:oddHBand="0" w:evenHBand="0" w:firstRowFirstColumn="0" w:firstRowLastColumn="0" w:lastRowFirstColumn="0" w:lastRowLastColumn="0"/>
            <w:tcW w:w="3776" w:type="dxa"/>
          </w:tcPr>
          <w:p w14:paraId="6B564F97" w14:textId="77777777" w:rsidR="008B0AB0" w:rsidRDefault="008B0AB0" w:rsidP="004E2F19">
            <w:pPr>
              <w:pStyle w:val="5a"/>
              <w:jc w:val="left"/>
            </w:pPr>
            <w:r>
              <w:t>User name</w:t>
            </w:r>
          </w:p>
        </w:tc>
        <w:tc>
          <w:tcPr>
            <w:tcW w:w="4814" w:type="dxa"/>
          </w:tcPr>
          <w:p w14:paraId="693838B5"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Research</w:t>
            </w:r>
          </w:p>
        </w:tc>
      </w:tr>
      <w:tr w:rsidR="008B0AB0" w:rsidRPr="00BE3512" w14:paraId="35C886AB" w14:textId="77777777" w:rsidTr="00535F4C">
        <w:tc>
          <w:tcPr>
            <w:cnfStyle w:val="001000000000" w:firstRow="0" w:lastRow="0" w:firstColumn="1" w:lastColumn="0" w:oddVBand="0" w:evenVBand="0" w:oddHBand="0" w:evenHBand="0" w:firstRowFirstColumn="0" w:firstRowLastColumn="0" w:lastRowFirstColumn="0" w:lastRowLastColumn="0"/>
            <w:tcW w:w="3776" w:type="dxa"/>
          </w:tcPr>
          <w:p w14:paraId="50EF654D" w14:textId="77777777" w:rsidR="008B0AB0" w:rsidRDefault="008B0AB0" w:rsidP="004E2F19">
            <w:pPr>
              <w:pStyle w:val="5a"/>
              <w:jc w:val="left"/>
            </w:pPr>
            <w:r>
              <w:t>Password &amp; Comfirm password</w:t>
            </w:r>
          </w:p>
        </w:tc>
        <w:tc>
          <w:tcPr>
            <w:tcW w:w="4814" w:type="dxa"/>
          </w:tcPr>
          <w:p w14:paraId="0B0E11AB"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Huawei@123</w:t>
            </w:r>
          </w:p>
        </w:tc>
      </w:tr>
      <w:tr w:rsidR="008B0AB0" w:rsidRPr="00BE3512" w14:paraId="3CCFA703" w14:textId="77777777" w:rsidTr="00535F4C">
        <w:tc>
          <w:tcPr>
            <w:cnfStyle w:val="001000000000" w:firstRow="0" w:lastRow="0" w:firstColumn="1" w:lastColumn="0" w:oddVBand="0" w:evenVBand="0" w:oddHBand="0" w:evenHBand="0" w:firstRowFirstColumn="0" w:firstRowLastColumn="0" w:lastRowFirstColumn="0" w:lastRowLastColumn="0"/>
            <w:tcW w:w="3776" w:type="dxa"/>
          </w:tcPr>
          <w:p w14:paraId="68E314C7" w14:textId="77777777" w:rsidR="008B0AB0" w:rsidRDefault="008B0AB0" w:rsidP="004E2F19">
            <w:pPr>
              <w:pStyle w:val="5a"/>
              <w:jc w:val="left"/>
            </w:pPr>
            <w:r>
              <w:t>Change password upon next login</w:t>
            </w:r>
          </w:p>
        </w:tc>
        <w:tc>
          <w:tcPr>
            <w:tcW w:w="4814" w:type="dxa"/>
          </w:tcPr>
          <w:p w14:paraId="6AA0FB25"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Off</w:t>
            </w:r>
          </w:p>
        </w:tc>
      </w:tr>
      <w:tr w:rsidR="008B0AB0" w:rsidRPr="00BE3512" w14:paraId="0FC48A13" w14:textId="77777777" w:rsidTr="00535F4C">
        <w:tc>
          <w:tcPr>
            <w:cnfStyle w:val="001000000000" w:firstRow="0" w:lastRow="0" w:firstColumn="1" w:lastColumn="0" w:oddVBand="0" w:evenVBand="0" w:oddHBand="0" w:evenHBand="0" w:firstRowFirstColumn="0" w:firstRowLastColumn="0" w:lastRowFirstColumn="0" w:lastRowLastColumn="0"/>
            <w:tcW w:w="8590" w:type="dxa"/>
            <w:gridSpan w:val="2"/>
          </w:tcPr>
          <w:p w14:paraId="0546FF80" w14:textId="77777777" w:rsidR="008B0AB0" w:rsidRPr="004E2F19" w:rsidRDefault="008B0AB0" w:rsidP="004E2F19">
            <w:pPr>
              <w:pStyle w:val="5a"/>
              <w:jc w:val="left"/>
              <w:rPr>
                <w:b/>
              </w:rPr>
            </w:pPr>
            <w:r w:rsidRPr="004E2F19">
              <w:rPr>
                <w:b/>
              </w:rPr>
              <w:t>Sales_Group user (802.1X authentication)</w:t>
            </w:r>
          </w:p>
        </w:tc>
      </w:tr>
      <w:tr w:rsidR="008B0AB0" w:rsidRPr="00BE3512" w14:paraId="5F3A7246" w14:textId="77777777" w:rsidTr="00535F4C">
        <w:tc>
          <w:tcPr>
            <w:cnfStyle w:val="001000000000" w:firstRow="0" w:lastRow="0" w:firstColumn="1" w:lastColumn="0" w:oddVBand="0" w:evenVBand="0" w:oddHBand="0" w:evenHBand="0" w:firstRowFirstColumn="0" w:firstRowLastColumn="0" w:lastRowFirstColumn="0" w:lastRowLastColumn="0"/>
            <w:tcW w:w="3776" w:type="dxa"/>
          </w:tcPr>
          <w:p w14:paraId="01F1B3B4" w14:textId="77777777" w:rsidR="008B0AB0" w:rsidRDefault="008B0AB0" w:rsidP="004E2F19">
            <w:pPr>
              <w:pStyle w:val="5a"/>
              <w:jc w:val="left"/>
            </w:pPr>
            <w:r>
              <w:t>User name</w:t>
            </w:r>
          </w:p>
        </w:tc>
        <w:tc>
          <w:tcPr>
            <w:tcW w:w="4814" w:type="dxa"/>
          </w:tcPr>
          <w:p w14:paraId="3087A7BB"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Sales</w:t>
            </w:r>
          </w:p>
        </w:tc>
      </w:tr>
      <w:tr w:rsidR="008B0AB0" w:rsidRPr="00BE3512" w14:paraId="1FE52B99" w14:textId="77777777" w:rsidTr="00535F4C">
        <w:tc>
          <w:tcPr>
            <w:cnfStyle w:val="001000000000" w:firstRow="0" w:lastRow="0" w:firstColumn="1" w:lastColumn="0" w:oddVBand="0" w:evenVBand="0" w:oddHBand="0" w:evenHBand="0" w:firstRowFirstColumn="0" w:firstRowLastColumn="0" w:lastRowFirstColumn="0" w:lastRowLastColumn="0"/>
            <w:tcW w:w="3776" w:type="dxa"/>
          </w:tcPr>
          <w:p w14:paraId="603EC0E4" w14:textId="77777777" w:rsidR="008B0AB0" w:rsidRDefault="008B0AB0" w:rsidP="004E2F19">
            <w:pPr>
              <w:pStyle w:val="5a"/>
              <w:jc w:val="left"/>
            </w:pPr>
            <w:r>
              <w:t>Password &amp; Comfirm password</w:t>
            </w:r>
          </w:p>
        </w:tc>
        <w:tc>
          <w:tcPr>
            <w:tcW w:w="4814" w:type="dxa"/>
          </w:tcPr>
          <w:p w14:paraId="627AE662"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Huawei@123</w:t>
            </w:r>
          </w:p>
        </w:tc>
      </w:tr>
      <w:tr w:rsidR="008B0AB0" w:rsidRPr="00BE3512" w14:paraId="054A3F5B" w14:textId="77777777" w:rsidTr="00535F4C">
        <w:tc>
          <w:tcPr>
            <w:cnfStyle w:val="001000000000" w:firstRow="0" w:lastRow="0" w:firstColumn="1" w:lastColumn="0" w:oddVBand="0" w:evenVBand="0" w:oddHBand="0" w:evenHBand="0" w:firstRowFirstColumn="0" w:firstRowLastColumn="0" w:lastRowFirstColumn="0" w:lastRowLastColumn="0"/>
            <w:tcW w:w="3776" w:type="dxa"/>
          </w:tcPr>
          <w:p w14:paraId="35C658EF" w14:textId="77777777" w:rsidR="008B0AB0" w:rsidRDefault="008B0AB0" w:rsidP="004E2F19">
            <w:pPr>
              <w:pStyle w:val="5a"/>
              <w:jc w:val="left"/>
            </w:pPr>
            <w:r>
              <w:t>Change password upon next login</w:t>
            </w:r>
          </w:p>
        </w:tc>
        <w:tc>
          <w:tcPr>
            <w:tcW w:w="4814" w:type="dxa"/>
          </w:tcPr>
          <w:p w14:paraId="154EA630"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Off</w:t>
            </w:r>
          </w:p>
        </w:tc>
      </w:tr>
    </w:tbl>
    <w:p w14:paraId="0C6D3737" w14:textId="77777777" w:rsidR="008B0AB0" w:rsidRDefault="008B0AB0" w:rsidP="008B0AB0">
      <w:pPr>
        <w:rPr>
          <w:rFonts w:hint="eastAsia"/>
        </w:rPr>
      </w:pPr>
    </w:p>
    <w:p w14:paraId="54EBF273" w14:textId="77777777" w:rsidR="008B0AB0" w:rsidRDefault="008B0AB0" w:rsidP="00535F4C">
      <w:pPr>
        <w:pStyle w:val="1e"/>
      </w:pPr>
      <w:r>
        <w:t xml:space="preserve"># Choose </w:t>
      </w:r>
      <w:r w:rsidRPr="004E2F19">
        <w:rPr>
          <w:b/>
        </w:rPr>
        <w:t>Admission &gt; Admission Resources &gt; User Management</w:t>
      </w:r>
      <w:r>
        <w:t>. The User Management page is displayed.</w:t>
      </w:r>
    </w:p>
    <w:p w14:paraId="7AC10BD4" w14:textId="77777777" w:rsidR="008B0AB0" w:rsidRDefault="008B0AB0" w:rsidP="00535F4C">
      <w:pPr>
        <w:pStyle w:val="1e"/>
      </w:pPr>
      <w:r>
        <w:rPr>
          <w:noProof/>
        </w:rPr>
        <w:drawing>
          <wp:inline distT="0" distB="0" distL="0" distR="0" wp14:anchorId="73CB5C34" wp14:editId="5B9D34C5">
            <wp:extent cx="5454000" cy="2414631"/>
            <wp:effectExtent l="19050" t="19050" r="13970" b="24130"/>
            <wp:docPr id="211"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5454000" cy="2414631"/>
                    </a:xfrm>
                    <a:prstGeom prst="rect">
                      <a:avLst/>
                    </a:prstGeom>
                    <a:ln>
                      <a:solidFill>
                        <a:schemeClr val="bg1">
                          <a:lumMod val="85000"/>
                        </a:schemeClr>
                      </a:solidFill>
                    </a:ln>
                  </pic:spPr>
                </pic:pic>
              </a:graphicData>
            </a:graphic>
          </wp:inline>
        </w:drawing>
      </w:r>
    </w:p>
    <w:p w14:paraId="5AEFACFD" w14:textId="77777777" w:rsidR="008B0AB0" w:rsidRPr="00EF67BD" w:rsidRDefault="008B0AB0" w:rsidP="00535F4C">
      <w:pPr>
        <w:pStyle w:val="1e"/>
      </w:pPr>
    </w:p>
    <w:p w14:paraId="37CC522F" w14:textId="77777777" w:rsidR="008B0AB0" w:rsidRDefault="008B0AB0" w:rsidP="00535F4C">
      <w:pPr>
        <w:pStyle w:val="1e"/>
      </w:pPr>
      <w:r>
        <w:t xml:space="preserve"># On the User Management page, click the </w:t>
      </w:r>
      <w:r w:rsidRPr="004C0872">
        <w:rPr>
          <w:b/>
        </w:rPr>
        <w:t>corresponding</w:t>
      </w:r>
      <w:r>
        <w:t xml:space="preserve"> tab for creating users based on the authentication user type. Multiple users can be created if needed.</w:t>
      </w:r>
    </w:p>
    <w:p w14:paraId="34799A9C" w14:textId="77777777" w:rsidR="008B0AB0" w:rsidRDefault="008B0AB0" w:rsidP="00535F4C">
      <w:pPr>
        <w:pStyle w:val="1e"/>
      </w:pPr>
      <w:r>
        <w:rPr>
          <w:noProof/>
        </w:rPr>
        <w:drawing>
          <wp:inline distT="0" distB="0" distL="0" distR="0" wp14:anchorId="38FE4967" wp14:editId="0E52B41C">
            <wp:extent cx="5454000" cy="789976"/>
            <wp:effectExtent l="19050" t="19050" r="13970" b="10160"/>
            <wp:docPr id="212"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5454000" cy="789976"/>
                    </a:xfrm>
                    <a:prstGeom prst="rect">
                      <a:avLst/>
                    </a:prstGeom>
                    <a:ln>
                      <a:solidFill>
                        <a:schemeClr val="bg1">
                          <a:lumMod val="85000"/>
                        </a:schemeClr>
                      </a:solidFill>
                    </a:ln>
                  </pic:spPr>
                </pic:pic>
              </a:graphicData>
            </a:graphic>
          </wp:inline>
        </w:drawing>
      </w:r>
    </w:p>
    <w:p w14:paraId="382D1BBA" w14:textId="77777777" w:rsidR="008B0AB0" w:rsidRPr="00EF67BD" w:rsidRDefault="008B0AB0" w:rsidP="00535F4C">
      <w:pPr>
        <w:pStyle w:val="1e"/>
      </w:pPr>
    </w:p>
    <w:p w14:paraId="358D8C3B" w14:textId="77777777" w:rsidR="008B0AB0" w:rsidRDefault="008B0AB0" w:rsidP="00535F4C">
      <w:pPr>
        <w:pStyle w:val="1e"/>
      </w:pPr>
      <w:r>
        <w:t># Create three user accounts based on the user authentication account plan, and retain the default values for other parameters that are not included in the plan table.</w:t>
      </w:r>
    </w:p>
    <w:p w14:paraId="12498F39" w14:textId="77777777" w:rsidR="008B0AB0" w:rsidRDefault="008B0AB0" w:rsidP="00535F4C">
      <w:pPr>
        <w:pStyle w:val="1e"/>
      </w:pPr>
      <w:r>
        <w:rPr>
          <w:noProof/>
        </w:rPr>
        <w:drawing>
          <wp:inline distT="0" distB="0" distL="0" distR="0" wp14:anchorId="15D458C9" wp14:editId="0E5EDCDB">
            <wp:extent cx="5454000" cy="4686660"/>
            <wp:effectExtent l="19050" t="19050" r="13970" b="19050"/>
            <wp:docPr id="214"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5454000" cy="4686660"/>
                    </a:xfrm>
                    <a:prstGeom prst="rect">
                      <a:avLst/>
                    </a:prstGeom>
                    <a:ln>
                      <a:solidFill>
                        <a:schemeClr val="bg1">
                          <a:lumMod val="85000"/>
                        </a:schemeClr>
                      </a:solidFill>
                    </a:ln>
                  </pic:spPr>
                </pic:pic>
              </a:graphicData>
            </a:graphic>
          </wp:inline>
        </w:drawing>
      </w:r>
    </w:p>
    <w:p w14:paraId="2B0844BE" w14:textId="77777777" w:rsidR="008B0AB0" w:rsidRDefault="008B0AB0" w:rsidP="00535F4C">
      <w:pPr>
        <w:pStyle w:val="1e"/>
      </w:pPr>
      <w:r>
        <w:rPr>
          <w:noProof/>
        </w:rPr>
        <w:drawing>
          <wp:inline distT="0" distB="0" distL="0" distR="0" wp14:anchorId="684B7C1F" wp14:editId="32E5A4CD">
            <wp:extent cx="5454000" cy="548908"/>
            <wp:effectExtent l="19050" t="19050" r="13970" b="22860"/>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5454000" cy="548908"/>
                    </a:xfrm>
                    <a:prstGeom prst="rect">
                      <a:avLst/>
                    </a:prstGeom>
                    <a:ln>
                      <a:solidFill>
                        <a:schemeClr val="bg1">
                          <a:lumMod val="85000"/>
                        </a:schemeClr>
                      </a:solidFill>
                    </a:ln>
                  </pic:spPr>
                </pic:pic>
              </a:graphicData>
            </a:graphic>
          </wp:inline>
        </w:drawing>
      </w:r>
    </w:p>
    <w:p w14:paraId="366DD33D" w14:textId="77777777" w:rsidR="008B0AB0" w:rsidRDefault="008B0AB0" w:rsidP="00D152A7">
      <w:pPr>
        <w:pStyle w:val="30"/>
      </w:pPr>
      <w:r>
        <w:t>Create authentication rules.</w:t>
      </w:r>
    </w:p>
    <w:p w14:paraId="2E4DAE97" w14:textId="77777777" w:rsidR="008B0AB0" w:rsidRDefault="008B0AB0" w:rsidP="00535F4C">
      <w:pPr>
        <w:pStyle w:val="1e"/>
      </w:pPr>
      <w:r>
        <w:t xml:space="preserve"># Choose </w:t>
      </w:r>
      <w:r w:rsidRPr="004C0872">
        <w:rPr>
          <w:b/>
        </w:rPr>
        <w:t>Admission &gt; Admission Policy &gt; Authentication and Authorization</w:t>
      </w:r>
      <w:r>
        <w:t>. The Authentication and Authorization page is displayed.</w:t>
      </w:r>
    </w:p>
    <w:p w14:paraId="752FB21D" w14:textId="77777777" w:rsidR="008B0AB0" w:rsidRDefault="008B0AB0" w:rsidP="00535F4C">
      <w:pPr>
        <w:pStyle w:val="1e"/>
      </w:pPr>
      <w:r>
        <w:rPr>
          <w:noProof/>
        </w:rPr>
        <w:drawing>
          <wp:inline distT="0" distB="0" distL="0" distR="0" wp14:anchorId="2EF029C2" wp14:editId="4E7ED6C9">
            <wp:extent cx="5454000" cy="2209215"/>
            <wp:effectExtent l="19050" t="19050" r="13970" b="19685"/>
            <wp:docPr id="215"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5454000" cy="2209215"/>
                    </a:xfrm>
                    <a:prstGeom prst="rect">
                      <a:avLst/>
                    </a:prstGeom>
                    <a:ln>
                      <a:solidFill>
                        <a:schemeClr val="bg1">
                          <a:lumMod val="85000"/>
                        </a:schemeClr>
                      </a:solidFill>
                    </a:ln>
                  </pic:spPr>
                </pic:pic>
              </a:graphicData>
            </a:graphic>
          </wp:inline>
        </w:drawing>
      </w:r>
    </w:p>
    <w:p w14:paraId="41D10BE1" w14:textId="77777777" w:rsidR="008B0AB0" w:rsidRPr="00EF67BD" w:rsidRDefault="008B0AB0" w:rsidP="00535F4C">
      <w:pPr>
        <w:pStyle w:val="1e"/>
      </w:pPr>
    </w:p>
    <w:p w14:paraId="0BC18EA2" w14:textId="77777777" w:rsidR="008B0AB0" w:rsidRDefault="008B0AB0" w:rsidP="00535F4C">
      <w:pPr>
        <w:pStyle w:val="1e"/>
      </w:pPr>
      <w:r>
        <w:t xml:space="preserve"># Authentication rules do not need to be created manually. The default authentication rule </w:t>
      </w:r>
      <w:r w:rsidRPr="004C0872">
        <w:rPr>
          <w:b/>
        </w:rPr>
        <w:t>Default</w:t>
      </w:r>
      <w:r>
        <w:t xml:space="preserve"> can be directly used as the authentication rule for users </w:t>
      </w:r>
      <w:r w:rsidRPr="004C0872">
        <w:rPr>
          <w:b/>
        </w:rPr>
        <w:t>Guest</w:t>
      </w:r>
      <w:r w:rsidRPr="004C0872">
        <w:t>,</w:t>
      </w:r>
      <w:r w:rsidRPr="004C0872">
        <w:rPr>
          <w:b/>
        </w:rPr>
        <w:t xml:space="preserve"> Sales</w:t>
      </w:r>
      <w:r w:rsidRPr="004C0872">
        <w:t>, and</w:t>
      </w:r>
      <w:r w:rsidRPr="004C0872">
        <w:rPr>
          <w:b/>
        </w:rPr>
        <w:t xml:space="preserve"> Research</w:t>
      </w:r>
      <w:r>
        <w:t>.</w:t>
      </w:r>
    </w:p>
    <w:p w14:paraId="1B8992CD" w14:textId="77777777" w:rsidR="008B0AB0" w:rsidRDefault="008B0AB0" w:rsidP="00535F4C">
      <w:pPr>
        <w:pStyle w:val="1e"/>
      </w:pPr>
      <w:r>
        <w:t xml:space="preserve">The following figure shows the configuration of the authentication rule </w:t>
      </w:r>
      <w:r w:rsidRPr="004C0872">
        <w:rPr>
          <w:b/>
        </w:rPr>
        <w:t>Default</w:t>
      </w:r>
      <w:r>
        <w:t>.</w:t>
      </w:r>
    </w:p>
    <w:p w14:paraId="07D193EC" w14:textId="77777777" w:rsidR="008B0AB0" w:rsidRDefault="008B0AB0" w:rsidP="00535F4C">
      <w:pPr>
        <w:pStyle w:val="1e"/>
      </w:pPr>
      <w:r>
        <w:rPr>
          <w:noProof/>
        </w:rPr>
        <w:drawing>
          <wp:inline distT="0" distB="0" distL="0" distR="0" wp14:anchorId="7302B8A7" wp14:editId="4A72E47D">
            <wp:extent cx="5454000" cy="2870169"/>
            <wp:effectExtent l="19050" t="19050" r="13970" b="26035"/>
            <wp:docPr id="216"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5454000" cy="2870169"/>
                    </a:xfrm>
                    <a:prstGeom prst="rect">
                      <a:avLst/>
                    </a:prstGeom>
                    <a:ln>
                      <a:solidFill>
                        <a:schemeClr val="bg1">
                          <a:lumMod val="85000"/>
                        </a:schemeClr>
                      </a:solidFill>
                    </a:ln>
                  </pic:spPr>
                </pic:pic>
              </a:graphicData>
            </a:graphic>
          </wp:inline>
        </w:drawing>
      </w:r>
    </w:p>
    <w:p w14:paraId="2AB103EF" w14:textId="1A4883C9" w:rsidR="008B0AB0" w:rsidRDefault="00FA1E7C" w:rsidP="00D152A7">
      <w:pPr>
        <w:pStyle w:val="30"/>
      </w:pPr>
      <w:r>
        <w:t>C</w:t>
      </w:r>
      <w:r w:rsidR="008B0AB0">
        <w:t>reate authorization results.</w:t>
      </w:r>
    </w:p>
    <w:p w14:paraId="63F0B273" w14:textId="77777777" w:rsidR="008B0AB0" w:rsidRPr="00EF67BD" w:rsidRDefault="008B0AB0" w:rsidP="00670BE2">
      <w:pPr>
        <w:pStyle w:val="50"/>
      </w:pPr>
      <w:r w:rsidRPr="00EF67BD">
        <w:t>Authorization result plan</w:t>
      </w:r>
    </w:p>
    <w:tbl>
      <w:tblPr>
        <w:tblStyle w:val="V301"/>
        <w:tblW w:w="7938" w:type="dxa"/>
        <w:tblLayout w:type="fixed"/>
        <w:tblLook w:val="04A0" w:firstRow="1" w:lastRow="0" w:firstColumn="1" w:lastColumn="0" w:noHBand="0" w:noVBand="1"/>
      </w:tblPr>
      <w:tblGrid>
        <w:gridCol w:w="3102"/>
        <w:gridCol w:w="4836"/>
      </w:tblGrid>
      <w:tr w:rsidR="008B0AB0" w:rsidRPr="00BE3512" w14:paraId="5AC83AC2" w14:textId="77777777" w:rsidTr="00535F4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52" w:type="dxa"/>
            <w:hideMark/>
          </w:tcPr>
          <w:p w14:paraId="23FAE2AF" w14:textId="77777777" w:rsidR="008B0AB0" w:rsidRPr="00BE3512" w:rsidRDefault="008B0AB0" w:rsidP="00CC2296">
            <w:pPr>
              <w:pStyle w:val="5a"/>
            </w:pPr>
            <w:r>
              <w:t>Parameter</w:t>
            </w:r>
          </w:p>
        </w:tc>
        <w:tc>
          <w:tcPr>
            <w:tcW w:w="5238" w:type="dxa"/>
          </w:tcPr>
          <w:p w14:paraId="6AD7258B" w14:textId="77777777" w:rsidR="008B0AB0" w:rsidRPr="00BE3512" w:rsidRDefault="008B0AB0" w:rsidP="00CC2296">
            <w:pPr>
              <w:pStyle w:val="5a"/>
              <w:cnfStyle w:val="100000000000" w:firstRow="1" w:lastRow="0" w:firstColumn="0" w:lastColumn="0" w:oddVBand="0" w:evenVBand="0" w:oddHBand="0" w:evenHBand="0" w:firstRowFirstColumn="0" w:firstRowLastColumn="0" w:lastRowFirstColumn="0" w:lastRowLastColumn="0"/>
            </w:pPr>
            <w:r>
              <w:t>Value</w:t>
            </w:r>
          </w:p>
        </w:tc>
      </w:tr>
      <w:tr w:rsidR="008B0AB0" w:rsidRPr="00BE3512" w14:paraId="13EFE941" w14:textId="77777777" w:rsidTr="00535F4C">
        <w:tc>
          <w:tcPr>
            <w:cnfStyle w:val="001000000000" w:firstRow="0" w:lastRow="0" w:firstColumn="1" w:lastColumn="0" w:oddVBand="0" w:evenVBand="0" w:oddHBand="0" w:evenHBand="0" w:firstRowFirstColumn="0" w:firstRowLastColumn="0" w:lastRowFirstColumn="0" w:lastRowLastColumn="0"/>
            <w:tcW w:w="8590" w:type="dxa"/>
            <w:gridSpan w:val="2"/>
          </w:tcPr>
          <w:p w14:paraId="4E8308A8" w14:textId="77777777" w:rsidR="008B0AB0" w:rsidRPr="004C0872" w:rsidRDefault="008B0AB0" w:rsidP="004C0872">
            <w:pPr>
              <w:pStyle w:val="5a"/>
              <w:jc w:val="left"/>
              <w:rPr>
                <w:b/>
              </w:rPr>
            </w:pPr>
            <w:r w:rsidRPr="004C0872">
              <w:rPr>
                <w:b/>
              </w:rPr>
              <w:t>Guest_Group user (Portal authentication)</w:t>
            </w:r>
          </w:p>
        </w:tc>
      </w:tr>
      <w:tr w:rsidR="008B0AB0" w:rsidRPr="00BE3512" w14:paraId="0AEC9EE7" w14:textId="77777777" w:rsidTr="00535F4C">
        <w:tc>
          <w:tcPr>
            <w:cnfStyle w:val="001000000000" w:firstRow="0" w:lastRow="0" w:firstColumn="1" w:lastColumn="0" w:oddVBand="0" w:evenVBand="0" w:oddHBand="0" w:evenHBand="0" w:firstRowFirstColumn="0" w:firstRowLastColumn="0" w:lastRowFirstColumn="0" w:lastRowLastColumn="0"/>
            <w:tcW w:w="3352" w:type="dxa"/>
          </w:tcPr>
          <w:p w14:paraId="75D41C61" w14:textId="77777777" w:rsidR="008B0AB0" w:rsidRDefault="008B0AB0" w:rsidP="004C0872">
            <w:pPr>
              <w:pStyle w:val="5a"/>
              <w:jc w:val="left"/>
            </w:pPr>
            <w:r>
              <w:t>Name</w:t>
            </w:r>
          </w:p>
        </w:tc>
        <w:tc>
          <w:tcPr>
            <w:tcW w:w="5238" w:type="dxa"/>
          </w:tcPr>
          <w:p w14:paraId="6551B729"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Guest_Result</w:t>
            </w:r>
          </w:p>
        </w:tc>
      </w:tr>
      <w:tr w:rsidR="008B0AB0" w:rsidRPr="00BE3512" w14:paraId="55B5E0D8" w14:textId="77777777" w:rsidTr="00535F4C">
        <w:tc>
          <w:tcPr>
            <w:cnfStyle w:val="001000000000" w:firstRow="0" w:lastRow="0" w:firstColumn="1" w:lastColumn="0" w:oddVBand="0" w:evenVBand="0" w:oddHBand="0" w:evenHBand="0" w:firstRowFirstColumn="0" w:firstRowLastColumn="0" w:lastRowFirstColumn="0" w:lastRowLastColumn="0"/>
            <w:tcW w:w="3352" w:type="dxa"/>
          </w:tcPr>
          <w:p w14:paraId="3298B2D3" w14:textId="77777777" w:rsidR="008B0AB0" w:rsidRPr="00BE3512" w:rsidRDefault="008B0AB0" w:rsidP="004C0872">
            <w:pPr>
              <w:pStyle w:val="5a"/>
              <w:jc w:val="left"/>
            </w:pPr>
            <w:r>
              <w:t>Security group</w:t>
            </w:r>
          </w:p>
        </w:tc>
        <w:tc>
          <w:tcPr>
            <w:tcW w:w="5238" w:type="dxa"/>
          </w:tcPr>
          <w:p w14:paraId="27111741" w14:textId="77777777"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r>
              <w:t>Guest_Group</w:t>
            </w:r>
          </w:p>
        </w:tc>
      </w:tr>
      <w:tr w:rsidR="008B0AB0" w:rsidRPr="00BE3512" w14:paraId="66B3F837" w14:textId="77777777" w:rsidTr="00535F4C">
        <w:tc>
          <w:tcPr>
            <w:cnfStyle w:val="001000000000" w:firstRow="0" w:lastRow="0" w:firstColumn="1" w:lastColumn="0" w:oddVBand="0" w:evenVBand="0" w:oddHBand="0" w:evenHBand="0" w:firstRowFirstColumn="0" w:firstRowLastColumn="0" w:lastRowFirstColumn="0" w:lastRowLastColumn="0"/>
            <w:tcW w:w="3352" w:type="dxa"/>
          </w:tcPr>
          <w:p w14:paraId="3D7F9C34" w14:textId="77777777" w:rsidR="008B0AB0" w:rsidRDefault="008B0AB0" w:rsidP="004C0872">
            <w:pPr>
              <w:pStyle w:val="5a"/>
              <w:jc w:val="left"/>
            </w:pPr>
            <w:r>
              <w:t>VLAN</w:t>
            </w:r>
          </w:p>
        </w:tc>
        <w:tc>
          <w:tcPr>
            <w:tcW w:w="5238" w:type="dxa"/>
          </w:tcPr>
          <w:p w14:paraId="639859A5"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101</w:t>
            </w:r>
          </w:p>
        </w:tc>
      </w:tr>
      <w:tr w:rsidR="008B0AB0" w:rsidRPr="00BE3512" w14:paraId="1DD32F62" w14:textId="77777777" w:rsidTr="00535F4C">
        <w:tc>
          <w:tcPr>
            <w:cnfStyle w:val="001000000000" w:firstRow="0" w:lastRow="0" w:firstColumn="1" w:lastColumn="0" w:oddVBand="0" w:evenVBand="0" w:oddHBand="0" w:evenHBand="0" w:firstRowFirstColumn="0" w:firstRowLastColumn="0" w:lastRowFirstColumn="0" w:lastRowLastColumn="0"/>
            <w:tcW w:w="8590" w:type="dxa"/>
            <w:gridSpan w:val="2"/>
          </w:tcPr>
          <w:p w14:paraId="214637B0" w14:textId="77777777" w:rsidR="008B0AB0" w:rsidRPr="004C0872" w:rsidRDefault="008B0AB0" w:rsidP="004C0872">
            <w:pPr>
              <w:pStyle w:val="5a"/>
              <w:jc w:val="left"/>
              <w:rPr>
                <w:b/>
              </w:rPr>
            </w:pPr>
            <w:r w:rsidRPr="004C0872">
              <w:rPr>
                <w:b/>
              </w:rPr>
              <w:t>Research_Group user (802.1X authentication)</w:t>
            </w:r>
          </w:p>
        </w:tc>
      </w:tr>
      <w:tr w:rsidR="008B0AB0" w:rsidRPr="00BE3512" w14:paraId="53172CE3" w14:textId="77777777" w:rsidTr="00535F4C">
        <w:tc>
          <w:tcPr>
            <w:cnfStyle w:val="001000000000" w:firstRow="0" w:lastRow="0" w:firstColumn="1" w:lastColumn="0" w:oddVBand="0" w:evenVBand="0" w:oddHBand="0" w:evenHBand="0" w:firstRowFirstColumn="0" w:firstRowLastColumn="0" w:lastRowFirstColumn="0" w:lastRowLastColumn="0"/>
            <w:tcW w:w="3352" w:type="dxa"/>
          </w:tcPr>
          <w:p w14:paraId="49CD9147" w14:textId="77777777" w:rsidR="008B0AB0" w:rsidRDefault="008B0AB0" w:rsidP="004C0872">
            <w:pPr>
              <w:pStyle w:val="5a"/>
              <w:jc w:val="left"/>
            </w:pPr>
            <w:r>
              <w:t>Name</w:t>
            </w:r>
          </w:p>
        </w:tc>
        <w:tc>
          <w:tcPr>
            <w:tcW w:w="5238" w:type="dxa"/>
          </w:tcPr>
          <w:p w14:paraId="6E4B1FFD"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Research_Result</w:t>
            </w:r>
          </w:p>
        </w:tc>
      </w:tr>
      <w:tr w:rsidR="008B0AB0" w:rsidRPr="00BE3512" w14:paraId="11E1D490" w14:textId="77777777" w:rsidTr="00535F4C">
        <w:tc>
          <w:tcPr>
            <w:cnfStyle w:val="001000000000" w:firstRow="0" w:lastRow="0" w:firstColumn="1" w:lastColumn="0" w:oddVBand="0" w:evenVBand="0" w:oddHBand="0" w:evenHBand="0" w:firstRowFirstColumn="0" w:firstRowLastColumn="0" w:lastRowFirstColumn="0" w:lastRowLastColumn="0"/>
            <w:tcW w:w="3352" w:type="dxa"/>
          </w:tcPr>
          <w:p w14:paraId="3B21E398" w14:textId="77777777" w:rsidR="008B0AB0" w:rsidRDefault="008B0AB0" w:rsidP="004C0872">
            <w:pPr>
              <w:pStyle w:val="5a"/>
              <w:jc w:val="left"/>
            </w:pPr>
            <w:r>
              <w:t>Security group</w:t>
            </w:r>
          </w:p>
        </w:tc>
        <w:tc>
          <w:tcPr>
            <w:tcW w:w="5238" w:type="dxa"/>
          </w:tcPr>
          <w:p w14:paraId="1E2523F9"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Research_Group</w:t>
            </w:r>
          </w:p>
        </w:tc>
      </w:tr>
      <w:tr w:rsidR="008B0AB0" w:rsidRPr="00BE3512" w14:paraId="3890BF9D" w14:textId="77777777" w:rsidTr="00535F4C">
        <w:tc>
          <w:tcPr>
            <w:cnfStyle w:val="001000000000" w:firstRow="0" w:lastRow="0" w:firstColumn="1" w:lastColumn="0" w:oddVBand="0" w:evenVBand="0" w:oddHBand="0" w:evenHBand="0" w:firstRowFirstColumn="0" w:firstRowLastColumn="0" w:lastRowFirstColumn="0" w:lastRowLastColumn="0"/>
            <w:tcW w:w="3352" w:type="dxa"/>
          </w:tcPr>
          <w:p w14:paraId="1FA44845" w14:textId="77777777" w:rsidR="008B0AB0" w:rsidRDefault="008B0AB0" w:rsidP="004C0872">
            <w:pPr>
              <w:pStyle w:val="5a"/>
              <w:jc w:val="left"/>
            </w:pPr>
            <w:r>
              <w:t>VLAN</w:t>
            </w:r>
          </w:p>
        </w:tc>
        <w:tc>
          <w:tcPr>
            <w:tcW w:w="5238" w:type="dxa"/>
          </w:tcPr>
          <w:p w14:paraId="7C753C21"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102</w:t>
            </w:r>
          </w:p>
        </w:tc>
      </w:tr>
      <w:tr w:rsidR="008B0AB0" w:rsidRPr="00BE3512" w14:paraId="26B2AA03" w14:textId="77777777" w:rsidTr="00535F4C">
        <w:tc>
          <w:tcPr>
            <w:cnfStyle w:val="001000000000" w:firstRow="0" w:lastRow="0" w:firstColumn="1" w:lastColumn="0" w:oddVBand="0" w:evenVBand="0" w:oddHBand="0" w:evenHBand="0" w:firstRowFirstColumn="0" w:firstRowLastColumn="0" w:lastRowFirstColumn="0" w:lastRowLastColumn="0"/>
            <w:tcW w:w="8590" w:type="dxa"/>
            <w:gridSpan w:val="2"/>
          </w:tcPr>
          <w:p w14:paraId="2413CD2B" w14:textId="77777777" w:rsidR="008B0AB0" w:rsidRPr="004C0872" w:rsidRDefault="008B0AB0" w:rsidP="004C0872">
            <w:pPr>
              <w:pStyle w:val="5a"/>
              <w:jc w:val="left"/>
              <w:rPr>
                <w:b/>
              </w:rPr>
            </w:pPr>
            <w:r w:rsidRPr="004C0872">
              <w:rPr>
                <w:b/>
              </w:rPr>
              <w:t>Sales_Group user (802.1X authentication)</w:t>
            </w:r>
          </w:p>
        </w:tc>
      </w:tr>
      <w:tr w:rsidR="008B0AB0" w:rsidRPr="00BE3512" w14:paraId="2A2EAA54" w14:textId="77777777" w:rsidTr="00535F4C">
        <w:tc>
          <w:tcPr>
            <w:cnfStyle w:val="001000000000" w:firstRow="0" w:lastRow="0" w:firstColumn="1" w:lastColumn="0" w:oddVBand="0" w:evenVBand="0" w:oddHBand="0" w:evenHBand="0" w:firstRowFirstColumn="0" w:firstRowLastColumn="0" w:lastRowFirstColumn="0" w:lastRowLastColumn="0"/>
            <w:tcW w:w="3352" w:type="dxa"/>
          </w:tcPr>
          <w:p w14:paraId="2F310231" w14:textId="77777777" w:rsidR="008B0AB0" w:rsidRDefault="008B0AB0" w:rsidP="004C0872">
            <w:pPr>
              <w:pStyle w:val="5a"/>
              <w:jc w:val="left"/>
            </w:pPr>
            <w:r>
              <w:t>Name</w:t>
            </w:r>
          </w:p>
        </w:tc>
        <w:tc>
          <w:tcPr>
            <w:tcW w:w="5238" w:type="dxa"/>
          </w:tcPr>
          <w:p w14:paraId="062DE81F"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Sales_Result</w:t>
            </w:r>
          </w:p>
        </w:tc>
      </w:tr>
      <w:tr w:rsidR="008B0AB0" w:rsidRPr="00BE3512" w14:paraId="14992140" w14:textId="77777777" w:rsidTr="00535F4C">
        <w:tc>
          <w:tcPr>
            <w:cnfStyle w:val="001000000000" w:firstRow="0" w:lastRow="0" w:firstColumn="1" w:lastColumn="0" w:oddVBand="0" w:evenVBand="0" w:oddHBand="0" w:evenHBand="0" w:firstRowFirstColumn="0" w:firstRowLastColumn="0" w:lastRowFirstColumn="0" w:lastRowLastColumn="0"/>
            <w:tcW w:w="3352" w:type="dxa"/>
          </w:tcPr>
          <w:p w14:paraId="5B4933C7" w14:textId="77777777" w:rsidR="008B0AB0" w:rsidRDefault="008B0AB0" w:rsidP="004C0872">
            <w:pPr>
              <w:pStyle w:val="5a"/>
              <w:jc w:val="left"/>
            </w:pPr>
            <w:r>
              <w:t>Security group</w:t>
            </w:r>
          </w:p>
        </w:tc>
        <w:tc>
          <w:tcPr>
            <w:tcW w:w="5238" w:type="dxa"/>
          </w:tcPr>
          <w:p w14:paraId="22543C46"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Sales_Group</w:t>
            </w:r>
          </w:p>
        </w:tc>
      </w:tr>
      <w:tr w:rsidR="008B0AB0" w:rsidRPr="00BE3512" w14:paraId="558B5E79" w14:textId="77777777" w:rsidTr="00535F4C">
        <w:tc>
          <w:tcPr>
            <w:cnfStyle w:val="001000000000" w:firstRow="0" w:lastRow="0" w:firstColumn="1" w:lastColumn="0" w:oddVBand="0" w:evenVBand="0" w:oddHBand="0" w:evenHBand="0" w:firstRowFirstColumn="0" w:firstRowLastColumn="0" w:lastRowFirstColumn="0" w:lastRowLastColumn="0"/>
            <w:tcW w:w="3352" w:type="dxa"/>
          </w:tcPr>
          <w:p w14:paraId="519D433B" w14:textId="77777777" w:rsidR="008B0AB0" w:rsidRDefault="008B0AB0" w:rsidP="004C0872">
            <w:pPr>
              <w:pStyle w:val="5a"/>
              <w:jc w:val="left"/>
            </w:pPr>
            <w:r>
              <w:t>VLAN</w:t>
            </w:r>
          </w:p>
        </w:tc>
        <w:tc>
          <w:tcPr>
            <w:tcW w:w="5238" w:type="dxa"/>
          </w:tcPr>
          <w:p w14:paraId="19290401"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103</w:t>
            </w:r>
          </w:p>
        </w:tc>
      </w:tr>
    </w:tbl>
    <w:p w14:paraId="5EB42611" w14:textId="77777777" w:rsidR="008B0AB0" w:rsidRDefault="008B0AB0" w:rsidP="008B0AB0">
      <w:pPr>
        <w:rPr>
          <w:rFonts w:hint="eastAsia"/>
        </w:rPr>
      </w:pPr>
    </w:p>
    <w:p w14:paraId="40253969" w14:textId="77777777" w:rsidR="008B0AB0" w:rsidRDefault="008B0AB0" w:rsidP="00535F4C">
      <w:pPr>
        <w:pStyle w:val="1e"/>
      </w:pPr>
      <w:r>
        <w:t xml:space="preserve"># </w:t>
      </w:r>
      <w:bookmarkStart w:id="216" w:name="OLE_LINK76"/>
      <w:r>
        <w:t xml:space="preserve">Go to the </w:t>
      </w:r>
      <w:r w:rsidRPr="00637365">
        <w:rPr>
          <w:b/>
        </w:rPr>
        <w:t>Authorization Result</w:t>
      </w:r>
      <w:r>
        <w:t xml:space="preserve"> page, and click </w:t>
      </w:r>
      <w:bookmarkEnd w:id="216"/>
      <w:r>
        <w:rPr>
          <w:b/>
        </w:rPr>
        <w:t>Create</w:t>
      </w:r>
      <w:r>
        <w:t xml:space="preserve"> to create three authorization results — Guest_Result, Research_Result, and Sales_Result — based on the authorization result plan. Retain the default values for parameters that are not included in the plan table. Then click </w:t>
      </w:r>
      <w:r>
        <w:rPr>
          <w:b/>
        </w:rPr>
        <w:t>OK</w:t>
      </w:r>
      <w:r>
        <w:t>. (This example describes how to create the Guest_Result authorization result. The procedure for creating the other two authorization results is the same as that for Guest_Result.)</w:t>
      </w:r>
      <w:bookmarkStart w:id="217" w:name="OLE_LINK38"/>
      <w:bookmarkStart w:id="218" w:name="OLE_LINK34"/>
      <w:bookmarkEnd w:id="217"/>
      <w:bookmarkEnd w:id="218"/>
    </w:p>
    <w:p w14:paraId="6F1845D0" w14:textId="77777777" w:rsidR="008B0AB0" w:rsidRDefault="008B0AB0" w:rsidP="00535F4C">
      <w:pPr>
        <w:pStyle w:val="1e"/>
      </w:pPr>
      <w:r>
        <w:rPr>
          <w:noProof/>
        </w:rPr>
        <w:drawing>
          <wp:inline distT="0" distB="0" distL="0" distR="0" wp14:anchorId="34B47923" wp14:editId="0A97F282">
            <wp:extent cx="5454000" cy="3850282"/>
            <wp:effectExtent l="19050" t="19050" r="13970" b="17145"/>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5454000" cy="3850282"/>
                    </a:xfrm>
                    <a:prstGeom prst="rect">
                      <a:avLst/>
                    </a:prstGeom>
                    <a:ln>
                      <a:solidFill>
                        <a:schemeClr val="bg1">
                          <a:lumMod val="85000"/>
                        </a:schemeClr>
                      </a:solidFill>
                    </a:ln>
                  </pic:spPr>
                </pic:pic>
              </a:graphicData>
            </a:graphic>
          </wp:inline>
        </w:drawing>
      </w:r>
    </w:p>
    <w:p w14:paraId="113B2025" w14:textId="77777777" w:rsidR="008B0AB0" w:rsidRPr="00EF67BD" w:rsidRDefault="008B0AB0" w:rsidP="00535F4C">
      <w:pPr>
        <w:pStyle w:val="1e"/>
      </w:pPr>
    </w:p>
    <w:p w14:paraId="244CEE5B" w14:textId="77777777" w:rsidR="008B0AB0" w:rsidRDefault="008B0AB0" w:rsidP="00535F4C">
      <w:pPr>
        <w:pStyle w:val="1e"/>
      </w:pPr>
      <w:r>
        <w:t xml:space="preserve"># Click </w:t>
      </w:r>
      <w:r>
        <w:rPr>
          <w:b/>
        </w:rPr>
        <w:t>Yes</w:t>
      </w:r>
      <w:r>
        <w:t xml:space="preserve"> to bind the authorization result to a site.</w:t>
      </w:r>
    </w:p>
    <w:p w14:paraId="3660D467" w14:textId="77777777" w:rsidR="008B0AB0" w:rsidRDefault="008B0AB0" w:rsidP="00535F4C">
      <w:pPr>
        <w:pStyle w:val="1e"/>
      </w:pPr>
      <w:r>
        <w:rPr>
          <w:noProof/>
        </w:rPr>
        <w:drawing>
          <wp:inline distT="0" distB="0" distL="0" distR="0" wp14:anchorId="023F20F3" wp14:editId="4ADFB4D6">
            <wp:extent cx="3552825" cy="1514475"/>
            <wp:effectExtent l="19050" t="19050" r="28575" b="28575"/>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3552825" cy="1514475"/>
                    </a:xfrm>
                    <a:prstGeom prst="rect">
                      <a:avLst/>
                    </a:prstGeom>
                    <a:ln>
                      <a:solidFill>
                        <a:schemeClr val="bg1">
                          <a:lumMod val="85000"/>
                        </a:schemeClr>
                      </a:solidFill>
                    </a:ln>
                  </pic:spPr>
                </pic:pic>
              </a:graphicData>
            </a:graphic>
          </wp:inline>
        </w:drawing>
      </w:r>
    </w:p>
    <w:p w14:paraId="3BC147DD" w14:textId="77777777" w:rsidR="008B0AB0" w:rsidRPr="00EF67BD" w:rsidRDefault="008B0AB0" w:rsidP="00535F4C">
      <w:pPr>
        <w:pStyle w:val="1e"/>
      </w:pPr>
    </w:p>
    <w:p w14:paraId="00EEB7F7" w14:textId="77777777" w:rsidR="008B0AB0" w:rsidRDefault="008B0AB0" w:rsidP="00535F4C">
      <w:pPr>
        <w:pStyle w:val="1e"/>
      </w:pPr>
      <w:r>
        <w:t xml:space="preserve"># Click </w:t>
      </w:r>
      <w:r>
        <w:rPr>
          <w:b/>
        </w:rPr>
        <w:t>Add</w:t>
      </w:r>
      <w:r>
        <w:t xml:space="preserve">, select the site </w:t>
      </w:r>
      <w:r>
        <w:rPr>
          <w:b/>
        </w:rPr>
        <w:t>HQ</w:t>
      </w:r>
      <w:r>
        <w:t xml:space="preserve">, and click </w:t>
      </w:r>
      <w:r>
        <w:rPr>
          <w:b/>
        </w:rPr>
        <w:t>OK</w:t>
      </w:r>
      <w:r>
        <w:t>.</w:t>
      </w:r>
    </w:p>
    <w:p w14:paraId="61142791" w14:textId="77777777" w:rsidR="008B0AB0" w:rsidRDefault="008B0AB0" w:rsidP="00535F4C">
      <w:pPr>
        <w:pStyle w:val="1e"/>
      </w:pPr>
      <w:r>
        <w:rPr>
          <w:noProof/>
        </w:rPr>
        <w:drawing>
          <wp:inline distT="0" distB="0" distL="0" distR="0" wp14:anchorId="0329562E" wp14:editId="63DBE46C">
            <wp:extent cx="5454000" cy="1325303"/>
            <wp:effectExtent l="19050" t="19050" r="13970" b="27305"/>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5454000" cy="1325303"/>
                    </a:xfrm>
                    <a:prstGeom prst="rect">
                      <a:avLst/>
                    </a:prstGeom>
                    <a:ln>
                      <a:solidFill>
                        <a:schemeClr val="bg1">
                          <a:lumMod val="85000"/>
                        </a:schemeClr>
                      </a:solidFill>
                    </a:ln>
                  </pic:spPr>
                </pic:pic>
              </a:graphicData>
            </a:graphic>
          </wp:inline>
        </w:drawing>
      </w:r>
    </w:p>
    <w:p w14:paraId="5D3EBF4A" w14:textId="77777777" w:rsidR="008B0AB0" w:rsidRDefault="008B0AB0" w:rsidP="00535F4C">
      <w:pPr>
        <w:pStyle w:val="1e"/>
      </w:pPr>
      <w:r>
        <w:rPr>
          <w:noProof/>
        </w:rPr>
        <w:drawing>
          <wp:inline distT="0" distB="0" distL="0" distR="0" wp14:anchorId="05D6E88B" wp14:editId="20A3D6CB">
            <wp:extent cx="5454000" cy="2762085"/>
            <wp:effectExtent l="19050" t="19050" r="13970" b="19685"/>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5454000" cy="2762085"/>
                    </a:xfrm>
                    <a:prstGeom prst="rect">
                      <a:avLst/>
                    </a:prstGeom>
                    <a:ln>
                      <a:solidFill>
                        <a:schemeClr val="bg1">
                          <a:lumMod val="85000"/>
                        </a:schemeClr>
                      </a:solidFill>
                    </a:ln>
                  </pic:spPr>
                </pic:pic>
              </a:graphicData>
            </a:graphic>
          </wp:inline>
        </w:drawing>
      </w:r>
    </w:p>
    <w:p w14:paraId="4B3D687A" w14:textId="77777777" w:rsidR="008B0AB0" w:rsidRPr="00EF67BD" w:rsidRDefault="008B0AB0" w:rsidP="00535F4C">
      <w:pPr>
        <w:pStyle w:val="1e"/>
      </w:pPr>
    </w:p>
    <w:p w14:paraId="0DDDEE0F" w14:textId="77777777" w:rsidR="008B0AB0" w:rsidRDefault="008B0AB0" w:rsidP="00535F4C">
      <w:pPr>
        <w:pStyle w:val="1e"/>
      </w:pPr>
      <w:r>
        <w:t xml:space="preserve"># The </w:t>
      </w:r>
      <w:r>
        <w:rPr>
          <w:b/>
        </w:rPr>
        <w:t>Site binding status</w:t>
      </w:r>
      <w:r>
        <w:t xml:space="preserve"> value is </w:t>
      </w:r>
      <w:r>
        <w:rPr>
          <w:b/>
        </w:rPr>
        <w:t>Success</w:t>
      </w:r>
      <w:r>
        <w:t>, indicating that the authorization result is successfully bound to the site.</w:t>
      </w:r>
    </w:p>
    <w:p w14:paraId="160271D8" w14:textId="77777777" w:rsidR="008B0AB0" w:rsidRDefault="008B0AB0" w:rsidP="00535F4C">
      <w:pPr>
        <w:pStyle w:val="1e"/>
      </w:pPr>
      <w:r>
        <w:rPr>
          <w:noProof/>
        </w:rPr>
        <w:drawing>
          <wp:inline distT="0" distB="0" distL="0" distR="0" wp14:anchorId="4873E95C" wp14:editId="21CC506E">
            <wp:extent cx="5454000" cy="1323605"/>
            <wp:effectExtent l="19050" t="19050" r="13970" b="1016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5454000" cy="1323605"/>
                    </a:xfrm>
                    <a:prstGeom prst="rect">
                      <a:avLst/>
                    </a:prstGeom>
                    <a:ln>
                      <a:solidFill>
                        <a:schemeClr val="bg1">
                          <a:lumMod val="85000"/>
                        </a:schemeClr>
                      </a:solidFill>
                    </a:ln>
                  </pic:spPr>
                </pic:pic>
              </a:graphicData>
            </a:graphic>
          </wp:inline>
        </w:drawing>
      </w:r>
    </w:p>
    <w:p w14:paraId="76D62E60" w14:textId="77777777" w:rsidR="008B0AB0" w:rsidRPr="00EF67BD" w:rsidRDefault="008B0AB0" w:rsidP="00535F4C">
      <w:pPr>
        <w:pStyle w:val="1e"/>
      </w:pPr>
    </w:p>
    <w:p w14:paraId="11BE20F3" w14:textId="77777777" w:rsidR="008B0AB0" w:rsidRDefault="008B0AB0" w:rsidP="00535F4C">
      <w:pPr>
        <w:pStyle w:val="1e"/>
      </w:pPr>
      <w:r>
        <w:t># Repeat the preceding steps to create the authorization results Research_Result and Sales_Result and bind them to the site HQ.</w:t>
      </w:r>
      <w:bookmarkStart w:id="219" w:name="OLE_LINK35"/>
      <w:bookmarkEnd w:id="219"/>
    </w:p>
    <w:p w14:paraId="4602B85C" w14:textId="77777777" w:rsidR="008B0AB0" w:rsidRDefault="008B0AB0" w:rsidP="00535F4C">
      <w:pPr>
        <w:pStyle w:val="1e"/>
      </w:pPr>
      <w:r>
        <w:rPr>
          <w:noProof/>
        </w:rPr>
        <w:drawing>
          <wp:inline distT="0" distB="0" distL="0" distR="0" wp14:anchorId="363655EB" wp14:editId="5D8AD68F">
            <wp:extent cx="5454000" cy="1259094"/>
            <wp:effectExtent l="19050" t="19050" r="13970" b="1778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5454000" cy="1259094"/>
                    </a:xfrm>
                    <a:prstGeom prst="rect">
                      <a:avLst/>
                    </a:prstGeom>
                    <a:ln>
                      <a:solidFill>
                        <a:schemeClr val="bg1">
                          <a:lumMod val="85000"/>
                        </a:schemeClr>
                      </a:solidFill>
                    </a:ln>
                  </pic:spPr>
                </pic:pic>
              </a:graphicData>
            </a:graphic>
          </wp:inline>
        </w:drawing>
      </w:r>
    </w:p>
    <w:p w14:paraId="71677018" w14:textId="77777777" w:rsidR="008B0AB0" w:rsidRPr="00EF67BD" w:rsidRDefault="008B0AB0" w:rsidP="00535F4C">
      <w:pPr>
        <w:pStyle w:val="1e"/>
      </w:pPr>
    </w:p>
    <w:p w14:paraId="28443E48" w14:textId="77777777" w:rsidR="008B0AB0" w:rsidRDefault="008B0AB0" w:rsidP="00535F4C">
      <w:pPr>
        <w:pStyle w:val="1e"/>
      </w:pPr>
      <w:r>
        <w:t xml:space="preserve"># Choose </w:t>
      </w:r>
      <w:r>
        <w:rPr>
          <w:b/>
        </w:rPr>
        <w:t>Maintenance &gt; Configuration Maintenance &gt; Configuration Result</w:t>
      </w:r>
      <w:r>
        <w:t>. The logical network configuration page is displayed.</w:t>
      </w:r>
    </w:p>
    <w:p w14:paraId="5D1629D8" w14:textId="77777777" w:rsidR="008B0AB0" w:rsidRDefault="008B0AB0" w:rsidP="00535F4C">
      <w:pPr>
        <w:pStyle w:val="1e"/>
      </w:pPr>
      <w:r>
        <w:rPr>
          <w:noProof/>
        </w:rPr>
        <w:drawing>
          <wp:inline distT="0" distB="0" distL="0" distR="0" wp14:anchorId="32562303" wp14:editId="2D89F59E">
            <wp:extent cx="5454000" cy="1522231"/>
            <wp:effectExtent l="19050" t="19050" r="13970" b="20955"/>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5454000" cy="1522231"/>
                    </a:xfrm>
                    <a:prstGeom prst="rect">
                      <a:avLst/>
                    </a:prstGeom>
                    <a:ln>
                      <a:solidFill>
                        <a:schemeClr val="bg1">
                          <a:lumMod val="85000"/>
                        </a:schemeClr>
                      </a:solidFill>
                    </a:ln>
                  </pic:spPr>
                </pic:pic>
              </a:graphicData>
            </a:graphic>
          </wp:inline>
        </w:drawing>
      </w:r>
    </w:p>
    <w:p w14:paraId="36502D91" w14:textId="77777777" w:rsidR="008B0AB0" w:rsidRPr="00EF67BD" w:rsidRDefault="008B0AB0" w:rsidP="00535F4C">
      <w:pPr>
        <w:pStyle w:val="1e"/>
      </w:pPr>
    </w:p>
    <w:p w14:paraId="3CF0F54F" w14:textId="77777777" w:rsidR="008B0AB0" w:rsidRDefault="008B0AB0" w:rsidP="00535F4C">
      <w:pPr>
        <w:pStyle w:val="1e"/>
      </w:pPr>
      <w:r>
        <w:t xml:space="preserve"># Select the </w:t>
      </w:r>
      <w:r>
        <w:rPr>
          <w:b/>
        </w:rPr>
        <w:t>HQ</w:t>
      </w:r>
      <w:r>
        <w:t xml:space="preserve"> site, select device </w:t>
      </w:r>
      <w:r>
        <w:rPr>
          <w:b/>
        </w:rPr>
        <w:t>ACC1</w:t>
      </w:r>
      <w:r>
        <w:t xml:space="preserve"> or </w:t>
      </w:r>
      <w:r>
        <w:rPr>
          <w:b/>
        </w:rPr>
        <w:t>ACC2</w:t>
      </w:r>
      <w:r>
        <w:t xml:space="preserve">, and click the arrow on the front of the device. The configuration status of </w:t>
      </w:r>
      <w:r>
        <w:rPr>
          <w:b/>
        </w:rPr>
        <w:t>Authorization Result</w:t>
      </w:r>
      <w:r>
        <w:t xml:space="preserve"> is </w:t>
      </w:r>
      <w:r>
        <w:rPr>
          <w:b/>
        </w:rPr>
        <w:t>Success</w:t>
      </w:r>
      <w:r>
        <w:t>.</w:t>
      </w:r>
    </w:p>
    <w:p w14:paraId="02FFA52E" w14:textId="77777777" w:rsidR="008B0AB0" w:rsidRPr="00D537D9" w:rsidRDefault="008B0AB0" w:rsidP="00535F4C">
      <w:pPr>
        <w:pStyle w:val="1e"/>
      </w:pPr>
      <w:r>
        <w:rPr>
          <w:noProof/>
        </w:rPr>
        <w:drawing>
          <wp:inline distT="0" distB="0" distL="0" distR="0" wp14:anchorId="20A08BD6" wp14:editId="4A2157A0">
            <wp:extent cx="5454000" cy="1702006"/>
            <wp:effectExtent l="19050" t="1905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5454000" cy="1702006"/>
                    </a:xfrm>
                    <a:prstGeom prst="rect">
                      <a:avLst/>
                    </a:prstGeom>
                    <a:ln>
                      <a:solidFill>
                        <a:schemeClr val="bg1">
                          <a:lumMod val="85000"/>
                        </a:schemeClr>
                      </a:solidFill>
                    </a:ln>
                  </pic:spPr>
                </pic:pic>
              </a:graphicData>
            </a:graphic>
          </wp:inline>
        </w:drawing>
      </w:r>
    </w:p>
    <w:p w14:paraId="24708225" w14:textId="77777777" w:rsidR="008B0AB0" w:rsidRDefault="008B0AB0" w:rsidP="00535F4C">
      <w:pPr>
        <w:pStyle w:val="1e"/>
      </w:pPr>
      <w:r>
        <w:rPr>
          <w:noProof/>
        </w:rPr>
        <w:drawing>
          <wp:inline distT="0" distB="0" distL="0" distR="0" wp14:anchorId="7C2B6884" wp14:editId="28559687">
            <wp:extent cx="5454000" cy="1387550"/>
            <wp:effectExtent l="19050" t="19050" r="13970" b="22225"/>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5454000" cy="1387550"/>
                    </a:xfrm>
                    <a:prstGeom prst="rect">
                      <a:avLst/>
                    </a:prstGeom>
                    <a:ln>
                      <a:solidFill>
                        <a:schemeClr val="bg1">
                          <a:lumMod val="85000"/>
                        </a:schemeClr>
                      </a:solidFill>
                    </a:ln>
                  </pic:spPr>
                </pic:pic>
              </a:graphicData>
            </a:graphic>
          </wp:inline>
        </w:drawing>
      </w:r>
    </w:p>
    <w:p w14:paraId="546DE8D7" w14:textId="77777777" w:rsidR="008B0AB0" w:rsidRPr="00535F4C" w:rsidRDefault="008B0AB0" w:rsidP="00535F4C">
      <w:pPr>
        <w:pStyle w:val="100"/>
        <w:rPr>
          <w:b/>
        </w:rPr>
      </w:pPr>
      <w:r w:rsidRPr="00535F4C">
        <w:rPr>
          <w:b/>
        </w:rPr>
        <w:t>Notes on the configuration delivered to the edge nodes (ACC1 and ACC2):</w:t>
      </w:r>
    </w:p>
    <w:p w14:paraId="178A6EC7" w14:textId="1D00FBB1" w:rsidR="008B0AB0" w:rsidRPr="00D91B94" w:rsidRDefault="00535F4C" w:rsidP="00535F4C">
      <w:pPr>
        <w:pStyle w:val="100"/>
      </w:pPr>
      <w:r>
        <w:t xml:space="preserve">1. </w:t>
      </w:r>
      <w:r w:rsidR="008B0AB0" w:rsidRPr="00D91B94">
        <w:t xml:space="preserve">Create service schemes </w:t>
      </w:r>
      <w:r w:rsidR="008B0AB0" w:rsidRPr="00D91B94">
        <w:rPr>
          <w:b/>
        </w:rPr>
        <w:t>Guest_Result</w:t>
      </w:r>
      <w:r w:rsidR="008B0AB0" w:rsidRPr="00D91B94">
        <w:t xml:space="preserve">, </w:t>
      </w:r>
      <w:r w:rsidR="008B0AB0" w:rsidRPr="00D91B94">
        <w:rPr>
          <w:b/>
        </w:rPr>
        <w:t>Research_Result</w:t>
      </w:r>
      <w:r w:rsidR="008B0AB0" w:rsidRPr="00D91B94">
        <w:t xml:space="preserve">, and </w:t>
      </w:r>
      <w:r w:rsidR="008B0AB0" w:rsidRPr="00D91B94">
        <w:rPr>
          <w:b/>
        </w:rPr>
        <w:t>Sales_Result</w:t>
      </w:r>
      <w:r w:rsidR="008B0AB0" w:rsidRPr="00D91B94">
        <w:t xml:space="preserve"> in the AAA view, and plan authorization resources including user VLANs.</w:t>
      </w:r>
    </w:p>
    <w:p w14:paraId="34C886A2" w14:textId="77777777" w:rsidR="008B0AB0" w:rsidRPr="005064B1" w:rsidRDefault="008B0AB0" w:rsidP="00D152A7">
      <w:pPr>
        <w:pStyle w:val="30"/>
      </w:pPr>
      <w:r>
        <w:t>Create authorization rules.</w:t>
      </w:r>
    </w:p>
    <w:p w14:paraId="0BE1D37D" w14:textId="77777777" w:rsidR="008B0AB0" w:rsidRPr="00EF67BD" w:rsidRDefault="008B0AB0" w:rsidP="00670BE2">
      <w:pPr>
        <w:pStyle w:val="50"/>
      </w:pPr>
      <w:r w:rsidRPr="00EF67BD">
        <w:t>Authorization rule plan</w:t>
      </w:r>
    </w:p>
    <w:tbl>
      <w:tblPr>
        <w:tblStyle w:val="V301"/>
        <w:tblW w:w="7938" w:type="dxa"/>
        <w:tblLayout w:type="fixed"/>
        <w:tblLook w:val="04A0" w:firstRow="1" w:lastRow="0" w:firstColumn="1" w:lastColumn="0" w:noHBand="0" w:noVBand="1"/>
      </w:tblPr>
      <w:tblGrid>
        <w:gridCol w:w="3880"/>
        <w:gridCol w:w="4058"/>
      </w:tblGrid>
      <w:tr w:rsidR="008B0AB0" w:rsidRPr="00BE3512" w14:paraId="76079A1B" w14:textId="77777777" w:rsidTr="00535F4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80" w:type="dxa"/>
            <w:hideMark/>
          </w:tcPr>
          <w:p w14:paraId="717B25B1" w14:textId="77777777" w:rsidR="008B0AB0" w:rsidRPr="00BE3512" w:rsidRDefault="008B0AB0" w:rsidP="00CC2296">
            <w:pPr>
              <w:pStyle w:val="5a"/>
            </w:pPr>
            <w:r>
              <w:t>Parameter</w:t>
            </w:r>
          </w:p>
        </w:tc>
        <w:tc>
          <w:tcPr>
            <w:tcW w:w="4058" w:type="dxa"/>
          </w:tcPr>
          <w:p w14:paraId="1C61FBDA" w14:textId="77777777" w:rsidR="008B0AB0" w:rsidRPr="00BE3512" w:rsidRDefault="008B0AB0" w:rsidP="00CC2296">
            <w:pPr>
              <w:pStyle w:val="5a"/>
              <w:cnfStyle w:val="100000000000" w:firstRow="1" w:lastRow="0" w:firstColumn="0" w:lastColumn="0" w:oddVBand="0" w:evenVBand="0" w:oddHBand="0" w:evenHBand="0" w:firstRowFirstColumn="0" w:firstRowLastColumn="0" w:lastRowFirstColumn="0" w:lastRowLastColumn="0"/>
            </w:pPr>
            <w:r>
              <w:t>Value</w:t>
            </w:r>
          </w:p>
        </w:tc>
      </w:tr>
      <w:tr w:rsidR="008B0AB0" w:rsidRPr="00BE3512" w14:paraId="26576EC6" w14:textId="77777777" w:rsidTr="00535F4C">
        <w:tc>
          <w:tcPr>
            <w:cnfStyle w:val="001000000000" w:firstRow="0" w:lastRow="0" w:firstColumn="1" w:lastColumn="0" w:oddVBand="0" w:evenVBand="0" w:oddHBand="0" w:evenHBand="0" w:firstRowFirstColumn="0" w:firstRowLastColumn="0" w:lastRowFirstColumn="0" w:lastRowLastColumn="0"/>
            <w:tcW w:w="7938" w:type="dxa"/>
            <w:gridSpan w:val="2"/>
          </w:tcPr>
          <w:p w14:paraId="1CAFFBB1" w14:textId="77777777" w:rsidR="008B0AB0" w:rsidRPr="004C0872" w:rsidRDefault="008B0AB0" w:rsidP="004C0872">
            <w:pPr>
              <w:pStyle w:val="5a"/>
              <w:jc w:val="left"/>
              <w:rPr>
                <w:b/>
              </w:rPr>
            </w:pPr>
            <w:r w:rsidRPr="004C0872">
              <w:rPr>
                <w:b/>
              </w:rPr>
              <w:t>Guest_Group user (Portal authentication)</w:t>
            </w:r>
          </w:p>
        </w:tc>
      </w:tr>
      <w:tr w:rsidR="008B0AB0" w:rsidRPr="00BE3512" w14:paraId="179BCFB7" w14:textId="77777777" w:rsidTr="00535F4C">
        <w:tc>
          <w:tcPr>
            <w:cnfStyle w:val="001000000000" w:firstRow="0" w:lastRow="0" w:firstColumn="1" w:lastColumn="0" w:oddVBand="0" w:evenVBand="0" w:oddHBand="0" w:evenHBand="0" w:firstRowFirstColumn="0" w:firstRowLastColumn="0" w:lastRowFirstColumn="0" w:lastRowLastColumn="0"/>
            <w:tcW w:w="3880" w:type="dxa"/>
          </w:tcPr>
          <w:p w14:paraId="0341619F" w14:textId="77777777" w:rsidR="008B0AB0" w:rsidRDefault="008B0AB0" w:rsidP="004C0872">
            <w:pPr>
              <w:pStyle w:val="5a"/>
              <w:jc w:val="left"/>
            </w:pPr>
            <w:r>
              <w:t>Name</w:t>
            </w:r>
          </w:p>
        </w:tc>
        <w:tc>
          <w:tcPr>
            <w:tcW w:w="4058" w:type="dxa"/>
          </w:tcPr>
          <w:p w14:paraId="7E4AD35F" w14:textId="3DB8D186"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bookmarkStart w:id="220" w:name="OLE_LINK40"/>
            <w:r>
              <w:t>Guest_Rule</w:t>
            </w:r>
            <w:bookmarkEnd w:id="220"/>
          </w:p>
        </w:tc>
      </w:tr>
      <w:tr w:rsidR="008B0AB0" w:rsidRPr="00BE3512" w14:paraId="1614665D" w14:textId="77777777" w:rsidTr="00535F4C">
        <w:tc>
          <w:tcPr>
            <w:cnfStyle w:val="001000000000" w:firstRow="0" w:lastRow="0" w:firstColumn="1" w:lastColumn="0" w:oddVBand="0" w:evenVBand="0" w:oddHBand="0" w:evenHBand="0" w:firstRowFirstColumn="0" w:firstRowLastColumn="0" w:lastRowFirstColumn="0" w:lastRowLastColumn="0"/>
            <w:tcW w:w="3880" w:type="dxa"/>
          </w:tcPr>
          <w:p w14:paraId="4F7C4EC2" w14:textId="77777777" w:rsidR="008B0AB0" w:rsidRPr="00BE3512" w:rsidRDefault="008B0AB0" w:rsidP="004C0872">
            <w:pPr>
              <w:pStyle w:val="5a"/>
              <w:jc w:val="left"/>
            </w:pPr>
            <w:r>
              <w:t>Authentication Mode</w:t>
            </w:r>
          </w:p>
        </w:tc>
        <w:tc>
          <w:tcPr>
            <w:tcW w:w="4058" w:type="dxa"/>
          </w:tcPr>
          <w:p w14:paraId="6EE659EA" w14:textId="77777777"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r>
              <w:t>User access authentication</w:t>
            </w:r>
          </w:p>
        </w:tc>
      </w:tr>
      <w:tr w:rsidR="008B0AB0" w:rsidRPr="00BE3512" w14:paraId="6FCE74F3" w14:textId="77777777" w:rsidTr="00535F4C">
        <w:tc>
          <w:tcPr>
            <w:cnfStyle w:val="001000000000" w:firstRow="0" w:lastRow="0" w:firstColumn="1" w:lastColumn="0" w:oddVBand="0" w:evenVBand="0" w:oddHBand="0" w:evenHBand="0" w:firstRowFirstColumn="0" w:firstRowLastColumn="0" w:lastRowFirstColumn="0" w:lastRowLastColumn="0"/>
            <w:tcW w:w="3880" w:type="dxa"/>
          </w:tcPr>
          <w:p w14:paraId="27A7B71B" w14:textId="77777777" w:rsidR="008B0AB0" w:rsidRDefault="008B0AB0" w:rsidP="004C0872">
            <w:pPr>
              <w:pStyle w:val="5a"/>
              <w:jc w:val="left"/>
            </w:pPr>
            <w:r>
              <w:t>Enabling the Portal-HACA Protocol</w:t>
            </w:r>
          </w:p>
        </w:tc>
        <w:tc>
          <w:tcPr>
            <w:tcW w:w="4058" w:type="dxa"/>
          </w:tcPr>
          <w:p w14:paraId="68285EEC"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Off</w:t>
            </w:r>
          </w:p>
        </w:tc>
      </w:tr>
      <w:tr w:rsidR="008B0AB0" w:rsidRPr="00BE3512" w14:paraId="4780667A" w14:textId="77777777" w:rsidTr="00535F4C">
        <w:tc>
          <w:tcPr>
            <w:cnfStyle w:val="001000000000" w:firstRow="0" w:lastRow="0" w:firstColumn="1" w:lastColumn="0" w:oddVBand="0" w:evenVBand="0" w:oddHBand="0" w:evenHBand="0" w:firstRowFirstColumn="0" w:firstRowLastColumn="0" w:lastRowFirstColumn="0" w:lastRowLastColumn="0"/>
            <w:tcW w:w="3880" w:type="dxa"/>
          </w:tcPr>
          <w:p w14:paraId="5E6979B9" w14:textId="77777777" w:rsidR="008B0AB0" w:rsidRDefault="008B0AB0" w:rsidP="004C0872">
            <w:pPr>
              <w:pStyle w:val="5a"/>
              <w:jc w:val="left"/>
            </w:pPr>
            <w:r>
              <w:t>Access Mode</w:t>
            </w:r>
          </w:p>
        </w:tc>
        <w:tc>
          <w:tcPr>
            <w:tcW w:w="4058" w:type="dxa"/>
          </w:tcPr>
          <w:p w14:paraId="0F6F9A55"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Wireless</w:t>
            </w:r>
          </w:p>
        </w:tc>
      </w:tr>
      <w:tr w:rsidR="008B0AB0" w:rsidRPr="00BE3512" w14:paraId="15257D4A" w14:textId="77777777" w:rsidTr="00535F4C">
        <w:tc>
          <w:tcPr>
            <w:cnfStyle w:val="001000000000" w:firstRow="0" w:lastRow="0" w:firstColumn="1" w:lastColumn="0" w:oddVBand="0" w:evenVBand="0" w:oddHBand="0" w:evenHBand="0" w:firstRowFirstColumn="0" w:firstRowLastColumn="0" w:lastRowFirstColumn="0" w:lastRowLastColumn="0"/>
            <w:tcW w:w="3880" w:type="dxa"/>
          </w:tcPr>
          <w:p w14:paraId="23E8279F" w14:textId="77777777" w:rsidR="008B0AB0" w:rsidRDefault="008B0AB0" w:rsidP="004C0872">
            <w:pPr>
              <w:pStyle w:val="5a"/>
              <w:jc w:val="left"/>
            </w:pPr>
            <w:r>
              <w:t>Account matching</w:t>
            </w:r>
          </w:p>
        </w:tc>
        <w:tc>
          <w:tcPr>
            <w:tcW w:w="4058" w:type="dxa"/>
          </w:tcPr>
          <w:p w14:paraId="1C44B550"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On</w:t>
            </w:r>
          </w:p>
          <w:p w14:paraId="12EC7A88"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 xml:space="preserve">Add a user named </w:t>
            </w:r>
            <w:r>
              <w:rPr>
                <w:b/>
              </w:rPr>
              <w:t>Guest</w:t>
            </w:r>
            <w:r>
              <w:t>.</w:t>
            </w:r>
          </w:p>
        </w:tc>
      </w:tr>
      <w:tr w:rsidR="008B0AB0" w:rsidRPr="00BE3512" w14:paraId="36B07AA4" w14:textId="77777777" w:rsidTr="00535F4C">
        <w:tc>
          <w:tcPr>
            <w:cnfStyle w:val="001000000000" w:firstRow="0" w:lastRow="0" w:firstColumn="1" w:lastColumn="0" w:oddVBand="0" w:evenVBand="0" w:oddHBand="0" w:evenHBand="0" w:firstRowFirstColumn="0" w:firstRowLastColumn="0" w:lastRowFirstColumn="0" w:lastRowLastColumn="0"/>
            <w:tcW w:w="3880" w:type="dxa"/>
          </w:tcPr>
          <w:p w14:paraId="5A44371B" w14:textId="77777777" w:rsidR="008B0AB0" w:rsidRDefault="008B0AB0" w:rsidP="004C0872">
            <w:pPr>
              <w:pStyle w:val="5a"/>
              <w:jc w:val="left"/>
            </w:pPr>
            <w:r>
              <w:t>Authorization result</w:t>
            </w:r>
          </w:p>
        </w:tc>
        <w:tc>
          <w:tcPr>
            <w:tcW w:w="4058" w:type="dxa"/>
          </w:tcPr>
          <w:p w14:paraId="0602DBA2"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Guest_Result</w:t>
            </w:r>
          </w:p>
        </w:tc>
      </w:tr>
      <w:tr w:rsidR="008B0AB0" w:rsidRPr="00BE3512" w14:paraId="47965142" w14:textId="77777777" w:rsidTr="00535F4C">
        <w:tc>
          <w:tcPr>
            <w:cnfStyle w:val="001000000000" w:firstRow="0" w:lastRow="0" w:firstColumn="1" w:lastColumn="0" w:oddVBand="0" w:evenVBand="0" w:oddHBand="0" w:evenHBand="0" w:firstRowFirstColumn="0" w:firstRowLastColumn="0" w:lastRowFirstColumn="0" w:lastRowLastColumn="0"/>
            <w:tcW w:w="7938" w:type="dxa"/>
            <w:gridSpan w:val="2"/>
          </w:tcPr>
          <w:p w14:paraId="2B5DC689" w14:textId="77777777" w:rsidR="008B0AB0" w:rsidRPr="004C0872" w:rsidRDefault="008B0AB0" w:rsidP="004C0872">
            <w:pPr>
              <w:pStyle w:val="5a"/>
              <w:jc w:val="left"/>
              <w:rPr>
                <w:b/>
              </w:rPr>
            </w:pPr>
            <w:r w:rsidRPr="004C0872">
              <w:rPr>
                <w:b/>
              </w:rPr>
              <w:t>Research_Group user (802.1X authentication)</w:t>
            </w:r>
          </w:p>
        </w:tc>
      </w:tr>
      <w:tr w:rsidR="008B0AB0" w:rsidRPr="00BE3512" w14:paraId="60718E2E" w14:textId="77777777" w:rsidTr="00535F4C">
        <w:tc>
          <w:tcPr>
            <w:cnfStyle w:val="001000000000" w:firstRow="0" w:lastRow="0" w:firstColumn="1" w:lastColumn="0" w:oddVBand="0" w:evenVBand="0" w:oddHBand="0" w:evenHBand="0" w:firstRowFirstColumn="0" w:firstRowLastColumn="0" w:lastRowFirstColumn="0" w:lastRowLastColumn="0"/>
            <w:tcW w:w="3880" w:type="dxa"/>
          </w:tcPr>
          <w:p w14:paraId="6CB8227F" w14:textId="77777777" w:rsidR="008B0AB0" w:rsidRDefault="008B0AB0" w:rsidP="004C0872">
            <w:pPr>
              <w:pStyle w:val="5a"/>
              <w:jc w:val="left"/>
            </w:pPr>
            <w:r>
              <w:t>Name</w:t>
            </w:r>
          </w:p>
        </w:tc>
        <w:tc>
          <w:tcPr>
            <w:tcW w:w="4058" w:type="dxa"/>
          </w:tcPr>
          <w:p w14:paraId="6F1053F3"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Research_Rule</w:t>
            </w:r>
          </w:p>
        </w:tc>
      </w:tr>
      <w:tr w:rsidR="008B0AB0" w:rsidRPr="00BE3512" w14:paraId="7B96CC1E" w14:textId="77777777" w:rsidTr="00535F4C">
        <w:tc>
          <w:tcPr>
            <w:cnfStyle w:val="001000000000" w:firstRow="0" w:lastRow="0" w:firstColumn="1" w:lastColumn="0" w:oddVBand="0" w:evenVBand="0" w:oddHBand="0" w:evenHBand="0" w:firstRowFirstColumn="0" w:firstRowLastColumn="0" w:lastRowFirstColumn="0" w:lastRowLastColumn="0"/>
            <w:tcW w:w="3880" w:type="dxa"/>
          </w:tcPr>
          <w:p w14:paraId="7F68731E" w14:textId="77777777" w:rsidR="008B0AB0" w:rsidRDefault="008B0AB0" w:rsidP="004C0872">
            <w:pPr>
              <w:pStyle w:val="5a"/>
              <w:jc w:val="left"/>
            </w:pPr>
            <w:r>
              <w:t>Authentication Mode</w:t>
            </w:r>
          </w:p>
        </w:tc>
        <w:tc>
          <w:tcPr>
            <w:tcW w:w="4058" w:type="dxa"/>
          </w:tcPr>
          <w:p w14:paraId="65154221"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User access authentication</w:t>
            </w:r>
          </w:p>
        </w:tc>
      </w:tr>
      <w:tr w:rsidR="008B0AB0" w:rsidRPr="00BE3512" w14:paraId="1D78C984" w14:textId="77777777" w:rsidTr="00535F4C">
        <w:tc>
          <w:tcPr>
            <w:cnfStyle w:val="001000000000" w:firstRow="0" w:lastRow="0" w:firstColumn="1" w:lastColumn="0" w:oddVBand="0" w:evenVBand="0" w:oddHBand="0" w:evenHBand="0" w:firstRowFirstColumn="0" w:firstRowLastColumn="0" w:lastRowFirstColumn="0" w:lastRowLastColumn="0"/>
            <w:tcW w:w="3880" w:type="dxa"/>
          </w:tcPr>
          <w:p w14:paraId="63219CD3" w14:textId="77777777" w:rsidR="008B0AB0" w:rsidRDefault="008B0AB0" w:rsidP="004C0872">
            <w:pPr>
              <w:pStyle w:val="5a"/>
              <w:jc w:val="left"/>
            </w:pPr>
            <w:r>
              <w:t>Enabling the Portal-HACA Protocol</w:t>
            </w:r>
          </w:p>
        </w:tc>
        <w:tc>
          <w:tcPr>
            <w:tcW w:w="4058" w:type="dxa"/>
          </w:tcPr>
          <w:p w14:paraId="1B8A234C"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Off</w:t>
            </w:r>
          </w:p>
        </w:tc>
      </w:tr>
      <w:tr w:rsidR="008B0AB0" w:rsidRPr="00BE3512" w14:paraId="657D55A9" w14:textId="77777777" w:rsidTr="00535F4C">
        <w:tc>
          <w:tcPr>
            <w:cnfStyle w:val="001000000000" w:firstRow="0" w:lastRow="0" w:firstColumn="1" w:lastColumn="0" w:oddVBand="0" w:evenVBand="0" w:oddHBand="0" w:evenHBand="0" w:firstRowFirstColumn="0" w:firstRowLastColumn="0" w:lastRowFirstColumn="0" w:lastRowLastColumn="0"/>
            <w:tcW w:w="3880" w:type="dxa"/>
          </w:tcPr>
          <w:p w14:paraId="3DD79B8E" w14:textId="77777777" w:rsidR="008B0AB0" w:rsidRDefault="008B0AB0" w:rsidP="004C0872">
            <w:pPr>
              <w:pStyle w:val="5a"/>
              <w:jc w:val="left"/>
            </w:pPr>
            <w:r>
              <w:t>Access Mode</w:t>
            </w:r>
          </w:p>
        </w:tc>
        <w:tc>
          <w:tcPr>
            <w:tcW w:w="4058" w:type="dxa"/>
          </w:tcPr>
          <w:p w14:paraId="13775ED2"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Wired</w:t>
            </w:r>
          </w:p>
        </w:tc>
      </w:tr>
      <w:tr w:rsidR="008B0AB0" w:rsidRPr="00BE3512" w14:paraId="3AB5AAE7" w14:textId="77777777" w:rsidTr="00535F4C">
        <w:tc>
          <w:tcPr>
            <w:cnfStyle w:val="001000000000" w:firstRow="0" w:lastRow="0" w:firstColumn="1" w:lastColumn="0" w:oddVBand="0" w:evenVBand="0" w:oddHBand="0" w:evenHBand="0" w:firstRowFirstColumn="0" w:firstRowLastColumn="0" w:lastRowFirstColumn="0" w:lastRowLastColumn="0"/>
            <w:tcW w:w="3880" w:type="dxa"/>
          </w:tcPr>
          <w:p w14:paraId="144C1727" w14:textId="77777777" w:rsidR="008B0AB0" w:rsidRDefault="008B0AB0" w:rsidP="004C0872">
            <w:pPr>
              <w:pStyle w:val="5a"/>
              <w:jc w:val="left"/>
            </w:pPr>
            <w:r>
              <w:t>Account matching</w:t>
            </w:r>
          </w:p>
        </w:tc>
        <w:tc>
          <w:tcPr>
            <w:tcW w:w="4058" w:type="dxa"/>
          </w:tcPr>
          <w:p w14:paraId="4620F614"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On</w:t>
            </w:r>
          </w:p>
          <w:p w14:paraId="798D3EF8"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 xml:space="preserve">Add a user named </w:t>
            </w:r>
            <w:r>
              <w:rPr>
                <w:b/>
              </w:rPr>
              <w:t>Research</w:t>
            </w:r>
            <w:r>
              <w:t>.</w:t>
            </w:r>
          </w:p>
        </w:tc>
      </w:tr>
      <w:tr w:rsidR="008B0AB0" w:rsidRPr="00BE3512" w14:paraId="4CE8E860" w14:textId="77777777" w:rsidTr="00535F4C">
        <w:tc>
          <w:tcPr>
            <w:cnfStyle w:val="001000000000" w:firstRow="0" w:lastRow="0" w:firstColumn="1" w:lastColumn="0" w:oddVBand="0" w:evenVBand="0" w:oddHBand="0" w:evenHBand="0" w:firstRowFirstColumn="0" w:firstRowLastColumn="0" w:lastRowFirstColumn="0" w:lastRowLastColumn="0"/>
            <w:tcW w:w="3880" w:type="dxa"/>
          </w:tcPr>
          <w:p w14:paraId="666A2EAA" w14:textId="77777777" w:rsidR="008B0AB0" w:rsidRDefault="008B0AB0" w:rsidP="004C0872">
            <w:pPr>
              <w:pStyle w:val="5a"/>
              <w:jc w:val="left"/>
            </w:pPr>
            <w:r>
              <w:t>Authorization result</w:t>
            </w:r>
          </w:p>
        </w:tc>
        <w:tc>
          <w:tcPr>
            <w:tcW w:w="4058" w:type="dxa"/>
          </w:tcPr>
          <w:p w14:paraId="128D2C4B"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Research_Result</w:t>
            </w:r>
          </w:p>
        </w:tc>
      </w:tr>
      <w:tr w:rsidR="008B0AB0" w:rsidRPr="00BE3512" w14:paraId="6E8E0177" w14:textId="77777777" w:rsidTr="00535F4C">
        <w:tc>
          <w:tcPr>
            <w:cnfStyle w:val="001000000000" w:firstRow="0" w:lastRow="0" w:firstColumn="1" w:lastColumn="0" w:oddVBand="0" w:evenVBand="0" w:oddHBand="0" w:evenHBand="0" w:firstRowFirstColumn="0" w:firstRowLastColumn="0" w:lastRowFirstColumn="0" w:lastRowLastColumn="0"/>
            <w:tcW w:w="7938" w:type="dxa"/>
            <w:gridSpan w:val="2"/>
          </w:tcPr>
          <w:p w14:paraId="1E278E62" w14:textId="77777777" w:rsidR="008B0AB0" w:rsidRPr="004C0872" w:rsidRDefault="008B0AB0" w:rsidP="004C0872">
            <w:pPr>
              <w:pStyle w:val="5a"/>
              <w:jc w:val="left"/>
              <w:rPr>
                <w:b/>
              </w:rPr>
            </w:pPr>
            <w:r w:rsidRPr="004C0872">
              <w:rPr>
                <w:b/>
              </w:rPr>
              <w:t>Sales_Group user (802.1X authentication)</w:t>
            </w:r>
          </w:p>
        </w:tc>
      </w:tr>
      <w:tr w:rsidR="008B0AB0" w:rsidRPr="00BE3512" w14:paraId="166F8F72" w14:textId="77777777" w:rsidTr="00535F4C">
        <w:tc>
          <w:tcPr>
            <w:cnfStyle w:val="001000000000" w:firstRow="0" w:lastRow="0" w:firstColumn="1" w:lastColumn="0" w:oddVBand="0" w:evenVBand="0" w:oddHBand="0" w:evenHBand="0" w:firstRowFirstColumn="0" w:firstRowLastColumn="0" w:lastRowFirstColumn="0" w:lastRowLastColumn="0"/>
            <w:tcW w:w="3880" w:type="dxa"/>
          </w:tcPr>
          <w:p w14:paraId="58DB3774" w14:textId="77777777" w:rsidR="008B0AB0" w:rsidRDefault="008B0AB0" w:rsidP="004C0872">
            <w:pPr>
              <w:pStyle w:val="5a"/>
              <w:jc w:val="left"/>
            </w:pPr>
            <w:r>
              <w:t>Name</w:t>
            </w:r>
          </w:p>
        </w:tc>
        <w:tc>
          <w:tcPr>
            <w:tcW w:w="4058" w:type="dxa"/>
          </w:tcPr>
          <w:p w14:paraId="6CEB357B"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Sales_Rule</w:t>
            </w:r>
          </w:p>
        </w:tc>
      </w:tr>
      <w:tr w:rsidR="008B0AB0" w:rsidRPr="00BE3512" w14:paraId="6C572F04" w14:textId="77777777" w:rsidTr="00535F4C">
        <w:tc>
          <w:tcPr>
            <w:cnfStyle w:val="001000000000" w:firstRow="0" w:lastRow="0" w:firstColumn="1" w:lastColumn="0" w:oddVBand="0" w:evenVBand="0" w:oddHBand="0" w:evenHBand="0" w:firstRowFirstColumn="0" w:firstRowLastColumn="0" w:lastRowFirstColumn="0" w:lastRowLastColumn="0"/>
            <w:tcW w:w="3880" w:type="dxa"/>
          </w:tcPr>
          <w:p w14:paraId="50DEC149" w14:textId="77777777" w:rsidR="008B0AB0" w:rsidRDefault="008B0AB0" w:rsidP="004C0872">
            <w:pPr>
              <w:pStyle w:val="5a"/>
              <w:jc w:val="left"/>
            </w:pPr>
            <w:r>
              <w:t>Authentication Mode</w:t>
            </w:r>
          </w:p>
        </w:tc>
        <w:tc>
          <w:tcPr>
            <w:tcW w:w="4058" w:type="dxa"/>
          </w:tcPr>
          <w:p w14:paraId="0CA9E231"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User access authentication</w:t>
            </w:r>
          </w:p>
        </w:tc>
      </w:tr>
      <w:tr w:rsidR="008B0AB0" w:rsidRPr="00BE3512" w14:paraId="43462859" w14:textId="77777777" w:rsidTr="00535F4C">
        <w:tc>
          <w:tcPr>
            <w:cnfStyle w:val="001000000000" w:firstRow="0" w:lastRow="0" w:firstColumn="1" w:lastColumn="0" w:oddVBand="0" w:evenVBand="0" w:oddHBand="0" w:evenHBand="0" w:firstRowFirstColumn="0" w:firstRowLastColumn="0" w:lastRowFirstColumn="0" w:lastRowLastColumn="0"/>
            <w:tcW w:w="3880" w:type="dxa"/>
          </w:tcPr>
          <w:p w14:paraId="67B395A6" w14:textId="77777777" w:rsidR="008B0AB0" w:rsidRDefault="008B0AB0" w:rsidP="004C0872">
            <w:pPr>
              <w:pStyle w:val="5a"/>
              <w:jc w:val="left"/>
            </w:pPr>
            <w:r>
              <w:t>Enabling the Portal-HACA Protocol</w:t>
            </w:r>
          </w:p>
        </w:tc>
        <w:tc>
          <w:tcPr>
            <w:tcW w:w="4058" w:type="dxa"/>
          </w:tcPr>
          <w:p w14:paraId="6F810267"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Off</w:t>
            </w:r>
          </w:p>
        </w:tc>
      </w:tr>
      <w:tr w:rsidR="008B0AB0" w:rsidRPr="00BE3512" w14:paraId="5D98C430" w14:textId="77777777" w:rsidTr="00535F4C">
        <w:tc>
          <w:tcPr>
            <w:cnfStyle w:val="001000000000" w:firstRow="0" w:lastRow="0" w:firstColumn="1" w:lastColumn="0" w:oddVBand="0" w:evenVBand="0" w:oddHBand="0" w:evenHBand="0" w:firstRowFirstColumn="0" w:firstRowLastColumn="0" w:lastRowFirstColumn="0" w:lastRowLastColumn="0"/>
            <w:tcW w:w="3880" w:type="dxa"/>
          </w:tcPr>
          <w:p w14:paraId="7586ACC7" w14:textId="77777777" w:rsidR="008B0AB0" w:rsidRDefault="008B0AB0" w:rsidP="004C0872">
            <w:pPr>
              <w:pStyle w:val="5a"/>
              <w:jc w:val="left"/>
            </w:pPr>
            <w:r>
              <w:t>Access Mode</w:t>
            </w:r>
          </w:p>
        </w:tc>
        <w:tc>
          <w:tcPr>
            <w:tcW w:w="4058" w:type="dxa"/>
          </w:tcPr>
          <w:p w14:paraId="4A9F5550"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Wired</w:t>
            </w:r>
          </w:p>
        </w:tc>
      </w:tr>
      <w:tr w:rsidR="008B0AB0" w:rsidRPr="00BE3512" w14:paraId="536A5BCD" w14:textId="77777777" w:rsidTr="00535F4C">
        <w:tc>
          <w:tcPr>
            <w:cnfStyle w:val="001000000000" w:firstRow="0" w:lastRow="0" w:firstColumn="1" w:lastColumn="0" w:oddVBand="0" w:evenVBand="0" w:oddHBand="0" w:evenHBand="0" w:firstRowFirstColumn="0" w:firstRowLastColumn="0" w:lastRowFirstColumn="0" w:lastRowLastColumn="0"/>
            <w:tcW w:w="3880" w:type="dxa"/>
          </w:tcPr>
          <w:p w14:paraId="48AB5561" w14:textId="77777777" w:rsidR="008B0AB0" w:rsidRDefault="008B0AB0" w:rsidP="004C0872">
            <w:pPr>
              <w:pStyle w:val="5a"/>
              <w:jc w:val="left"/>
            </w:pPr>
            <w:r>
              <w:t>Account matching</w:t>
            </w:r>
          </w:p>
        </w:tc>
        <w:tc>
          <w:tcPr>
            <w:tcW w:w="4058" w:type="dxa"/>
          </w:tcPr>
          <w:p w14:paraId="6FF75250"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On</w:t>
            </w:r>
          </w:p>
          <w:p w14:paraId="7E1DAC5D"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 xml:space="preserve">Add a user named </w:t>
            </w:r>
            <w:r>
              <w:rPr>
                <w:b/>
              </w:rPr>
              <w:t>Sales</w:t>
            </w:r>
            <w:r>
              <w:t>.</w:t>
            </w:r>
          </w:p>
        </w:tc>
      </w:tr>
      <w:tr w:rsidR="008B0AB0" w:rsidRPr="00BE3512" w14:paraId="1F08BDA3" w14:textId="77777777" w:rsidTr="00535F4C">
        <w:tc>
          <w:tcPr>
            <w:cnfStyle w:val="001000000000" w:firstRow="0" w:lastRow="0" w:firstColumn="1" w:lastColumn="0" w:oddVBand="0" w:evenVBand="0" w:oddHBand="0" w:evenHBand="0" w:firstRowFirstColumn="0" w:firstRowLastColumn="0" w:lastRowFirstColumn="0" w:lastRowLastColumn="0"/>
            <w:tcW w:w="3880" w:type="dxa"/>
          </w:tcPr>
          <w:p w14:paraId="3250B698" w14:textId="77777777" w:rsidR="008B0AB0" w:rsidRDefault="008B0AB0" w:rsidP="004C0872">
            <w:pPr>
              <w:pStyle w:val="5a"/>
              <w:jc w:val="left"/>
            </w:pPr>
            <w:r>
              <w:t>Authorization result</w:t>
            </w:r>
          </w:p>
        </w:tc>
        <w:tc>
          <w:tcPr>
            <w:tcW w:w="4058" w:type="dxa"/>
          </w:tcPr>
          <w:p w14:paraId="5D79A701"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Sales_Result</w:t>
            </w:r>
          </w:p>
        </w:tc>
      </w:tr>
    </w:tbl>
    <w:p w14:paraId="2D5FDBC0" w14:textId="77777777" w:rsidR="008B0AB0" w:rsidRDefault="008B0AB0" w:rsidP="008B0AB0">
      <w:pPr>
        <w:rPr>
          <w:rFonts w:hint="eastAsia"/>
        </w:rPr>
      </w:pPr>
    </w:p>
    <w:p w14:paraId="517E1DCE" w14:textId="77777777" w:rsidR="008B0AB0" w:rsidRDefault="008B0AB0" w:rsidP="00801F2A">
      <w:pPr>
        <w:pStyle w:val="1e"/>
      </w:pPr>
      <w:r>
        <w:t xml:space="preserve"># Go to the </w:t>
      </w:r>
      <w:r w:rsidRPr="00637365">
        <w:rPr>
          <w:b/>
        </w:rPr>
        <w:t>Authorization R</w:t>
      </w:r>
      <w:r>
        <w:rPr>
          <w:rFonts w:hint="eastAsia"/>
          <w:b/>
        </w:rPr>
        <w:t>ule</w:t>
      </w:r>
      <w:r>
        <w:rPr>
          <w:b/>
        </w:rPr>
        <w:t>s</w:t>
      </w:r>
      <w:r>
        <w:t xml:space="preserve"> page, and click </w:t>
      </w:r>
      <w:r>
        <w:rPr>
          <w:b/>
        </w:rPr>
        <w:t>Create</w:t>
      </w:r>
      <w:r>
        <w:t xml:space="preserve"> to create three authorization rules — Guest_Rule, Research_Rule, and Sales_Rule — based on the authorization rule plan. Retain the default values for parameters that are not included in the plan table. Then click </w:t>
      </w:r>
      <w:r>
        <w:rPr>
          <w:b/>
        </w:rPr>
        <w:t>OK</w:t>
      </w:r>
      <w:r>
        <w:t>. (This example provides the procedure for creating the Guest_Rule authorization rule. The procedure for creating the other two authorization rules is the same as that for Guest_Rule.)</w:t>
      </w:r>
    </w:p>
    <w:p w14:paraId="6E4A457E" w14:textId="77777777" w:rsidR="008B0AB0" w:rsidRDefault="008B0AB0" w:rsidP="00801F2A">
      <w:pPr>
        <w:pStyle w:val="1e"/>
      </w:pPr>
      <w:r>
        <w:rPr>
          <w:noProof/>
        </w:rPr>
        <w:drawing>
          <wp:inline distT="0" distB="0" distL="0" distR="0" wp14:anchorId="767C7535" wp14:editId="1FA96CFD">
            <wp:extent cx="5454000" cy="2646644"/>
            <wp:effectExtent l="19050" t="19050" r="13970" b="20955"/>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5454000" cy="2646644"/>
                    </a:xfrm>
                    <a:prstGeom prst="rect">
                      <a:avLst/>
                    </a:prstGeom>
                    <a:ln>
                      <a:solidFill>
                        <a:schemeClr val="bg1">
                          <a:lumMod val="85000"/>
                        </a:schemeClr>
                      </a:solidFill>
                    </a:ln>
                  </pic:spPr>
                </pic:pic>
              </a:graphicData>
            </a:graphic>
          </wp:inline>
        </w:drawing>
      </w:r>
    </w:p>
    <w:p w14:paraId="3258F4ED" w14:textId="77777777" w:rsidR="008B0AB0" w:rsidRPr="00EF67BD" w:rsidRDefault="008B0AB0" w:rsidP="00801F2A">
      <w:pPr>
        <w:pStyle w:val="1e"/>
      </w:pPr>
    </w:p>
    <w:p w14:paraId="19B8EF35" w14:textId="77777777" w:rsidR="008B0AB0" w:rsidRDefault="008B0AB0" w:rsidP="00801F2A">
      <w:pPr>
        <w:pStyle w:val="1e"/>
      </w:pPr>
      <w:r>
        <w:t xml:space="preserve"># Configure user information. Enable </w:t>
      </w:r>
      <w:r>
        <w:rPr>
          <w:b/>
        </w:rPr>
        <w:t>Account matching</w:t>
      </w:r>
      <w:r>
        <w:t xml:space="preserve">, click </w:t>
      </w:r>
      <w:r>
        <w:rPr>
          <w:b/>
        </w:rPr>
        <w:t>Add</w:t>
      </w:r>
      <w:r>
        <w:t xml:space="preserve">, and select the corresponding user account </w:t>
      </w:r>
      <w:r>
        <w:rPr>
          <w:b/>
        </w:rPr>
        <w:t>Guest</w:t>
      </w:r>
      <w:r>
        <w:t>.</w:t>
      </w:r>
    </w:p>
    <w:p w14:paraId="66BD8630" w14:textId="77777777" w:rsidR="008B0AB0" w:rsidRDefault="008B0AB0" w:rsidP="00801F2A">
      <w:pPr>
        <w:pStyle w:val="1e"/>
      </w:pPr>
      <w:r>
        <w:rPr>
          <w:noProof/>
        </w:rPr>
        <w:drawing>
          <wp:inline distT="0" distB="0" distL="0" distR="0" wp14:anchorId="41C6EDC4" wp14:editId="079C5977">
            <wp:extent cx="5454000" cy="848828"/>
            <wp:effectExtent l="19050" t="19050" r="13970" b="2794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5454000" cy="848828"/>
                    </a:xfrm>
                    <a:prstGeom prst="rect">
                      <a:avLst/>
                    </a:prstGeom>
                    <a:ln>
                      <a:solidFill>
                        <a:schemeClr val="bg1">
                          <a:lumMod val="85000"/>
                        </a:schemeClr>
                      </a:solidFill>
                    </a:ln>
                  </pic:spPr>
                </pic:pic>
              </a:graphicData>
            </a:graphic>
          </wp:inline>
        </w:drawing>
      </w:r>
    </w:p>
    <w:p w14:paraId="0FD1D9A6" w14:textId="77777777" w:rsidR="008B0AB0" w:rsidRDefault="008B0AB0" w:rsidP="00801F2A">
      <w:pPr>
        <w:pStyle w:val="1e"/>
      </w:pPr>
      <w:r>
        <w:rPr>
          <w:noProof/>
        </w:rPr>
        <w:drawing>
          <wp:inline distT="0" distB="0" distL="0" distR="0" wp14:anchorId="1420D4DE" wp14:editId="4A9309B0">
            <wp:extent cx="5454000" cy="2973160"/>
            <wp:effectExtent l="19050" t="19050" r="13970" b="1778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5454000" cy="2973160"/>
                    </a:xfrm>
                    <a:prstGeom prst="rect">
                      <a:avLst/>
                    </a:prstGeom>
                    <a:ln>
                      <a:solidFill>
                        <a:schemeClr val="bg1">
                          <a:lumMod val="85000"/>
                        </a:schemeClr>
                      </a:solidFill>
                    </a:ln>
                  </pic:spPr>
                </pic:pic>
              </a:graphicData>
            </a:graphic>
          </wp:inline>
        </w:drawing>
      </w:r>
    </w:p>
    <w:p w14:paraId="0097729A" w14:textId="77777777" w:rsidR="008B0AB0" w:rsidRPr="00EF67BD" w:rsidRDefault="008B0AB0" w:rsidP="00801F2A">
      <w:pPr>
        <w:pStyle w:val="1e"/>
      </w:pPr>
    </w:p>
    <w:p w14:paraId="4D142163" w14:textId="77777777" w:rsidR="008B0AB0" w:rsidRDefault="008B0AB0" w:rsidP="00801F2A">
      <w:pPr>
        <w:pStyle w:val="1e"/>
      </w:pPr>
      <w:r>
        <w:t xml:space="preserve"># Select </w:t>
      </w:r>
      <w:r>
        <w:rPr>
          <w:b/>
        </w:rPr>
        <w:t>Guest_Result</w:t>
      </w:r>
      <w:r>
        <w:t xml:space="preserve"> from the </w:t>
      </w:r>
      <w:r>
        <w:rPr>
          <w:b/>
        </w:rPr>
        <w:t>Authorization result</w:t>
      </w:r>
      <w:r>
        <w:t xml:space="preserve"> drop-down list box. Then click </w:t>
      </w:r>
      <w:r>
        <w:rPr>
          <w:b/>
        </w:rPr>
        <w:t>OK</w:t>
      </w:r>
      <w:r>
        <w:t>.</w:t>
      </w:r>
    </w:p>
    <w:p w14:paraId="1851A996" w14:textId="77777777" w:rsidR="008B0AB0" w:rsidRDefault="008B0AB0" w:rsidP="00801F2A">
      <w:pPr>
        <w:pStyle w:val="1e"/>
      </w:pPr>
      <w:r>
        <w:rPr>
          <w:noProof/>
        </w:rPr>
        <w:drawing>
          <wp:inline distT="0" distB="0" distL="0" distR="0" wp14:anchorId="05E771E5" wp14:editId="1B090036">
            <wp:extent cx="5454000" cy="392724"/>
            <wp:effectExtent l="19050" t="19050" r="13970" b="2667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5454000" cy="392724"/>
                    </a:xfrm>
                    <a:prstGeom prst="rect">
                      <a:avLst/>
                    </a:prstGeom>
                    <a:ln>
                      <a:solidFill>
                        <a:schemeClr val="bg1">
                          <a:lumMod val="85000"/>
                        </a:schemeClr>
                      </a:solidFill>
                    </a:ln>
                  </pic:spPr>
                </pic:pic>
              </a:graphicData>
            </a:graphic>
          </wp:inline>
        </w:drawing>
      </w:r>
    </w:p>
    <w:p w14:paraId="0FE39D89" w14:textId="77777777" w:rsidR="008B0AB0" w:rsidRPr="00EF67BD" w:rsidRDefault="008B0AB0" w:rsidP="00801F2A">
      <w:pPr>
        <w:pStyle w:val="1e"/>
      </w:pPr>
    </w:p>
    <w:p w14:paraId="2A1F5388" w14:textId="77777777" w:rsidR="008B0AB0" w:rsidRDefault="008B0AB0" w:rsidP="00801F2A">
      <w:pPr>
        <w:pStyle w:val="1e"/>
      </w:pPr>
      <w:r>
        <w:t># Repeat the preceding steps to create authorization rules Research_Rule and Sales_Rule.</w:t>
      </w:r>
      <w:bookmarkStart w:id="221" w:name="OLE_LINK41"/>
      <w:bookmarkEnd w:id="221"/>
    </w:p>
    <w:p w14:paraId="0ED45C2E" w14:textId="77777777" w:rsidR="008B0AB0" w:rsidRDefault="008B0AB0" w:rsidP="00801F2A">
      <w:pPr>
        <w:pStyle w:val="1e"/>
      </w:pPr>
      <w:r>
        <w:rPr>
          <w:noProof/>
        </w:rPr>
        <w:drawing>
          <wp:inline distT="0" distB="0" distL="0" distR="0" wp14:anchorId="4359DCED" wp14:editId="697D4A9C">
            <wp:extent cx="5454000" cy="1173646"/>
            <wp:effectExtent l="19050" t="19050" r="13970" b="2667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5454000" cy="1173646"/>
                    </a:xfrm>
                    <a:prstGeom prst="rect">
                      <a:avLst/>
                    </a:prstGeom>
                    <a:ln>
                      <a:solidFill>
                        <a:schemeClr val="bg1">
                          <a:lumMod val="85000"/>
                        </a:schemeClr>
                      </a:solidFill>
                    </a:ln>
                  </pic:spPr>
                </pic:pic>
              </a:graphicData>
            </a:graphic>
          </wp:inline>
        </w:drawing>
      </w:r>
    </w:p>
    <w:p w14:paraId="03E1070A" w14:textId="77777777" w:rsidR="008B0AB0" w:rsidRPr="00801F2A" w:rsidRDefault="008B0AB0" w:rsidP="00801F2A">
      <w:pPr>
        <w:pStyle w:val="1e"/>
        <w:rPr>
          <w:b/>
        </w:rPr>
      </w:pPr>
      <w:r w:rsidRPr="00801F2A">
        <w:rPr>
          <w:b/>
        </w:rPr>
        <w:t>----End</w:t>
      </w:r>
    </w:p>
    <w:p w14:paraId="6AD7B231" w14:textId="77777777" w:rsidR="008B0AB0" w:rsidRPr="00AE560F" w:rsidRDefault="008B0AB0" w:rsidP="00801F2A">
      <w:pPr>
        <w:pStyle w:val="3"/>
      </w:pPr>
      <w:bookmarkStart w:id="222" w:name="_Toc57737988"/>
      <w:bookmarkStart w:id="223" w:name="_Toc58336771"/>
      <w:bookmarkStart w:id="224" w:name="_Toc62638057"/>
      <w:r w:rsidRPr="00AE560F">
        <w:t>WLAN Services</w:t>
      </w:r>
      <w:bookmarkEnd w:id="222"/>
      <w:bookmarkEnd w:id="223"/>
      <w:bookmarkEnd w:id="224"/>
    </w:p>
    <w:p w14:paraId="6FDBFE67" w14:textId="77777777" w:rsidR="008B0AB0" w:rsidRDefault="008B0AB0" w:rsidP="00801F2A">
      <w:pPr>
        <w:pStyle w:val="1e"/>
      </w:pPr>
      <w:r>
        <w:t>In this example, ACC2 is a switch that provides the native AC function, through which it manages APs. To manage APs on ACC2, you need to configure the WLAN service on it. You need to configure an SSID on the AC for APs to provide Wi-Fi signals for guest access, and configure Portal authentication for guests who attempt to connect to the SSID.</w:t>
      </w:r>
    </w:p>
    <w:p w14:paraId="65BBB851" w14:textId="77777777" w:rsidR="008B0AB0" w:rsidRDefault="008B0AB0" w:rsidP="00801F2A">
      <w:pPr>
        <w:pStyle w:val="1e"/>
      </w:pPr>
      <w:r>
        <w:t>You need to log in to the web management system of ACC2 to configure the WLAN service.</w:t>
      </w:r>
    </w:p>
    <w:p w14:paraId="6D9AE1DA" w14:textId="77777777" w:rsidR="008B0AB0" w:rsidRPr="00EF67BD" w:rsidRDefault="008B0AB0" w:rsidP="00670BE2">
      <w:pPr>
        <w:pStyle w:val="50"/>
      </w:pPr>
      <w:r w:rsidRPr="00EF67BD">
        <w:t>WLAN service plan</w:t>
      </w:r>
    </w:p>
    <w:tbl>
      <w:tblPr>
        <w:tblStyle w:val="V301"/>
        <w:tblW w:w="7938" w:type="dxa"/>
        <w:tblLayout w:type="fixed"/>
        <w:tblLook w:val="04A0" w:firstRow="1" w:lastRow="0" w:firstColumn="1" w:lastColumn="0" w:noHBand="0" w:noVBand="1"/>
      </w:tblPr>
      <w:tblGrid>
        <w:gridCol w:w="2578"/>
        <w:gridCol w:w="5360"/>
      </w:tblGrid>
      <w:tr w:rsidR="008B0AB0" w:rsidRPr="00BE3512" w14:paraId="11F6E7BD" w14:textId="77777777" w:rsidTr="00801F2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83" w:type="dxa"/>
            <w:hideMark/>
          </w:tcPr>
          <w:p w14:paraId="69D74DA5" w14:textId="77777777" w:rsidR="008B0AB0" w:rsidRPr="00BE3512" w:rsidRDefault="008B0AB0" w:rsidP="00CC2296">
            <w:pPr>
              <w:pStyle w:val="5a"/>
            </w:pPr>
            <w:r>
              <w:t>Parameter</w:t>
            </w:r>
          </w:p>
        </w:tc>
        <w:tc>
          <w:tcPr>
            <w:tcW w:w="5807" w:type="dxa"/>
          </w:tcPr>
          <w:p w14:paraId="03CAB10D" w14:textId="77777777" w:rsidR="008B0AB0" w:rsidRPr="00BE3512" w:rsidRDefault="008B0AB0" w:rsidP="00CC2296">
            <w:pPr>
              <w:pStyle w:val="5a"/>
              <w:cnfStyle w:val="100000000000" w:firstRow="1" w:lastRow="0" w:firstColumn="0" w:lastColumn="0" w:oddVBand="0" w:evenVBand="0" w:oddHBand="0" w:evenHBand="0" w:firstRowFirstColumn="0" w:firstRowLastColumn="0" w:lastRowFirstColumn="0" w:lastRowLastColumn="0"/>
            </w:pPr>
            <w:r>
              <w:t>Value</w:t>
            </w:r>
          </w:p>
        </w:tc>
      </w:tr>
      <w:tr w:rsidR="008B0AB0" w:rsidRPr="00BE3512" w14:paraId="7C6CE492" w14:textId="77777777" w:rsidTr="00801F2A">
        <w:tc>
          <w:tcPr>
            <w:cnfStyle w:val="001000000000" w:firstRow="0" w:lastRow="0" w:firstColumn="1" w:lastColumn="0" w:oddVBand="0" w:evenVBand="0" w:oddHBand="0" w:evenHBand="0" w:firstRowFirstColumn="0" w:firstRowLastColumn="0" w:lastRowFirstColumn="0" w:lastRowLastColumn="0"/>
            <w:tcW w:w="2783" w:type="dxa"/>
          </w:tcPr>
          <w:p w14:paraId="4824F0FC" w14:textId="77777777" w:rsidR="008B0AB0" w:rsidRDefault="008B0AB0" w:rsidP="004C0872">
            <w:pPr>
              <w:pStyle w:val="5a"/>
              <w:jc w:val="left"/>
            </w:pPr>
            <w:r>
              <w:t>Management VLAN</w:t>
            </w:r>
          </w:p>
        </w:tc>
        <w:tc>
          <w:tcPr>
            <w:tcW w:w="5807" w:type="dxa"/>
          </w:tcPr>
          <w:p w14:paraId="4C3DDDA5"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111</w:t>
            </w:r>
          </w:p>
        </w:tc>
      </w:tr>
      <w:tr w:rsidR="008B0AB0" w:rsidRPr="00BE3512" w14:paraId="00A8206A" w14:textId="77777777" w:rsidTr="00801F2A">
        <w:tc>
          <w:tcPr>
            <w:cnfStyle w:val="001000000000" w:firstRow="0" w:lastRow="0" w:firstColumn="1" w:lastColumn="0" w:oddVBand="0" w:evenVBand="0" w:oddHBand="0" w:evenHBand="0" w:firstRowFirstColumn="0" w:firstRowLastColumn="0" w:lastRowFirstColumn="0" w:lastRowLastColumn="0"/>
            <w:tcW w:w="2783" w:type="dxa"/>
          </w:tcPr>
          <w:p w14:paraId="7889A8E0" w14:textId="77777777" w:rsidR="008B0AB0" w:rsidRDefault="008B0AB0" w:rsidP="004C0872">
            <w:pPr>
              <w:pStyle w:val="5a"/>
              <w:jc w:val="left"/>
            </w:pPr>
            <w:r>
              <w:t>Service VLAN</w:t>
            </w:r>
          </w:p>
        </w:tc>
        <w:tc>
          <w:tcPr>
            <w:tcW w:w="5807" w:type="dxa"/>
          </w:tcPr>
          <w:p w14:paraId="542092AF"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101</w:t>
            </w:r>
          </w:p>
        </w:tc>
      </w:tr>
      <w:tr w:rsidR="008B0AB0" w:rsidRPr="00BE3512" w14:paraId="2A836B36" w14:textId="77777777" w:rsidTr="00801F2A">
        <w:tc>
          <w:tcPr>
            <w:cnfStyle w:val="001000000000" w:firstRow="0" w:lastRow="0" w:firstColumn="1" w:lastColumn="0" w:oddVBand="0" w:evenVBand="0" w:oddHBand="0" w:evenHBand="0" w:firstRowFirstColumn="0" w:firstRowLastColumn="0" w:lastRowFirstColumn="0" w:lastRowLastColumn="0"/>
            <w:tcW w:w="2783" w:type="dxa"/>
          </w:tcPr>
          <w:p w14:paraId="4CF03802" w14:textId="77777777" w:rsidR="008B0AB0" w:rsidRDefault="008B0AB0" w:rsidP="004C0872">
            <w:pPr>
              <w:pStyle w:val="5a"/>
              <w:jc w:val="left"/>
            </w:pPr>
            <w:r>
              <w:t>DHCP server</w:t>
            </w:r>
          </w:p>
        </w:tc>
        <w:tc>
          <w:tcPr>
            <w:tcW w:w="5807" w:type="dxa"/>
          </w:tcPr>
          <w:p w14:paraId="36A172BB"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ACC2 functions as a DHCP server to assign IP addresses to APs.</w:t>
            </w:r>
          </w:p>
          <w:p w14:paraId="6ABB323E"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ACC2 functions as a DHCP relay agent to assign IP addresses to STAs.</w:t>
            </w:r>
          </w:p>
        </w:tc>
      </w:tr>
      <w:tr w:rsidR="008B0AB0" w:rsidRPr="00BE3512" w14:paraId="2862097C" w14:textId="77777777" w:rsidTr="00801F2A">
        <w:tc>
          <w:tcPr>
            <w:cnfStyle w:val="001000000000" w:firstRow="0" w:lastRow="0" w:firstColumn="1" w:lastColumn="0" w:oddVBand="0" w:evenVBand="0" w:oddHBand="0" w:evenHBand="0" w:firstRowFirstColumn="0" w:firstRowLastColumn="0" w:lastRowFirstColumn="0" w:lastRowLastColumn="0"/>
            <w:tcW w:w="2783" w:type="dxa"/>
          </w:tcPr>
          <w:p w14:paraId="0EB4C5AB" w14:textId="77777777" w:rsidR="008B0AB0" w:rsidRDefault="008B0AB0" w:rsidP="004C0872">
            <w:pPr>
              <w:pStyle w:val="5a"/>
              <w:jc w:val="left"/>
            </w:pPr>
            <w:r>
              <w:t>IP address pool for APs</w:t>
            </w:r>
          </w:p>
        </w:tc>
        <w:tc>
          <w:tcPr>
            <w:tcW w:w="5807" w:type="dxa"/>
          </w:tcPr>
          <w:p w14:paraId="480FFCCC"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172.111.1.0/23, with gateway 172.111.1.1</w:t>
            </w:r>
          </w:p>
        </w:tc>
      </w:tr>
      <w:tr w:rsidR="008B0AB0" w:rsidRPr="00BE3512" w14:paraId="6ED73ACB" w14:textId="77777777" w:rsidTr="00801F2A">
        <w:tc>
          <w:tcPr>
            <w:cnfStyle w:val="001000000000" w:firstRow="0" w:lastRow="0" w:firstColumn="1" w:lastColumn="0" w:oddVBand="0" w:evenVBand="0" w:oddHBand="0" w:evenHBand="0" w:firstRowFirstColumn="0" w:firstRowLastColumn="0" w:lastRowFirstColumn="0" w:lastRowLastColumn="0"/>
            <w:tcW w:w="2783" w:type="dxa"/>
          </w:tcPr>
          <w:p w14:paraId="541298B0" w14:textId="77777777" w:rsidR="008B0AB0" w:rsidRPr="00BE3512" w:rsidRDefault="008B0AB0" w:rsidP="004C0872">
            <w:pPr>
              <w:pStyle w:val="5a"/>
              <w:jc w:val="left"/>
            </w:pPr>
            <w:r>
              <w:t>IP address pool for STAs</w:t>
            </w:r>
          </w:p>
        </w:tc>
        <w:tc>
          <w:tcPr>
            <w:tcW w:w="5807" w:type="dxa"/>
          </w:tcPr>
          <w:p w14:paraId="68786C14" w14:textId="77777777" w:rsidR="008B0AB0" w:rsidRPr="00BE3512" w:rsidRDefault="008B0AB0" w:rsidP="00CC2296">
            <w:pPr>
              <w:pStyle w:val="5a"/>
              <w:cnfStyle w:val="000000000000" w:firstRow="0" w:lastRow="0" w:firstColumn="0" w:lastColumn="0" w:oddVBand="0" w:evenVBand="0" w:oddHBand="0" w:evenHBand="0" w:firstRowFirstColumn="0" w:firstRowLastColumn="0" w:lastRowFirstColumn="0" w:lastRowLastColumn="0"/>
            </w:pPr>
            <w:r>
              <w:t>172.16.1.0/24, with gateway 172.16.1.1</w:t>
            </w:r>
          </w:p>
        </w:tc>
      </w:tr>
      <w:tr w:rsidR="008B0AB0" w:rsidRPr="00BE3512" w14:paraId="2D1332FE" w14:textId="77777777" w:rsidTr="00801F2A">
        <w:tc>
          <w:tcPr>
            <w:cnfStyle w:val="001000000000" w:firstRow="0" w:lastRow="0" w:firstColumn="1" w:lastColumn="0" w:oddVBand="0" w:evenVBand="0" w:oddHBand="0" w:evenHBand="0" w:firstRowFirstColumn="0" w:firstRowLastColumn="0" w:lastRowFirstColumn="0" w:lastRowLastColumn="0"/>
            <w:tcW w:w="2783" w:type="dxa"/>
          </w:tcPr>
          <w:p w14:paraId="51F75D6E" w14:textId="77777777" w:rsidR="008B0AB0" w:rsidRDefault="008B0AB0" w:rsidP="004C0872">
            <w:pPr>
              <w:pStyle w:val="5a"/>
              <w:jc w:val="left"/>
            </w:pPr>
            <w:r>
              <w:t>AC's source interface IP address</w:t>
            </w:r>
          </w:p>
        </w:tc>
        <w:tc>
          <w:tcPr>
            <w:tcW w:w="5807" w:type="dxa"/>
          </w:tcPr>
          <w:p w14:paraId="19C81D27"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VLANIF 111: 172.111.1.1</w:t>
            </w:r>
          </w:p>
        </w:tc>
      </w:tr>
      <w:tr w:rsidR="008B0AB0" w:rsidRPr="00BE3512" w14:paraId="121D16DF" w14:textId="77777777" w:rsidTr="00801F2A">
        <w:tc>
          <w:tcPr>
            <w:cnfStyle w:val="001000000000" w:firstRow="0" w:lastRow="0" w:firstColumn="1" w:lastColumn="0" w:oddVBand="0" w:evenVBand="0" w:oddHBand="0" w:evenHBand="0" w:firstRowFirstColumn="0" w:firstRowLastColumn="0" w:lastRowFirstColumn="0" w:lastRowLastColumn="0"/>
            <w:tcW w:w="2783" w:type="dxa"/>
          </w:tcPr>
          <w:p w14:paraId="5497FB3C" w14:textId="77777777" w:rsidR="008B0AB0" w:rsidRDefault="008B0AB0" w:rsidP="004C0872">
            <w:pPr>
              <w:pStyle w:val="5a"/>
              <w:jc w:val="left"/>
            </w:pPr>
            <w:r>
              <w:t>AP Group</w:t>
            </w:r>
          </w:p>
        </w:tc>
        <w:tc>
          <w:tcPr>
            <w:tcW w:w="5807" w:type="dxa"/>
          </w:tcPr>
          <w:p w14:paraId="658E1924"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Default</w:t>
            </w:r>
          </w:p>
          <w:p w14:paraId="17676CF2"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 xml:space="preserve">Referenced profile: VAP profile </w:t>
            </w:r>
            <w:r>
              <w:rPr>
                <w:b/>
              </w:rPr>
              <w:t>HQ_VAP</w:t>
            </w:r>
          </w:p>
          <w:p w14:paraId="75CB44D8"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WLAN ID: 1</w:t>
            </w:r>
          </w:p>
        </w:tc>
      </w:tr>
      <w:tr w:rsidR="008B0AB0" w:rsidRPr="00BE3512" w14:paraId="0210EE36" w14:textId="77777777" w:rsidTr="00801F2A">
        <w:tc>
          <w:tcPr>
            <w:cnfStyle w:val="001000000000" w:firstRow="0" w:lastRow="0" w:firstColumn="1" w:lastColumn="0" w:oddVBand="0" w:evenVBand="0" w:oddHBand="0" w:evenHBand="0" w:firstRowFirstColumn="0" w:firstRowLastColumn="0" w:lastRowFirstColumn="0" w:lastRowLastColumn="0"/>
            <w:tcW w:w="2783" w:type="dxa"/>
          </w:tcPr>
          <w:p w14:paraId="01031AFE" w14:textId="77777777" w:rsidR="008B0AB0" w:rsidRDefault="008B0AB0" w:rsidP="004C0872">
            <w:pPr>
              <w:pStyle w:val="5a"/>
              <w:jc w:val="left"/>
            </w:pPr>
            <w:r>
              <w:t>Regulatory Domain Profile</w:t>
            </w:r>
          </w:p>
        </w:tc>
        <w:tc>
          <w:tcPr>
            <w:tcW w:w="5807" w:type="dxa"/>
          </w:tcPr>
          <w:p w14:paraId="6F2F3BAA"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Default</w:t>
            </w:r>
          </w:p>
        </w:tc>
      </w:tr>
      <w:tr w:rsidR="008B0AB0" w:rsidRPr="00BE3512" w14:paraId="1A3F6518" w14:textId="77777777" w:rsidTr="00801F2A">
        <w:tc>
          <w:tcPr>
            <w:cnfStyle w:val="001000000000" w:firstRow="0" w:lastRow="0" w:firstColumn="1" w:lastColumn="0" w:oddVBand="0" w:evenVBand="0" w:oddHBand="0" w:evenHBand="0" w:firstRowFirstColumn="0" w:firstRowLastColumn="0" w:lastRowFirstColumn="0" w:lastRowLastColumn="0"/>
            <w:tcW w:w="2783" w:type="dxa"/>
          </w:tcPr>
          <w:p w14:paraId="5E8F3999" w14:textId="77777777" w:rsidR="008B0AB0" w:rsidRDefault="008B0AB0" w:rsidP="004C0872">
            <w:pPr>
              <w:pStyle w:val="5a"/>
              <w:jc w:val="left"/>
            </w:pPr>
            <w:r>
              <w:t>SSID Profile</w:t>
            </w:r>
          </w:p>
        </w:tc>
        <w:tc>
          <w:tcPr>
            <w:tcW w:w="5807" w:type="dxa"/>
          </w:tcPr>
          <w:p w14:paraId="37A19454"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Name: HQ_SSID</w:t>
            </w:r>
          </w:p>
          <w:p w14:paraId="4CC41AA7"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SSID name: HQ_Guest</w:t>
            </w:r>
          </w:p>
        </w:tc>
      </w:tr>
      <w:tr w:rsidR="008B0AB0" w:rsidRPr="00BE3512" w14:paraId="1CF31A6E" w14:textId="77777777" w:rsidTr="00801F2A">
        <w:tc>
          <w:tcPr>
            <w:cnfStyle w:val="001000000000" w:firstRow="0" w:lastRow="0" w:firstColumn="1" w:lastColumn="0" w:oddVBand="0" w:evenVBand="0" w:oddHBand="0" w:evenHBand="0" w:firstRowFirstColumn="0" w:firstRowLastColumn="0" w:lastRowFirstColumn="0" w:lastRowLastColumn="0"/>
            <w:tcW w:w="2783" w:type="dxa"/>
          </w:tcPr>
          <w:p w14:paraId="0D15F6D4" w14:textId="77777777" w:rsidR="008B0AB0" w:rsidRDefault="008B0AB0" w:rsidP="004C0872">
            <w:pPr>
              <w:pStyle w:val="5a"/>
              <w:jc w:val="left"/>
            </w:pPr>
            <w:r>
              <w:t>Security Profile</w:t>
            </w:r>
          </w:p>
        </w:tc>
        <w:tc>
          <w:tcPr>
            <w:tcW w:w="5807" w:type="dxa"/>
          </w:tcPr>
          <w:p w14:paraId="1EAAE3D5"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Default</w:t>
            </w:r>
          </w:p>
        </w:tc>
      </w:tr>
      <w:tr w:rsidR="008B0AB0" w:rsidRPr="00BE3512" w14:paraId="340AE40E" w14:textId="77777777" w:rsidTr="00801F2A">
        <w:tc>
          <w:tcPr>
            <w:cnfStyle w:val="001000000000" w:firstRow="0" w:lastRow="0" w:firstColumn="1" w:lastColumn="0" w:oddVBand="0" w:evenVBand="0" w:oddHBand="0" w:evenHBand="0" w:firstRowFirstColumn="0" w:firstRowLastColumn="0" w:lastRowFirstColumn="0" w:lastRowLastColumn="0"/>
            <w:tcW w:w="2783" w:type="dxa"/>
          </w:tcPr>
          <w:p w14:paraId="35499C58" w14:textId="77777777" w:rsidR="008B0AB0" w:rsidRDefault="008B0AB0" w:rsidP="004C0872">
            <w:pPr>
              <w:pStyle w:val="5a"/>
              <w:jc w:val="left"/>
            </w:pPr>
            <w:r>
              <w:t>VAP Profile</w:t>
            </w:r>
          </w:p>
        </w:tc>
        <w:tc>
          <w:tcPr>
            <w:tcW w:w="5807" w:type="dxa"/>
          </w:tcPr>
          <w:p w14:paraId="63FFA027"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Name: HQ_VAP</w:t>
            </w:r>
          </w:p>
          <w:p w14:paraId="60AFDD3F"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Service VLAN: VLAN 101</w:t>
            </w:r>
          </w:p>
          <w:p w14:paraId="55C79500"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Forwarding mode: Tunnel</w:t>
            </w:r>
          </w:p>
          <w:p w14:paraId="64ABF60B" w14:textId="77777777" w:rsidR="008B0AB0" w:rsidRDefault="008B0AB0" w:rsidP="00CC2296">
            <w:pPr>
              <w:pStyle w:val="5a"/>
              <w:cnfStyle w:val="000000000000" w:firstRow="0" w:lastRow="0" w:firstColumn="0" w:lastColumn="0" w:oddVBand="0" w:evenVBand="0" w:oddHBand="0" w:evenHBand="0" w:firstRowFirstColumn="0" w:firstRowLastColumn="0" w:lastRowFirstColumn="0" w:lastRowLastColumn="0"/>
            </w:pPr>
            <w:r>
              <w:t xml:space="preserve">Referenced profiles: SSID profile </w:t>
            </w:r>
            <w:r>
              <w:rPr>
                <w:b/>
              </w:rPr>
              <w:t>HQ_SSID</w:t>
            </w:r>
            <w:r>
              <w:t xml:space="preserve"> and authentication profile </w:t>
            </w:r>
            <w:r>
              <w:rPr>
                <w:b/>
              </w:rPr>
              <w:t>HQ_Portal</w:t>
            </w:r>
          </w:p>
        </w:tc>
      </w:tr>
    </w:tbl>
    <w:p w14:paraId="29A20CD3" w14:textId="77777777" w:rsidR="008B0AB0" w:rsidRDefault="008B0AB0" w:rsidP="00D152A7">
      <w:pPr>
        <w:pStyle w:val="30"/>
        <w:numPr>
          <w:ilvl w:val="5"/>
          <w:numId w:val="69"/>
        </w:numPr>
      </w:pPr>
      <w:r>
        <w:t>Log in to the web management system of ACC2.</w:t>
      </w:r>
    </w:p>
    <w:p w14:paraId="48D2C19C" w14:textId="77777777" w:rsidR="008B0AB0" w:rsidRDefault="008B0AB0" w:rsidP="00801F2A">
      <w:pPr>
        <w:pStyle w:val="1e"/>
      </w:pPr>
      <w:r>
        <w:t xml:space="preserve"># Choose </w:t>
      </w:r>
      <w:r>
        <w:rPr>
          <w:b/>
        </w:rPr>
        <w:t>Fabric Network &gt; Device Management</w:t>
      </w:r>
      <w:r>
        <w:t>. On the device management page that is displayed, select ACC2.</w:t>
      </w:r>
    </w:p>
    <w:p w14:paraId="585A5809" w14:textId="77777777" w:rsidR="008B0AB0" w:rsidRPr="00847D80" w:rsidRDefault="008B0AB0" w:rsidP="00801F2A">
      <w:pPr>
        <w:pStyle w:val="1e"/>
      </w:pPr>
      <w:r>
        <w:rPr>
          <w:noProof/>
        </w:rPr>
        <w:drawing>
          <wp:inline distT="0" distB="0" distL="0" distR="0" wp14:anchorId="06A42CB3" wp14:editId="63538353">
            <wp:extent cx="5454000" cy="1957759"/>
            <wp:effectExtent l="19050" t="19050" r="13970" b="23495"/>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5454000" cy="1957759"/>
                    </a:xfrm>
                    <a:prstGeom prst="rect">
                      <a:avLst/>
                    </a:prstGeom>
                    <a:ln>
                      <a:solidFill>
                        <a:schemeClr val="bg1">
                          <a:lumMod val="85000"/>
                        </a:schemeClr>
                      </a:solidFill>
                    </a:ln>
                  </pic:spPr>
                </pic:pic>
              </a:graphicData>
            </a:graphic>
          </wp:inline>
        </w:drawing>
      </w:r>
    </w:p>
    <w:p w14:paraId="1CF02D5C" w14:textId="77777777" w:rsidR="008B0AB0" w:rsidRPr="00EF67BD" w:rsidRDefault="008B0AB0" w:rsidP="00801F2A">
      <w:pPr>
        <w:pStyle w:val="1e"/>
      </w:pPr>
    </w:p>
    <w:p w14:paraId="4508DEF7" w14:textId="77777777" w:rsidR="008B0AB0" w:rsidRDefault="008B0AB0" w:rsidP="00801F2A">
      <w:pPr>
        <w:pStyle w:val="1e"/>
      </w:pPr>
      <w:r>
        <w:t xml:space="preserve"># Click </w:t>
      </w:r>
      <w:r>
        <w:rPr>
          <w:b/>
        </w:rPr>
        <w:t>Device Configuration</w:t>
      </w:r>
      <w:r>
        <w:t xml:space="preserve"> to access the web management system of ACC2.</w:t>
      </w:r>
    </w:p>
    <w:p w14:paraId="005E7A95" w14:textId="77777777" w:rsidR="008B0AB0" w:rsidRDefault="008B0AB0" w:rsidP="00801F2A">
      <w:pPr>
        <w:pStyle w:val="1e"/>
      </w:pPr>
      <w:r>
        <w:rPr>
          <w:noProof/>
        </w:rPr>
        <w:drawing>
          <wp:inline distT="0" distB="0" distL="0" distR="0" wp14:anchorId="15E1FF1E" wp14:editId="1A04CDF5">
            <wp:extent cx="5454000" cy="521180"/>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5454000" cy="521180"/>
                    </a:xfrm>
                    <a:prstGeom prst="rect">
                      <a:avLst/>
                    </a:prstGeom>
                  </pic:spPr>
                </pic:pic>
              </a:graphicData>
            </a:graphic>
          </wp:inline>
        </w:drawing>
      </w:r>
    </w:p>
    <w:p w14:paraId="4391593B" w14:textId="77777777" w:rsidR="008B0AB0" w:rsidRPr="00EF67BD" w:rsidRDefault="008B0AB0" w:rsidP="00801F2A">
      <w:pPr>
        <w:pStyle w:val="1e"/>
      </w:pPr>
    </w:p>
    <w:p w14:paraId="3A1901A1" w14:textId="77777777" w:rsidR="008B0AB0" w:rsidRDefault="008B0AB0" w:rsidP="00801F2A">
      <w:pPr>
        <w:pStyle w:val="1e"/>
      </w:pPr>
      <w:r>
        <w:t xml:space="preserve"># Enter the user name </w:t>
      </w:r>
      <w:r>
        <w:rPr>
          <w:b/>
        </w:rPr>
        <w:t>admin</w:t>
      </w:r>
      <w:r>
        <w:t xml:space="preserve"> and password </w:t>
      </w:r>
      <w:r>
        <w:rPr>
          <w:b/>
        </w:rPr>
        <w:t>Huawei@123</w:t>
      </w:r>
      <w:r>
        <w:t xml:space="preserve"> to log in to the web management system.</w:t>
      </w:r>
    </w:p>
    <w:p w14:paraId="6C605381" w14:textId="77777777" w:rsidR="008B0AB0" w:rsidRDefault="008B0AB0" w:rsidP="00801F2A">
      <w:pPr>
        <w:pStyle w:val="1e"/>
      </w:pPr>
      <w:r>
        <w:rPr>
          <w:noProof/>
        </w:rPr>
        <w:drawing>
          <wp:inline distT="0" distB="0" distL="0" distR="0" wp14:anchorId="455E025A" wp14:editId="428D0213">
            <wp:extent cx="5248275" cy="2476500"/>
            <wp:effectExtent l="0" t="0" r="9525"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5248275" cy="2476500"/>
                    </a:xfrm>
                    <a:prstGeom prst="rect">
                      <a:avLst/>
                    </a:prstGeom>
                  </pic:spPr>
                </pic:pic>
              </a:graphicData>
            </a:graphic>
          </wp:inline>
        </w:drawing>
      </w:r>
    </w:p>
    <w:p w14:paraId="6197097A" w14:textId="77777777" w:rsidR="008B0AB0" w:rsidRDefault="008B0AB0" w:rsidP="00D152A7">
      <w:pPr>
        <w:pStyle w:val="30"/>
      </w:pPr>
      <w:r>
        <w:t>Create and configure an SSID profile.</w:t>
      </w:r>
    </w:p>
    <w:p w14:paraId="7A5375C4" w14:textId="77777777" w:rsidR="008B0AB0" w:rsidRDefault="008B0AB0" w:rsidP="00801F2A">
      <w:pPr>
        <w:pStyle w:val="1e"/>
      </w:pPr>
      <w:r>
        <w:t xml:space="preserve"># Choose </w:t>
      </w:r>
      <w:r w:rsidRPr="004C0872">
        <w:rPr>
          <w:b/>
        </w:rPr>
        <w:t>Configuration &gt; Wireless Services &gt; Profile &gt; Wireless Service &gt; SSID Profile</w:t>
      </w:r>
      <w:r>
        <w:t>. The SSID profile configuration page is displayed.</w:t>
      </w:r>
    </w:p>
    <w:p w14:paraId="6ED9E858" w14:textId="77777777" w:rsidR="008B0AB0" w:rsidRDefault="008B0AB0" w:rsidP="00801F2A">
      <w:pPr>
        <w:pStyle w:val="1e"/>
      </w:pPr>
      <w:r>
        <w:rPr>
          <w:noProof/>
        </w:rPr>
        <w:drawing>
          <wp:inline distT="0" distB="0" distL="0" distR="0" wp14:anchorId="36956267" wp14:editId="1BECD88B">
            <wp:extent cx="5454000" cy="2334842"/>
            <wp:effectExtent l="19050" t="19050" r="13970" b="27940"/>
            <wp:docPr id="242"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5454000" cy="2334842"/>
                    </a:xfrm>
                    <a:prstGeom prst="rect">
                      <a:avLst/>
                    </a:prstGeom>
                    <a:ln>
                      <a:solidFill>
                        <a:schemeClr val="bg1">
                          <a:lumMod val="85000"/>
                        </a:schemeClr>
                      </a:solidFill>
                    </a:ln>
                  </pic:spPr>
                </pic:pic>
              </a:graphicData>
            </a:graphic>
          </wp:inline>
        </w:drawing>
      </w:r>
    </w:p>
    <w:p w14:paraId="38B379D2" w14:textId="77777777" w:rsidR="008B0AB0" w:rsidRPr="00EF67BD" w:rsidRDefault="008B0AB0" w:rsidP="00801F2A">
      <w:pPr>
        <w:pStyle w:val="1e"/>
      </w:pPr>
    </w:p>
    <w:p w14:paraId="58553EE3" w14:textId="77777777" w:rsidR="008B0AB0" w:rsidRDefault="008B0AB0" w:rsidP="00801F2A">
      <w:pPr>
        <w:pStyle w:val="1e"/>
      </w:pPr>
      <w:r>
        <w:t># Click Create. Set the profile name, such as HQ_SSID and click OK.</w:t>
      </w:r>
      <w:bookmarkStart w:id="225" w:name="OLE_LINK48"/>
      <w:bookmarkEnd w:id="225"/>
    </w:p>
    <w:p w14:paraId="595A5CE2" w14:textId="77777777" w:rsidR="008B0AB0" w:rsidRDefault="008B0AB0" w:rsidP="00801F2A">
      <w:pPr>
        <w:pStyle w:val="1e"/>
      </w:pPr>
      <w:r>
        <w:rPr>
          <w:noProof/>
        </w:rPr>
        <w:drawing>
          <wp:inline distT="0" distB="0" distL="0" distR="0" wp14:anchorId="683C1F24" wp14:editId="65838F54">
            <wp:extent cx="5454000" cy="801293"/>
            <wp:effectExtent l="19050" t="19050" r="13970" b="18415"/>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5454000" cy="801293"/>
                    </a:xfrm>
                    <a:prstGeom prst="rect">
                      <a:avLst/>
                    </a:prstGeom>
                    <a:ln>
                      <a:solidFill>
                        <a:schemeClr val="bg1">
                          <a:lumMod val="85000"/>
                        </a:schemeClr>
                      </a:solidFill>
                    </a:ln>
                  </pic:spPr>
                </pic:pic>
              </a:graphicData>
            </a:graphic>
          </wp:inline>
        </w:drawing>
      </w:r>
    </w:p>
    <w:p w14:paraId="7AAA42CF" w14:textId="77777777" w:rsidR="008B0AB0" w:rsidRPr="00EF67BD" w:rsidRDefault="008B0AB0" w:rsidP="00801F2A">
      <w:pPr>
        <w:pStyle w:val="1e"/>
      </w:pPr>
    </w:p>
    <w:p w14:paraId="70D1F0F0" w14:textId="77777777" w:rsidR="008B0AB0" w:rsidRDefault="008B0AB0" w:rsidP="00801F2A">
      <w:pPr>
        <w:pStyle w:val="1e"/>
      </w:pPr>
      <w:bookmarkStart w:id="226" w:name="OLE_LINK49"/>
      <w:r>
        <w:t># On the page that is displayed, set SSID to HQ_Guest, and click Apply.</w:t>
      </w:r>
      <w:bookmarkEnd w:id="226"/>
    </w:p>
    <w:p w14:paraId="41151D33" w14:textId="77777777" w:rsidR="008B0AB0" w:rsidRDefault="008B0AB0" w:rsidP="00801F2A">
      <w:pPr>
        <w:pStyle w:val="1e"/>
      </w:pPr>
      <w:r>
        <w:rPr>
          <w:noProof/>
        </w:rPr>
        <w:drawing>
          <wp:inline distT="0" distB="0" distL="0" distR="0" wp14:anchorId="031E6EE6" wp14:editId="419117D1">
            <wp:extent cx="5454000" cy="2267501"/>
            <wp:effectExtent l="19050" t="19050" r="13970" b="1905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5454000" cy="2267501"/>
                    </a:xfrm>
                    <a:prstGeom prst="rect">
                      <a:avLst/>
                    </a:prstGeom>
                    <a:ln>
                      <a:solidFill>
                        <a:schemeClr val="bg1">
                          <a:lumMod val="85000"/>
                        </a:schemeClr>
                      </a:solidFill>
                    </a:ln>
                  </pic:spPr>
                </pic:pic>
              </a:graphicData>
            </a:graphic>
          </wp:inline>
        </w:drawing>
      </w:r>
    </w:p>
    <w:p w14:paraId="4FBBED21" w14:textId="77777777" w:rsidR="008B0AB0" w:rsidRDefault="008B0AB0" w:rsidP="00D152A7">
      <w:pPr>
        <w:pStyle w:val="30"/>
      </w:pPr>
      <w:r>
        <w:t>Create and configure a VAP profile.</w:t>
      </w:r>
    </w:p>
    <w:p w14:paraId="7784EEDD" w14:textId="77777777" w:rsidR="008B0AB0" w:rsidRDefault="008B0AB0" w:rsidP="00194761">
      <w:pPr>
        <w:pStyle w:val="1e"/>
      </w:pPr>
      <w:r>
        <w:t># On the Profile Management tab page, choose VAP Profile.</w:t>
      </w:r>
    </w:p>
    <w:p w14:paraId="41CC995C" w14:textId="77777777" w:rsidR="008B0AB0" w:rsidRDefault="008B0AB0" w:rsidP="00194761">
      <w:pPr>
        <w:pStyle w:val="1e"/>
      </w:pPr>
      <w:r>
        <w:rPr>
          <w:noProof/>
        </w:rPr>
        <w:drawing>
          <wp:inline distT="0" distB="0" distL="0" distR="0" wp14:anchorId="764B717C" wp14:editId="474D9A9B">
            <wp:extent cx="5454000" cy="2497251"/>
            <wp:effectExtent l="19050" t="19050" r="13970" b="1778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5454000" cy="2497251"/>
                    </a:xfrm>
                    <a:prstGeom prst="rect">
                      <a:avLst/>
                    </a:prstGeom>
                    <a:ln>
                      <a:solidFill>
                        <a:schemeClr val="bg1">
                          <a:lumMod val="85000"/>
                        </a:schemeClr>
                      </a:solidFill>
                    </a:ln>
                  </pic:spPr>
                </pic:pic>
              </a:graphicData>
            </a:graphic>
          </wp:inline>
        </w:drawing>
      </w:r>
    </w:p>
    <w:p w14:paraId="612428AD" w14:textId="77777777" w:rsidR="008B0AB0" w:rsidRPr="00EF67BD" w:rsidRDefault="008B0AB0" w:rsidP="00194761">
      <w:pPr>
        <w:pStyle w:val="1e"/>
      </w:pPr>
    </w:p>
    <w:p w14:paraId="43394EE9" w14:textId="77777777" w:rsidR="008B0AB0" w:rsidRDefault="008B0AB0" w:rsidP="00194761">
      <w:pPr>
        <w:pStyle w:val="1e"/>
      </w:pPr>
      <w:r>
        <w:t># Click Create. Set the profile name, such as HQ_VAP and click OK.</w:t>
      </w:r>
    </w:p>
    <w:p w14:paraId="0895273A" w14:textId="77777777" w:rsidR="008B0AB0" w:rsidRDefault="008B0AB0" w:rsidP="00194761">
      <w:pPr>
        <w:pStyle w:val="1e"/>
      </w:pPr>
      <w:r>
        <w:rPr>
          <w:noProof/>
        </w:rPr>
        <w:drawing>
          <wp:inline distT="0" distB="0" distL="0" distR="0" wp14:anchorId="07311031" wp14:editId="0046E027">
            <wp:extent cx="5454000" cy="801293"/>
            <wp:effectExtent l="19050" t="19050" r="13970" b="18415"/>
            <wp:docPr id="24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5454000" cy="801293"/>
                    </a:xfrm>
                    <a:prstGeom prst="rect">
                      <a:avLst/>
                    </a:prstGeom>
                    <a:ln>
                      <a:solidFill>
                        <a:schemeClr val="bg1">
                          <a:lumMod val="85000"/>
                        </a:schemeClr>
                      </a:solidFill>
                    </a:ln>
                  </pic:spPr>
                </pic:pic>
              </a:graphicData>
            </a:graphic>
          </wp:inline>
        </w:drawing>
      </w:r>
    </w:p>
    <w:p w14:paraId="5D0E82BB" w14:textId="77777777" w:rsidR="008B0AB0" w:rsidRPr="00EF67BD" w:rsidRDefault="008B0AB0" w:rsidP="00194761">
      <w:pPr>
        <w:pStyle w:val="1e"/>
      </w:pPr>
    </w:p>
    <w:p w14:paraId="10BA35A6" w14:textId="77777777" w:rsidR="008B0AB0" w:rsidRDefault="008B0AB0" w:rsidP="00194761">
      <w:pPr>
        <w:pStyle w:val="1e"/>
      </w:pPr>
      <w:r>
        <w:t># On the page that is displayed, set VAP profile parameters based on the WLAN service plan, and retain the default values for the parameters that are not included in the plan table. Click Apply.</w:t>
      </w:r>
    </w:p>
    <w:p w14:paraId="52A8E27E" w14:textId="77777777" w:rsidR="008B0AB0" w:rsidRDefault="008B0AB0" w:rsidP="00194761">
      <w:pPr>
        <w:pStyle w:val="1e"/>
      </w:pPr>
      <w:r>
        <w:rPr>
          <w:noProof/>
        </w:rPr>
        <w:drawing>
          <wp:inline distT="0" distB="0" distL="0" distR="0" wp14:anchorId="3A11DC0F" wp14:editId="5A340583">
            <wp:extent cx="5454000" cy="3389085"/>
            <wp:effectExtent l="19050" t="19050" r="13970" b="20955"/>
            <wp:docPr id="247"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5454000" cy="3389085"/>
                    </a:xfrm>
                    <a:prstGeom prst="rect">
                      <a:avLst/>
                    </a:prstGeom>
                    <a:ln>
                      <a:solidFill>
                        <a:schemeClr val="bg1">
                          <a:lumMod val="85000"/>
                        </a:schemeClr>
                      </a:solidFill>
                    </a:ln>
                  </pic:spPr>
                </pic:pic>
              </a:graphicData>
            </a:graphic>
          </wp:inline>
        </w:drawing>
      </w:r>
    </w:p>
    <w:p w14:paraId="3405D6AA" w14:textId="77777777" w:rsidR="008B0AB0" w:rsidRPr="00EF67BD" w:rsidRDefault="008B0AB0" w:rsidP="00194761">
      <w:pPr>
        <w:pStyle w:val="1e"/>
      </w:pPr>
    </w:p>
    <w:p w14:paraId="5F08F7E5" w14:textId="77777777" w:rsidR="008B0AB0" w:rsidRDefault="008B0AB0" w:rsidP="00194761">
      <w:pPr>
        <w:pStyle w:val="1e"/>
      </w:pPr>
      <w:r>
        <w:t># Bind the SSID profile to the VAP profile.</w:t>
      </w:r>
    </w:p>
    <w:p w14:paraId="761AF89C" w14:textId="77777777" w:rsidR="008B0AB0" w:rsidRDefault="008B0AB0" w:rsidP="00194761">
      <w:pPr>
        <w:pStyle w:val="1e"/>
      </w:pPr>
      <w:r>
        <w:t>On the Profile Management tab page, select the VAP profile you just created, expand the profile, and click SSID Profile. On the page displayed on the right, select HQ_SSID from the SSID Profile drop-down list box and click Apply.</w:t>
      </w:r>
    </w:p>
    <w:p w14:paraId="03C07282" w14:textId="77777777" w:rsidR="008B0AB0" w:rsidRDefault="008B0AB0" w:rsidP="00194761">
      <w:pPr>
        <w:pStyle w:val="1e"/>
      </w:pPr>
      <w:r>
        <w:rPr>
          <w:noProof/>
        </w:rPr>
        <w:drawing>
          <wp:inline distT="0" distB="0" distL="0" distR="0" wp14:anchorId="18C4678E" wp14:editId="41C57AD1">
            <wp:extent cx="5454000" cy="2275424"/>
            <wp:effectExtent l="19050" t="19050" r="13970" b="10795"/>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5454000" cy="2275424"/>
                    </a:xfrm>
                    <a:prstGeom prst="rect">
                      <a:avLst/>
                    </a:prstGeom>
                    <a:ln>
                      <a:solidFill>
                        <a:schemeClr val="bg1">
                          <a:lumMod val="85000"/>
                        </a:schemeClr>
                      </a:solidFill>
                    </a:ln>
                  </pic:spPr>
                </pic:pic>
              </a:graphicData>
            </a:graphic>
          </wp:inline>
        </w:drawing>
      </w:r>
    </w:p>
    <w:p w14:paraId="08F5A631" w14:textId="77777777" w:rsidR="008B0AB0" w:rsidRPr="00EF67BD" w:rsidRDefault="008B0AB0" w:rsidP="00194761">
      <w:pPr>
        <w:pStyle w:val="1e"/>
      </w:pPr>
    </w:p>
    <w:p w14:paraId="52F56BC8" w14:textId="77777777" w:rsidR="008B0AB0" w:rsidRDefault="008B0AB0" w:rsidP="00194761">
      <w:pPr>
        <w:pStyle w:val="1e"/>
      </w:pPr>
      <w:r>
        <w:t># Bind the Portal authentication profile to the VAP profile.</w:t>
      </w:r>
    </w:p>
    <w:p w14:paraId="2C34CA86" w14:textId="77777777" w:rsidR="008B0AB0" w:rsidRDefault="008B0AB0" w:rsidP="00194761">
      <w:pPr>
        <w:pStyle w:val="1e"/>
      </w:pPr>
      <w:r>
        <w:t>On the Profile Management tab page, select the VAP profile you just created, expand the profile, and click Authentication Profile. On the page displayed on the right, click ... next to Authentication Profile. In the dialog box that is displayed, select the Portal authentication profile HQ_Portal that have been created on iMaster NCE-Campus and click Apply.</w:t>
      </w:r>
    </w:p>
    <w:p w14:paraId="004A3B9E" w14:textId="77777777" w:rsidR="008B0AB0" w:rsidRDefault="008B0AB0" w:rsidP="00194761">
      <w:pPr>
        <w:pStyle w:val="1e"/>
      </w:pPr>
      <w:r>
        <w:rPr>
          <w:noProof/>
        </w:rPr>
        <w:drawing>
          <wp:inline distT="0" distB="0" distL="0" distR="0" wp14:anchorId="500581A9" wp14:editId="7E4C1326">
            <wp:extent cx="5454000" cy="1282861"/>
            <wp:effectExtent l="19050" t="19050" r="13970" b="1270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5454000" cy="1282861"/>
                    </a:xfrm>
                    <a:prstGeom prst="rect">
                      <a:avLst/>
                    </a:prstGeom>
                    <a:ln>
                      <a:solidFill>
                        <a:schemeClr val="bg1">
                          <a:lumMod val="85000"/>
                        </a:schemeClr>
                      </a:solidFill>
                    </a:ln>
                  </pic:spPr>
                </pic:pic>
              </a:graphicData>
            </a:graphic>
          </wp:inline>
        </w:drawing>
      </w:r>
    </w:p>
    <w:p w14:paraId="6B1D8ECE" w14:textId="77777777" w:rsidR="008B0AB0" w:rsidRPr="00A661B8" w:rsidRDefault="008B0AB0" w:rsidP="00D152A7">
      <w:pPr>
        <w:pStyle w:val="30"/>
      </w:pPr>
      <w:r>
        <w:t>Bind the VAP profile to an AP group.</w:t>
      </w:r>
    </w:p>
    <w:p w14:paraId="67FC5C03" w14:textId="77777777" w:rsidR="008B0AB0" w:rsidRDefault="008B0AB0" w:rsidP="00194761">
      <w:pPr>
        <w:pStyle w:val="1e"/>
      </w:pPr>
      <w:r>
        <w:t>Bind the created VAP profile to an AP group to be onboarded to make the WLAN configuration take effect. The APs in the group can then work based on the configurations in the profile after they get onboarded.</w:t>
      </w:r>
    </w:p>
    <w:p w14:paraId="5762BD93" w14:textId="77777777" w:rsidR="008B0AB0" w:rsidRPr="00AC5CFE" w:rsidRDefault="008B0AB0" w:rsidP="00194761">
      <w:pPr>
        <w:pStyle w:val="1e"/>
      </w:pPr>
      <w:r>
        <w:t xml:space="preserve"># Click </w:t>
      </w:r>
      <w:r>
        <w:rPr>
          <w:b/>
        </w:rPr>
        <w:t>AP Group</w:t>
      </w:r>
      <w:r>
        <w:t xml:space="preserve">, and select </w:t>
      </w:r>
      <w:r>
        <w:rPr>
          <w:b/>
        </w:rPr>
        <w:t>default</w:t>
      </w:r>
      <w:r>
        <w:t xml:space="preserve"> on the </w:t>
      </w:r>
      <w:r>
        <w:rPr>
          <w:b/>
        </w:rPr>
        <w:t>AP Group</w:t>
      </w:r>
      <w:r>
        <w:t xml:space="preserve"> tab page. By default, APs belong to the default AP group after they get onboarded.</w:t>
      </w:r>
    </w:p>
    <w:p w14:paraId="020F8C1E" w14:textId="77777777" w:rsidR="008B0AB0" w:rsidRDefault="008B0AB0" w:rsidP="00194761">
      <w:pPr>
        <w:pStyle w:val="1e"/>
      </w:pPr>
      <w:r>
        <w:rPr>
          <w:noProof/>
        </w:rPr>
        <w:drawing>
          <wp:inline distT="0" distB="0" distL="0" distR="0" wp14:anchorId="47878214" wp14:editId="34961B0C">
            <wp:extent cx="5454000" cy="1638803"/>
            <wp:effectExtent l="19050" t="19050" r="13970" b="1905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5454000" cy="1638803"/>
                    </a:xfrm>
                    <a:prstGeom prst="rect">
                      <a:avLst/>
                    </a:prstGeom>
                    <a:ln>
                      <a:solidFill>
                        <a:schemeClr val="bg1">
                          <a:lumMod val="85000"/>
                        </a:schemeClr>
                      </a:solidFill>
                    </a:ln>
                  </pic:spPr>
                </pic:pic>
              </a:graphicData>
            </a:graphic>
          </wp:inline>
        </w:drawing>
      </w:r>
    </w:p>
    <w:p w14:paraId="297F1AF7" w14:textId="77777777" w:rsidR="008B0AB0" w:rsidRPr="00EF67BD" w:rsidRDefault="008B0AB0" w:rsidP="00194761">
      <w:pPr>
        <w:pStyle w:val="1e"/>
      </w:pPr>
    </w:p>
    <w:p w14:paraId="0C3A34D3" w14:textId="77777777" w:rsidR="008B0AB0" w:rsidRDefault="008B0AB0" w:rsidP="00194761">
      <w:pPr>
        <w:pStyle w:val="1e"/>
      </w:pPr>
      <w:r>
        <w:t xml:space="preserve"># Click </w:t>
      </w:r>
      <w:r>
        <w:rPr>
          <w:b/>
        </w:rPr>
        <w:t>default</w:t>
      </w:r>
      <w:r>
        <w:t xml:space="preserve">, select </w:t>
      </w:r>
      <w:r>
        <w:rPr>
          <w:b/>
        </w:rPr>
        <w:t>VAP Configuration</w:t>
      </w:r>
      <w:r>
        <w:t xml:space="preserve">, and click </w:t>
      </w:r>
      <w:r>
        <w:rPr>
          <w:b/>
        </w:rPr>
        <w:t>Add</w:t>
      </w:r>
      <w:r>
        <w:t xml:space="preserve"> to bind the created VAP profile to the default AP group.</w:t>
      </w:r>
    </w:p>
    <w:p w14:paraId="30094AE2" w14:textId="77777777" w:rsidR="008B0AB0" w:rsidRDefault="008B0AB0" w:rsidP="00194761">
      <w:pPr>
        <w:pStyle w:val="1e"/>
      </w:pPr>
      <w:r>
        <w:rPr>
          <w:noProof/>
        </w:rPr>
        <w:drawing>
          <wp:inline distT="0" distB="0" distL="0" distR="0" wp14:anchorId="7D9876C5" wp14:editId="5D11547B">
            <wp:extent cx="5454000" cy="1440743"/>
            <wp:effectExtent l="19050" t="19050" r="13970" b="2667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5454000" cy="1440743"/>
                    </a:xfrm>
                    <a:prstGeom prst="rect">
                      <a:avLst/>
                    </a:prstGeom>
                    <a:ln>
                      <a:solidFill>
                        <a:schemeClr val="bg1">
                          <a:lumMod val="85000"/>
                        </a:schemeClr>
                      </a:solidFill>
                    </a:ln>
                  </pic:spPr>
                </pic:pic>
              </a:graphicData>
            </a:graphic>
          </wp:inline>
        </w:drawing>
      </w:r>
    </w:p>
    <w:p w14:paraId="6F8A9DD6" w14:textId="77777777" w:rsidR="008B0AB0" w:rsidRPr="00EF67BD" w:rsidRDefault="008B0AB0" w:rsidP="00194761">
      <w:pPr>
        <w:pStyle w:val="1e"/>
      </w:pPr>
    </w:p>
    <w:p w14:paraId="33D5FD80" w14:textId="77777777" w:rsidR="008B0AB0" w:rsidRDefault="008B0AB0" w:rsidP="00194761">
      <w:pPr>
        <w:pStyle w:val="1e"/>
      </w:pPr>
      <w:r>
        <w:t xml:space="preserve"># Select </w:t>
      </w:r>
      <w:r>
        <w:rPr>
          <w:b/>
        </w:rPr>
        <w:t>HQ_VAP</w:t>
      </w:r>
      <w:r>
        <w:t xml:space="preserve"> from the </w:t>
      </w:r>
      <w:r>
        <w:rPr>
          <w:b/>
        </w:rPr>
        <w:t>VAP profile name</w:t>
      </w:r>
      <w:r>
        <w:t xml:space="preserve"> drop-down list box, and enter the WLAN ID. Then click OK.</w:t>
      </w:r>
    </w:p>
    <w:p w14:paraId="336ADA90" w14:textId="77777777" w:rsidR="008B0AB0" w:rsidRDefault="008B0AB0" w:rsidP="00194761">
      <w:pPr>
        <w:pStyle w:val="1e"/>
      </w:pPr>
      <w:r>
        <w:rPr>
          <w:noProof/>
        </w:rPr>
        <w:drawing>
          <wp:inline distT="0" distB="0" distL="0" distR="0" wp14:anchorId="7CE2E8B1" wp14:editId="2805D1BA">
            <wp:extent cx="5454000" cy="1690864"/>
            <wp:effectExtent l="19050" t="19050" r="13970" b="2413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5454000" cy="1690864"/>
                    </a:xfrm>
                    <a:prstGeom prst="rect">
                      <a:avLst/>
                    </a:prstGeom>
                    <a:ln>
                      <a:solidFill>
                        <a:schemeClr val="bg1">
                          <a:lumMod val="85000"/>
                        </a:schemeClr>
                      </a:solidFill>
                    </a:ln>
                  </pic:spPr>
                </pic:pic>
              </a:graphicData>
            </a:graphic>
          </wp:inline>
        </w:drawing>
      </w:r>
    </w:p>
    <w:p w14:paraId="7844866B" w14:textId="77777777" w:rsidR="008B0AB0" w:rsidRDefault="008B0AB0" w:rsidP="00194761">
      <w:pPr>
        <w:pStyle w:val="1e"/>
      </w:pPr>
      <w:r>
        <w:t>After the preceding operations are complete, ACC2 will deliver the WLAN service configuration to APs.</w:t>
      </w:r>
    </w:p>
    <w:p w14:paraId="77E5ACA8" w14:textId="77777777" w:rsidR="008B0AB0" w:rsidRPr="00194761" w:rsidRDefault="008B0AB0" w:rsidP="00194761">
      <w:pPr>
        <w:pStyle w:val="100"/>
        <w:rPr>
          <w:b/>
        </w:rPr>
      </w:pPr>
      <w:r w:rsidRPr="00194761">
        <w:rPr>
          <w:b/>
        </w:rPr>
        <w:t>Notes on the configuration delivered to the edge node ACC2:</w:t>
      </w:r>
    </w:p>
    <w:p w14:paraId="411D978D" w14:textId="2F30695F" w:rsidR="008B0AB0" w:rsidRPr="00D91B94" w:rsidRDefault="00194761" w:rsidP="00194761">
      <w:pPr>
        <w:pStyle w:val="100"/>
      </w:pPr>
      <w:r>
        <w:t xml:space="preserve">1. </w:t>
      </w:r>
      <w:r w:rsidR="008B0AB0" w:rsidRPr="00D91B94">
        <w:t>Create an SSID profile.</w:t>
      </w:r>
    </w:p>
    <w:p w14:paraId="274BD311" w14:textId="2503108C" w:rsidR="008B0AB0" w:rsidRPr="00D91B94" w:rsidRDefault="00194761" w:rsidP="00194761">
      <w:pPr>
        <w:pStyle w:val="100"/>
      </w:pPr>
      <w:r>
        <w:t xml:space="preserve">2. </w:t>
      </w:r>
      <w:r w:rsidR="008B0AB0" w:rsidRPr="00D91B94">
        <w:t>Create a VAP profile, reference the SSID profile and authentication profile in the VAP profile, and configure the service VLAN and forwarding mode.</w:t>
      </w:r>
    </w:p>
    <w:p w14:paraId="22ECFAA9" w14:textId="762EF422" w:rsidR="008B0AB0" w:rsidRPr="00D91B94" w:rsidRDefault="00194761" w:rsidP="00194761">
      <w:pPr>
        <w:pStyle w:val="100"/>
      </w:pPr>
      <w:r>
        <w:t xml:space="preserve">3. </w:t>
      </w:r>
      <w:r w:rsidR="008B0AB0" w:rsidRPr="00D91B94">
        <w:t>Bind the VAP profile to the AP group.</w:t>
      </w:r>
    </w:p>
    <w:p w14:paraId="7858E3CF" w14:textId="77777777" w:rsidR="008B0AB0" w:rsidRPr="00194761" w:rsidRDefault="008B0AB0" w:rsidP="00194761">
      <w:pPr>
        <w:pStyle w:val="1e"/>
        <w:rPr>
          <w:b/>
        </w:rPr>
      </w:pPr>
      <w:bookmarkStart w:id="227" w:name="_Toc466755580"/>
      <w:bookmarkStart w:id="228" w:name="_Toc57737989"/>
      <w:r w:rsidRPr="00194761">
        <w:rPr>
          <w:b/>
        </w:rPr>
        <w:t>----End</w:t>
      </w:r>
    </w:p>
    <w:p w14:paraId="052861CE" w14:textId="77777777" w:rsidR="008B0AB0" w:rsidRPr="00AE560F" w:rsidRDefault="008B0AB0" w:rsidP="00194761">
      <w:pPr>
        <w:pStyle w:val="2"/>
      </w:pPr>
      <w:bookmarkStart w:id="229" w:name="_Toc58336772"/>
      <w:bookmarkStart w:id="230" w:name="_Toc62638058"/>
      <w:r w:rsidRPr="00AE560F">
        <w:t>Verification</w:t>
      </w:r>
      <w:bookmarkEnd w:id="227"/>
      <w:bookmarkEnd w:id="228"/>
      <w:bookmarkEnd w:id="229"/>
      <w:bookmarkEnd w:id="230"/>
    </w:p>
    <w:p w14:paraId="793CDAFF" w14:textId="77777777" w:rsidR="008B0AB0" w:rsidRPr="00AE560F" w:rsidRDefault="008B0AB0" w:rsidP="00194761">
      <w:pPr>
        <w:pStyle w:val="3"/>
      </w:pPr>
      <w:bookmarkStart w:id="231" w:name="_Toc57737990"/>
      <w:bookmarkStart w:id="232" w:name="_Toc58336773"/>
      <w:bookmarkStart w:id="233" w:name="_Toc62638059"/>
      <w:r w:rsidRPr="00AE560F">
        <w:t>Verifying Access Authentication</w:t>
      </w:r>
      <w:bookmarkEnd w:id="231"/>
      <w:bookmarkEnd w:id="232"/>
      <w:bookmarkEnd w:id="233"/>
    </w:p>
    <w:p w14:paraId="2EAA6D90" w14:textId="77777777" w:rsidR="008B0AB0" w:rsidRPr="00AE560F" w:rsidRDefault="008B0AB0" w:rsidP="00194761">
      <w:pPr>
        <w:pStyle w:val="4"/>
        <w:rPr>
          <w:rFonts w:hint="default"/>
        </w:rPr>
      </w:pPr>
      <w:r w:rsidRPr="00AE560F">
        <w:t>802.1X Authentication</w:t>
      </w:r>
    </w:p>
    <w:p w14:paraId="5B39E9C7" w14:textId="77777777" w:rsidR="008B0AB0" w:rsidRDefault="008B0AB0" w:rsidP="00194761">
      <w:pPr>
        <w:pStyle w:val="1e"/>
      </w:pPr>
      <w:r>
        <w:t>This example verifies 802.1X authentication using a wired terminal.</w:t>
      </w:r>
    </w:p>
    <w:p w14:paraId="57CA6789" w14:textId="77777777" w:rsidR="008B0AB0" w:rsidRDefault="008B0AB0" w:rsidP="00D152A7">
      <w:pPr>
        <w:pStyle w:val="30"/>
        <w:numPr>
          <w:ilvl w:val="5"/>
          <w:numId w:val="70"/>
        </w:numPr>
      </w:pPr>
      <w:r>
        <w:t>Modify network adapter attributes.</w:t>
      </w:r>
    </w:p>
    <w:p w14:paraId="0AF2D05C" w14:textId="77777777" w:rsidR="008B0AB0" w:rsidRDefault="008B0AB0" w:rsidP="00194761">
      <w:pPr>
        <w:pStyle w:val="1e"/>
      </w:pPr>
      <w:r>
        <w:t xml:space="preserve"># On a wired terminal, choose </w:t>
      </w:r>
      <w:r>
        <w:rPr>
          <w:b/>
        </w:rPr>
        <w:t>Control Panel &gt; Network and Internet &gt; Network Connections</w:t>
      </w:r>
      <w:r>
        <w:t>, find the network adapter that connects to ACC1 (or ACC2), and modify the attributes of the network adapter.</w:t>
      </w:r>
    </w:p>
    <w:p w14:paraId="203007E1" w14:textId="77777777" w:rsidR="008B0AB0" w:rsidRDefault="008B0AB0" w:rsidP="00B02CAA">
      <w:pPr>
        <w:pStyle w:val="1e"/>
        <w:jc w:val="center"/>
      </w:pPr>
      <w:r>
        <w:rPr>
          <w:rFonts w:hint="eastAsia"/>
          <w:noProof/>
        </w:rPr>
        <w:drawing>
          <wp:inline distT="0" distB="0" distL="0" distR="0" wp14:anchorId="024B9721" wp14:editId="28F17633">
            <wp:extent cx="3009524" cy="2438095"/>
            <wp:effectExtent l="19050" t="19050" r="19685" b="19685"/>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1.png"/>
                    <pic:cNvPicPr/>
                  </pic:nvPicPr>
                  <pic:blipFill>
                    <a:blip r:embed="rId34">
                      <a:extLst>
                        <a:ext uri="{28A0092B-C50C-407E-A947-70E740481C1C}">
                          <a14:useLocalDpi xmlns:a14="http://schemas.microsoft.com/office/drawing/2010/main" val="0"/>
                        </a:ext>
                      </a:extLst>
                    </a:blip>
                    <a:stretch>
                      <a:fillRect/>
                    </a:stretch>
                  </pic:blipFill>
                  <pic:spPr>
                    <a:xfrm>
                      <a:off x="0" y="0"/>
                      <a:ext cx="3009524" cy="2438095"/>
                    </a:xfrm>
                    <a:prstGeom prst="rect">
                      <a:avLst/>
                    </a:prstGeom>
                    <a:ln>
                      <a:solidFill>
                        <a:schemeClr val="bg1">
                          <a:lumMod val="85000"/>
                        </a:schemeClr>
                      </a:solidFill>
                    </a:ln>
                  </pic:spPr>
                </pic:pic>
              </a:graphicData>
            </a:graphic>
          </wp:inline>
        </w:drawing>
      </w:r>
    </w:p>
    <w:p w14:paraId="5640C4C9" w14:textId="77777777" w:rsidR="008B0AB0" w:rsidRDefault="008B0AB0" w:rsidP="00D152A7">
      <w:pPr>
        <w:pStyle w:val="30"/>
      </w:pPr>
      <w:r>
        <w:t>Authenticate the identity.</w:t>
      </w:r>
    </w:p>
    <w:p w14:paraId="0DCA2EA9" w14:textId="77777777" w:rsidR="008B0AB0" w:rsidRDefault="008B0AB0" w:rsidP="00194761">
      <w:pPr>
        <w:pStyle w:val="1e"/>
      </w:pPr>
      <w:r>
        <w:t xml:space="preserve"># Click the </w:t>
      </w:r>
      <w:r>
        <w:rPr>
          <w:b/>
        </w:rPr>
        <w:t>Authentication</w:t>
      </w:r>
      <w:r>
        <w:t xml:space="preserve"> tab and then click </w:t>
      </w:r>
      <w:r>
        <w:rPr>
          <w:b/>
        </w:rPr>
        <w:t>Additional Settings</w:t>
      </w:r>
      <w:r>
        <w:t xml:space="preserve">. In the dialog box that is displayed, select </w:t>
      </w:r>
      <w:r>
        <w:rPr>
          <w:b/>
        </w:rPr>
        <w:t>User or Computer Authentication</w:t>
      </w:r>
      <w:r>
        <w:t xml:space="preserve"> and click </w:t>
      </w:r>
      <w:r>
        <w:rPr>
          <w:b/>
        </w:rPr>
        <w:t>Replace credentials</w:t>
      </w:r>
      <w:r>
        <w:t>.</w:t>
      </w:r>
    </w:p>
    <w:p w14:paraId="206CC27E" w14:textId="77777777" w:rsidR="008B0AB0" w:rsidRDefault="008B0AB0" w:rsidP="00B02CAA">
      <w:pPr>
        <w:pStyle w:val="1e"/>
        <w:jc w:val="center"/>
      </w:pPr>
      <w:r>
        <w:rPr>
          <w:rFonts w:hint="eastAsia"/>
          <w:noProof/>
        </w:rPr>
        <w:drawing>
          <wp:inline distT="0" distB="0" distL="0" distR="0" wp14:anchorId="5250589F" wp14:editId="6F64B149">
            <wp:extent cx="3571429" cy="4752381"/>
            <wp:effectExtent l="0" t="0" r="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3.png"/>
                    <pic:cNvPicPr/>
                  </pic:nvPicPr>
                  <pic:blipFill>
                    <a:blip r:embed="rId35">
                      <a:extLst>
                        <a:ext uri="{28A0092B-C50C-407E-A947-70E740481C1C}">
                          <a14:useLocalDpi xmlns:a14="http://schemas.microsoft.com/office/drawing/2010/main" val="0"/>
                        </a:ext>
                      </a:extLst>
                    </a:blip>
                    <a:stretch>
                      <a:fillRect/>
                    </a:stretch>
                  </pic:blipFill>
                  <pic:spPr>
                    <a:xfrm>
                      <a:off x="0" y="0"/>
                      <a:ext cx="3571429" cy="4752381"/>
                    </a:xfrm>
                    <a:prstGeom prst="rect">
                      <a:avLst/>
                    </a:prstGeom>
                  </pic:spPr>
                </pic:pic>
              </a:graphicData>
            </a:graphic>
          </wp:inline>
        </w:drawing>
      </w:r>
    </w:p>
    <w:p w14:paraId="076E1EFD" w14:textId="77777777" w:rsidR="008B0AB0" w:rsidRDefault="008B0AB0" w:rsidP="00B02CAA">
      <w:pPr>
        <w:pStyle w:val="1e"/>
        <w:jc w:val="center"/>
      </w:pPr>
      <w:r>
        <w:rPr>
          <w:noProof/>
        </w:rPr>
        <w:drawing>
          <wp:inline distT="0" distB="0" distL="0" distR="0" wp14:anchorId="04F24272" wp14:editId="5CEBCBE1">
            <wp:extent cx="3571429" cy="4752381"/>
            <wp:effectExtent l="0" t="0" r="0"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2.png"/>
                    <pic:cNvPicPr/>
                  </pic:nvPicPr>
                  <pic:blipFill>
                    <a:blip r:embed="rId36">
                      <a:extLst>
                        <a:ext uri="{28A0092B-C50C-407E-A947-70E740481C1C}">
                          <a14:useLocalDpi xmlns:a14="http://schemas.microsoft.com/office/drawing/2010/main" val="0"/>
                        </a:ext>
                      </a:extLst>
                    </a:blip>
                    <a:stretch>
                      <a:fillRect/>
                    </a:stretch>
                  </pic:blipFill>
                  <pic:spPr>
                    <a:xfrm>
                      <a:off x="0" y="0"/>
                      <a:ext cx="3571429" cy="4752381"/>
                    </a:xfrm>
                    <a:prstGeom prst="rect">
                      <a:avLst/>
                    </a:prstGeom>
                  </pic:spPr>
                </pic:pic>
              </a:graphicData>
            </a:graphic>
          </wp:inline>
        </w:drawing>
      </w:r>
    </w:p>
    <w:p w14:paraId="0303A32B" w14:textId="77777777" w:rsidR="008B0AB0" w:rsidRDefault="008B0AB0" w:rsidP="00194761">
      <w:pPr>
        <w:pStyle w:val="1e"/>
      </w:pPr>
      <w:r>
        <w:t xml:space="preserve">In the dialog box that is displayed, enter the user name and password. (The user name and password of an R&amp;D employee are </w:t>
      </w:r>
      <w:r>
        <w:rPr>
          <w:b/>
        </w:rPr>
        <w:t>Research</w:t>
      </w:r>
      <w:r>
        <w:t xml:space="preserve"> and </w:t>
      </w:r>
      <w:r>
        <w:rPr>
          <w:b/>
        </w:rPr>
        <w:t>Huawei@123</w:t>
      </w:r>
      <w:r>
        <w:t xml:space="preserve">, and those of a sales employee are </w:t>
      </w:r>
      <w:r>
        <w:rPr>
          <w:b/>
        </w:rPr>
        <w:t>Sales</w:t>
      </w:r>
      <w:r>
        <w:t xml:space="preserve"> and </w:t>
      </w:r>
      <w:r>
        <w:rPr>
          <w:b/>
        </w:rPr>
        <w:t>Huawei@123</w:t>
      </w:r>
      <w:r>
        <w:t xml:space="preserve">.) Click </w:t>
      </w:r>
      <w:r>
        <w:rPr>
          <w:b/>
        </w:rPr>
        <w:t>OK</w:t>
      </w:r>
      <w:r>
        <w:t xml:space="preserve"> in each window that is displayed.</w:t>
      </w:r>
    </w:p>
    <w:p w14:paraId="3D97526E" w14:textId="77777777" w:rsidR="008B0AB0" w:rsidRDefault="008B0AB0" w:rsidP="00D152A7">
      <w:pPr>
        <w:pStyle w:val="30"/>
      </w:pPr>
      <w:r>
        <w:t>View online users.</w:t>
      </w:r>
    </w:p>
    <w:p w14:paraId="71422D70" w14:textId="77777777" w:rsidR="008B0AB0" w:rsidRDefault="008B0AB0" w:rsidP="00194761">
      <w:pPr>
        <w:pStyle w:val="1e"/>
      </w:pPr>
      <w:r>
        <w:t># After the users are successfully authenticated, they are displayed in the online user list of ACC1 and ACC2.</w:t>
      </w:r>
    </w:p>
    <w:p w14:paraId="12D60C9D" w14:textId="77777777" w:rsidR="008B0AB0" w:rsidRDefault="008B0AB0" w:rsidP="00194761">
      <w:pPr>
        <w:pStyle w:val="2f2"/>
        <w:spacing w:before="240" w:after="240"/>
      </w:pPr>
      <w:r>
        <w:t>[ACC1]display access-user</w:t>
      </w:r>
    </w:p>
    <w:p w14:paraId="38AE9E4E" w14:textId="77777777" w:rsidR="008B0AB0" w:rsidRDefault="008B0AB0" w:rsidP="00194761">
      <w:pPr>
        <w:pStyle w:val="2f2"/>
        <w:spacing w:before="240" w:after="240"/>
      </w:pPr>
      <w:r>
        <w:t xml:space="preserve"> ------------------------------------------------------------------------------------------------------</w:t>
      </w:r>
    </w:p>
    <w:p w14:paraId="1DFBE3D0" w14:textId="6B76C89B" w:rsidR="008B0AB0" w:rsidRDefault="008B0AB0" w:rsidP="00194761">
      <w:pPr>
        <w:pStyle w:val="2f2"/>
        <w:spacing w:before="240" w:after="240"/>
      </w:pPr>
      <w:r>
        <w:t xml:space="preserve"> UserID</w:t>
      </w:r>
      <w:r w:rsidR="009B4F42">
        <w:tab/>
      </w:r>
      <w:r w:rsidR="009B4F42">
        <w:tab/>
      </w:r>
      <w:r>
        <w:t>Username  IP address</w:t>
      </w:r>
      <w:r w:rsidR="009B4F42">
        <w:tab/>
      </w:r>
      <w:r w:rsidR="009B4F42">
        <w:tab/>
      </w:r>
      <w:r w:rsidR="009B4F42">
        <w:tab/>
      </w:r>
      <w:r w:rsidR="009B4F42">
        <w:tab/>
      </w:r>
      <w:r w:rsidR="009B4F42">
        <w:tab/>
      </w:r>
      <w:r w:rsidR="009B4F42">
        <w:tab/>
      </w:r>
      <w:r>
        <w:t>MAC</w:t>
      </w:r>
      <w:r w:rsidR="009B4F42">
        <w:tab/>
      </w:r>
      <w:r w:rsidR="009B4F42">
        <w:tab/>
      </w:r>
      <w:r w:rsidR="009B4F42">
        <w:tab/>
      </w:r>
      <w:r w:rsidR="009B4F42">
        <w:tab/>
      </w:r>
      <w:r w:rsidR="009B4F42">
        <w:tab/>
      </w:r>
      <w:r w:rsidR="009B4F42">
        <w:tab/>
      </w:r>
      <w:r w:rsidR="009B4F42">
        <w:tab/>
      </w:r>
      <w:r w:rsidR="009B4F42">
        <w:tab/>
      </w:r>
      <w:r w:rsidR="009B4F42">
        <w:tab/>
      </w:r>
      <w:r w:rsidR="009B4F42">
        <w:tab/>
      </w:r>
      <w:r w:rsidR="009B4F42">
        <w:tab/>
      </w:r>
      <w:r w:rsidR="009B4F42">
        <w:tab/>
      </w:r>
      <w:r w:rsidR="009B4F42">
        <w:tab/>
      </w:r>
      <w:r w:rsidR="009B4F42">
        <w:tab/>
      </w:r>
      <w:r w:rsidR="009B4F42">
        <w:tab/>
      </w:r>
      <w:r w:rsidR="009B4F42">
        <w:tab/>
      </w:r>
      <w:r>
        <w:t>Status</w:t>
      </w:r>
    </w:p>
    <w:p w14:paraId="635F755B" w14:textId="77777777" w:rsidR="008B0AB0" w:rsidRDefault="008B0AB0" w:rsidP="00194761">
      <w:pPr>
        <w:pStyle w:val="2f2"/>
        <w:spacing w:before="240" w:after="240"/>
      </w:pPr>
      <w:r>
        <w:t xml:space="preserve"> ------------------------------------------------------------------------------------------------------</w:t>
      </w:r>
    </w:p>
    <w:p w14:paraId="6026193F" w14:textId="1B03B4B1" w:rsidR="008B0AB0" w:rsidRDefault="008B0AB0" w:rsidP="00194761">
      <w:pPr>
        <w:pStyle w:val="2f2"/>
        <w:spacing w:before="240" w:after="240"/>
      </w:pPr>
      <w:r>
        <w:t xml:space="preserve"> 6</w:t>
      </w:r>
      <w:r w:rsidR="009B4F42">
        <w:tab/>
      </w:r>
      <w:r w:rsidR="009B4F42">
        <w:tab/>
      </w:r>
      <w:r w:rsidR="009B4F42">
        <w:tab/>
      </w:r>
      <w:r w:rsidR="009B4F42">
        <w:tab/>
      </w:r>
      <w:r w:rsidR="009B4F42">
        <w:tab/>
      </w:r>
      <w:r w:rsidR="009B4F42">
        <w:tab/>
      </w:r>
      <w:r w:rsidR="009B4F42">
        <w:tab/>
      </w:r>
      <w:r w:rsidR="009B4F42">
        <w:tab/>
      </w:r>
      <w:r w:rsidR="009B4F42">
        <w:tab/>
      </w:r>
      <w:r>
        <w:t>admin</w:t>
      </w:r>
      <w:r w:rsidR="009B4F42">
        <w:tab/>
      </w:r>
      <w:r w:rsidR="009B4F42">
        <w:tab/>
      </w:r>
      <w:r w:rsidR="009B4F42">
        <w:tab/>
      </w:r>
      <w:r w:rsidR="009B4F42">
        <w:tab/>
      </w:r>
      <w:r w:rsidR="009B4F42">
        <w:tab/>
      </w:r>
      <w:r w:rsidR="009B4F42">
        <w:tab/>
      </w:r>
      <w:r w:rsidR="009B4F42">
        <w:tab/>
      </w:r>
      <w:r w:rsidR="009B4F42">
        <w:tab/>
        <w:t>-</w:t>
      </w:r>
      <w:r w:rsidR="009B4F42">
        <w:tab/>
      </w:r>
      <w:r w:rsidR="009B4F42">
        <w:tab/>
      </w:r>
      <w:r w:rsidR="009B4F42">
        <w:tab/>
      </w:r>
      <w:r w:rsidR="009B4F42">
        <w:tab/>
      </w:r>
      <w:r w:rsidR="009B4F42">
        <w:tab/>
      </w:r>
      <w:r w:rsidR="009B4F42">
        <w:tab/>
      </w:r>
      <w:r w:rsidR="009B4F42">
        <w:tab/>
      </w:r>
      <w:r w:rsidR="009B4F42">
        <w:tab/>
      </w:r>
      <w:r w:rsidR="009B4F42">
        <w:tab/>
      </w:r>
      <w:r w:rsidR="009B4F42">
        <w:tab/>
      </w:r>
      <w:r w:rsidR="009B4F42">
        <w:tab/>
      </w:r>
      <w:r w:rsidR="009B4F42">
        <w:tab/>
      </w:r>
      <w:r w:rsidR="009B4F42">
        <w:tab/>
      </w:r>
      <w:r w:rsidR="009B4F42">
        <w:tab/>
      </w:r>
      <w:r w:rsidR="009B4F42">
        <w:tab/>
      </w:r>
      <w:r w:rsidR="009B4F42">
        <w:tab/>
      </w:r>
      <w:r w:rsidR="009B4F42">
        <w:tab/>
      </w:r>
      <w:r>
        <w:t xml:space="preserve">- </w:t>
      </w:r>
      <w:r w:rsidR="009B4F42">
        <w:tab/>
      </w:r>
      <w:r w:rsidR="009B4F42">
        <w:tab/>
      </w:r>
      <w:r w:rsidR="009B4F42">
        <w:tab/>
      </w:r>
      <w:r w:rsidR="009B4F42">
        <w:tab/>
      </w:r>
      <w:r w:rsidR="009B4F42">
        <w:tab/>
      </w:r>
      <w:r w:rsidR="009B4F42">
        <w:tab/>
      </w:r>
      <w:r w:rsidR="009B4F42">
        <w:tab/>
      </w:r>
      <w:r w:rsidR="009B4F42">
        <w:tab/>
      </w:r>
      <w:r w:rsidR="009B4F42">
        <w:tab/>
      </w:r>
      <w:r w:rsidR="009B4F42">
        <w:tab/>
      </w:r>
      <w:r w:rsidR="009B4F42">
        <w:tab/>
      </w:r>
      <w:r w:rsidR="009B4F42">
        <w:tab/>
      </w:r>
      <w:r w:rsidR="009B4F42">
        <w:tab/>
      </w:r>
      <w:r w:rsidR="009B4F42">
        <w:tab/>
      </w:r>
      <w:r w:rsidR="009B4F42">
        <w:tab/>
      </w:r>
      <w:r w:rsidR="009B4F42">
        <w:tab/>
      </w:r>
      <w:r w:rsidR="009B4F42">
        <w:tab/>
      </w:r>
      <w:r w:rsidR="009B4F42">
        <w:tab/>
      </w:r>
      <w:r w:rsidR="009B4F42">
        <w:tab/>
      </w:r>
      <w:r>
        <w:t>Success</w:t>
      </w:r>
    </w:p>
    <w:p w14:paraId="30A36306" w14:textId="29E338B6" w:rsidR="008B0AB0" w:rsidRPr="00813C8D" w:rsidRDefault="008B0AB0" w:rsidP="00194761">
      <w:pPr>
        <w:pStyle w:val="2f2"/>
        <w:spacing w:before="240" w:after="240"/>
        <w:rPr>
          <w:b/>
        </w:rPr>
      </w:pPr>
      <w:r>
        <w:t xml:space="preserve"> </w:t>
      </w:r>
      <w:r>
        <w:rPr>
          <w:b/>
        </w:rPr>
        <w:t>16404</w:t>
      </w:r>
      <w:r w:rsidR="009B4F42">
        <w:rPr>
          <w:b/>
        </w:rPr>
        <w:tab/>
      </w:r>
      <w:r w:rsidR="009B4F42">
        <w:rPr>
          <w:b/>
        </w:rPr>
        <w:tab/>
      </w:r>
      <w:r w:rsidR="009B4F42">
        <w:rPr>
          <w:b/>
        </w:rPr>
        <w:tab/>
      </w:r>
      <w:r>
        <w:rPr>
          <w:b/>
        </w:rPr>
        <w:t>Sales</w:t>
      </w:r>
      <w:r w:rsidR="009B4F42">
        <w:rPr>
          <w:b/>
        </w:rPr>
        <w:tab/>
      </w:r>
      <w:r w:rsidR="009B4F42">
        <w:rPr>
          <w:b/>
        </w:rPr>
        <w:tab/>
      </w:r>
      <w:r w:rsidR="009B4F42">
        <w:rPr>
          <w:b/>
        </w:rPr>
        <w:tab/>
      </w:r>
      <w:r w:rsidR="009B4F42">
        <w:rPr>
          <w:b/>
        </w:rPr>
        <w:tab/>
      </w:r>
      <w:r w:rsidR="009B4F42">
        <w:rPr>
          <w:b/>
        </w:rPr>
        <w:tab/>
      </w:r>
      <w:r w:rsidR="009B4F42">
        <w:rPr>
          <w:b/>
        </w:rPr>
        <w:tab/>
      </w:r>
      <w:r w:rsidR="009B4F42">
        <w:rPr>
          <w:b/>
        </w:rPr>
        <w:tab/>
      </w:r>
      <w:r w:rsidR="009B4F42">
        <w:rPr>
          <w:b/>
        </w:rPr>
        <w:tab/>
      </w:r>
      <w:r>
        <w:rPr>
          <w:b/>
        </w:rPr>
        <w:t>172.16.3.191  000e-c6bf-8d13 Success</w:t>
      </w:r>
    </w:p>
    <w:p w14:paraId="071AAE8E" w14:textId="77777777" w:rsidR="008B0AB0" w:rsidRDefault="008B0AB0" w:rsidP="00194761">
      <w:pPr>
        <w:pStyle w:val="2f2"/>
        <w:spacing w:before="240" w:after="240"/>
      </w:pPr>
      <w:r>
        <w:t xml:space="preserve"> ------------------------------------------------------------------------------------------------------</w:t>
      </w:r>
    </w:p>
    <w:p w14:paraId="25A73B1B" w14:textId="77777777" w:rsidR="008B0AB0" w:rsidRDefault="008B0AB0" w:rsidP="00194761">
      <w:pPr>
        <w:pStyle w:val="2f2"/>
        <w:spacing w:before="240" w:after="240"/>
      </w:pPr>
    </w:p>
    <w:p w14:paraId="597031C2" w14:textId="78CED482" w:rsidR="009B4F42" w:rsidRDefault="009B4F42" w:rsidP="009B4F42">
      <w:pPr>
        <w:pStyle w:val="2f2"/>
        <w:spacing w:before="240" w:after="240"/>
      </w:pPr>
      <w:r>
        <w:t>[ACC2]display access-user</w:t>
      </w:r>
    </w:p>
    <w:p w14:paraId="4031C5AE" w14:textId="77777777" w:rsidR="009B4F42" w:rsidRDefault="009B4F42" w:rsidP="009B4F42">
      <w:pPr>
        <w:pStyle w:val="2f2"/>
        <w:spacing w:before="240" w:after="240"/>
      </w:pPr>
      <w:r>
        <w:t xml:space="preserve"> ------------------------------------------------------------------------------------------------------</w:t>
      </w:r>
    </w:p>
    <w:p w14:paraId="507974C2" w14:textId="5C2CF524" w:rsidR="009B4F42" w:rsidRDefault="009B4F42" w:rsidP="009B4F42">
      <w:pPr>
        <w:pStyle w:val="2f2"/>
        <w:spacing w:before="240" w:after="240"/>
      </w:pPr>
      <w:r>
        <w:t xml:space="preserve"> UserID</w:t>
      </w:r>
      <w:r>
        <w:tab/>
      </w:r>
      <w:r>
        <w:tab/>
        <w:t>Username  IP address</w:t>
      </w:r>
      <w:r>
        <w:tab/>
      </w:r>
      <w:r>
        <w:tab/>
      </w:r>
      <w:r>
        <w:tab/>
      </w:r>
      <w:r>
        <w:tab/>
      </w:r>
      <w:r>
        <w:tab/>
      </w:r>
      <w:r>
        <w:tab/>
      </w:r>
      <w:r w:rsidR="00DB3393">
        <w:tab/>
      </w:r>
      <w:r>
        <w:t>MAC</w:t>
      </w:r>
      <w:r>
        <w:tab/>
      </w:r>
      <w:r>
        <w:tab/>
      </w:r>
      <w:r>
        <w:tab/>
      </w:r>
      <w:r>
        <w:tab/>
      </w:r>
      <w:r>
        <w:tab/>
      </w:r>
      <w:r>
        <w:tab/>
      </w:r>
      <w:r>
        <w:tab/>
      </w:r>
      <w:r>
        <w:tab/>
      </w:r>
      <w:r>
        <w:tab/>
      </w:r>
      <w:r>
        <w:tab/>
      </w:r>
      <w:r>
        <w:tab/>
      </w:r>
      <w:r>
        <w:tab/>
      </w:r>
      <w:r>
        <w:tab/>
      </w:r>
      <w:r>
        <w:tab/>
      </w:r>
      <w:r>
        <w:tab/>
      </w:r>
      <w:r>
        <w:tab/>
        <w:t>Status</w:t>
      </w:r>
    </w:p>
    <w:p w14:paraId="5E811A6E" w14:textId="77777777" w:rsidR="009B4F42" w:rsidRDefault="009B4F42" w:rsidP="009B4F42">
      <w:pPr>
        <w:pStyle w:val="2f2"/>
        <w:spacing w:before="240" w:after="240"/>
      </w:pPr>
      <w:r>
        <w:t xml:space="preserve"> ------------------------------------------------------------------------------------------------------</w:t>
      </w:r>
    </w:p>
    <w:p w14:paraId="19DFD3A4" w14:textId="3322E160" w:rsidR="009B4F42" w:rsidRDefault="009B4F42" w:rsidP="009B4F42">
      <w:pPr>
        <w:pStyle w:val="2f2"/>
        <w:spacing w:before="240" w:after="240"/>
      </w:pPr>
      <w:r>
        <w:t xml:space="preserve"> 3</w:t>
      </w:r>
      <w:r>
        <w:tab/>
      </w:r>
      <w:r>
        <w:tab/>
      </w:r>
      <w:r>
        <w:tab/>
      </w:r>
      <w:r>
        <w:tab/>
      </w:r>
      <w:r>
        <w:tab/>
      </w:r>
      <w:r>
        <w:tab/>
      </w:r>
      <w:r>
        <w:tab/>
      </w:r>
      <w:r>
        <w:tab/>
      </w:r>
      <w:r>
        <w:tab/>
        <w:t>admin</w:t>
      </w:r>
      <w:r>
        <w:tab/>
      </w:r>
      <w:r>
        <w:tab/>
      </w:r>
      <w:r>
        <w:tab/>
      </w:r>
      <w:r>
        <w:tab/>
      </w:r>
      <w:r>
        <w:tab/>
      </w:r>
      <w:r>
        <w:tab/>
      </w:r>
      <w:r>
        <w:tab/>
      </w:r>
      <w:r>
        <w:tab/>
        <w:t>-</w:t>
      </w:r>
      <w:r>
        <w:tab/>
      </w:r>
      <w:r>
        <w:tab/>
      </w:r>
      <w:r>
        <w:tab/>
      </w:r>
      <w:r>
        <w:tab/>
      </w:r>
      <w:r>
        <w:tab/>
      </w:r>
      <w:r>
        <w:tab/>
      </w:r>
      <w:r>
        <w:tab/>
      </w:r>
      <w:r>
        <w:tab/>
      </w:r>
      <w:r>
        <w:tab/>
      </w:r>
      <w:r>
        <w:tab/>
      </w:r>
      <w:r>
        <w:tab/>
      </w:r>
      <w:r>
        <w:tab/>
      </w:r>
      <w:r>
        <w:tab/>
      </w:r>
      <w:r>
        <w:tab/>
      </w:r>
      <w:r>
        <w:tab/>
      </w:r>
      <w:r>
        <w:tab/>
      </w:r>
      <w:r>
        <w:tab/>
      </w:r>
      <w:r w:rsidR="00DB3393">
        <w:tab/>
      </w:r>
      <w:r w:rsidR="00DB3393">
        <w:tab/>
      </w:r>
      <w:r>
        <w:t xml:space="preserve">- </w:t>
      </w:r>
      <w:r>
        <w:tab/>
      </w:r>
      <w:r>
        <w:tab/>
      </w:r>
      <w:r>
        <w:tab/>
      </w:r>
      <w:r>
        <w:tab/>
      </w:r>
      <w:r>
        <w:tab/>
      </w:r>
      <w:r>
        <w:tab/>
      </w:r>
      <w:r>
        <w:tab/>
      </w:r>
      <w:r>
        <w:tab/>
      </w:r>
      <w:r>
        <w:tab/>
      </w:r>
      <w:r>
        <w:tab/>
      </w:r>
      <w:r>
        <w:tab/>
      </w:r>
      <w:r>
        <w:tab/>
      </w:r>
      <w:r>
        <w:tab/>
      </w:r>
      <w:r>
        <w:tab/>
      </w:r>
      <w:r>
        <w:tab/>
      </w:r>
      <w:r>
        <w:tab/>
      </w:r>
      <w:r>
        <w:tab/>
      </w:r>
      <w:r>
        <w:tab/>
      </w:r>
      <w:r>
        <w:tab/>
        <w:t>Success</w:t>
      </w:r>
    </w:p>
    <w:p w14:paraId="3AC700B6" w14:textId="675861C7" w:rsidR="009B4F42" w:rsidRPr="00813C8D" w:rsidRDefault="009B4F42" w:rsidP="009B4F42">
      <w:pPr>
        <w:pStyle w:val="2f2"/>
        <w:spacing w:before="240" w:after="240"/>
        <w:rPr>
          <w:b/>
        </w:rPr>
      </w:pPr>
      <w:r>
        <w:t xml:space="preserve"> </w:t>
      </w:r>
      <w:r>
        <w:rPr>
          <w:b/>
        </w:rPr>
        <w:t>1640</w:t>
      </w:r>
      <w:r w:rsidR="00DB3393">
        <w:rPr>
          <w:b/>
        </w:rPr>
        <w:t>6</w:t>
      </w:r>
      <w:r>
        <w:rPr>
          <w:b/>
        </w:rPr>
        <w:tab/>
      </w:r>
      <w:r>
        <w:rPr>
          <w:b/>
        </w:rPr>
        <w:tab/>
      </w:r>
      <w:r>
        <w:rPr>
          <w:b/>
        </w:rPr>
        <w:tab/>
      </w:r>
      <w:r w:rsidR="00DB3393">
        <w:rPr>
          <w:rFonts w:hint="eastAsia"/>
          <w:b/>
        </w:rPr>
        <w:t>Research</w:t>
      </w:r>
      <w:r>
        <w:rPr>
          <w:b/>
        </w:rPr>
        <w:tab/>
      </w:r>
      <w:r>
        <w:rPr>
          <w:b/>
        </w:rPr>
        <w:tab/>
      </w:r>
      <w:r>
        <w:rPr>
          <w:b/>
        </w:rPr>
        <w:tab/>
      </w:r>
      <w:r w:rsidR="00DB3393">
        <w:rPr>
          <w:b/>
        </w:rPr>
        <w:t xml:space="preserve"> </w:t>
      </w:r>
      <w:r>
        <w:rPr>
          <w:b/>
        </w:rPr>
        <w:t>172.16.</w:t>
      </w:r>
      <w:r w:rsidR="00DB3393">
        <w:rPr>
          <w:b/>
        </w:rPr>
        <w:t>2.242</w:t>
      </w:r>
      <w:r>
        <w:rPr>
          <w:b/>
        </w:rPr>
        <w:t xml:space="preserve">  000</w:t>
      </w:r>
      <w:r w:rsidR="00DB3393">
        <w:rPr>
          <w:rFonts w:hint="eastAsia"/>
          <w:b/>
        </w:rPr>
        <w:t>c</w:t>
      </w:r>
      <w:r w:rsidR="00DB3393">
        <w:rPr>
          <w:b/>
        </w:rPr>
        <w:t>-2935</w:t>
      </w:r>
      <w:r>
        <w:rPr>
          <w:b/>
        </w:rPr>
        <w:t>-</w:t>
      </w:r>
      <w:r w:rsidR="00DB3393">
        <w:rPr>
          <w:b/>
        </w:rPr>
        <w:t>3f19</w:t>
      </w:r>
      <w:r>
        <w:rPr>
          <w:b/>
        </w:rPr>
        <w:t xml:space="preserve"> </w:t>
      </w:r>
      <w:r w:rsidR="00DB3393">
        <w:rPr>
          <w:b/>
        </w:rPr>
        <w:tab/>
        <w:t>S</w:t>
      </w:r>
      <w:r>
        <w:rPr>
          <w:b/>
        </w:rPr>
        <w:t>uccess</w:t>
      </w:r>
    </w:p>
    <w:p w14:paraId="1167E2B0" w14:textId="7F73208D" w:rsidR="009B4F42" w:rsidRDefault="009B4F42" w:rsidP="009B4F42">
      <w:pPr>
        <w:pStyle w:val="2f2"/>
        <w:spacing w:before="240" w:after="240"/>
      </w:pPr>
      <w:r>
        <w:t xml:space="preserve"> ------------------------------------------------------------------------------------------------------</w:t>
      </w:r>
    </w:p>
    <w:p w14:paraId="7A081721" w14:textId="77777777" w:rsidR="008B0AB0" w:rsidRDefault="008B0AB0" w:rsidP="0091216E">
      <w:pPr>
        <w:pStyle w:val="1e"/>
      </w:pPr>
      <w:r>
        <w:t># You can view details about a user using the user ID.</w:t>
      </w:r>
    </w:p>
    <w:p w14:paraId="236C5715" w14:textId="77777777" w:rsidR="008B0AB0" w:rsidRDefault="008B0AB0" w:rsidP="0091216E">
      <w:pPr>
        <w:pStyle w:val="2f2"/>
        <w:spacing w:before="240" w:after="240"/>
      </w:pPr>
      <w:r>
        <w:t>[ACC1]display access-user user-id 16404</w:t>
      </w:r>
    </w:p>
    <w:p w14:paraId="0E55917B" w14:textId="77777777" w:rsidR="008B0AB0" w:rsidRDefault="008B0AB0" w:rsidP="0091216E">
      <w:pPr>
        <w:pStyle w:val="2f2"/>
        <w:spacing w:before="240" w:after="240"/>
      </w:pPr>
      <w:r>
        <w:t>Basic:</w:t>
      </w:r>
    </w:p>
    <w:p w14:paraId="03BACECA" w14:textId="77777777" w:rsidR="008B0AB0" w:rsidRDefault="008B0AB0" w:rsidP="0091216E">
      <w:pPr>
        <w:pStyle w:val="2f2"/>
        <w:spacing w:before="240" w:after="240"/>
      </w:pPr>
      <w:r>
        <w:t xml:space="preserve">  User ID      : 16404</w:t>
      </w:r>
    </w:p>
    <w:p w14:paraId="309BCA37" w14:textId="77777777" w:rsidR="008B0AB0" w:rsidRPr="00A07D6D" w:rsidRDefault="008B0AB0" w:rsidP="0091216E">
      <w:pPr>
        <w:pStyle w:val="2f2"/>
        <w:spacing w:before="240" w:after="240"/>
        <w:rPr>
          <w:b/>
        </w:rPr>
      </w:pPr>
      <w:r>
        <w:t xml:space="preserve">  </w:t>
      </w:r>
      <w:r>
        <w:rPr>
          <w:b/>
        </w:rPr>
        <w:t>User name     : Sales</w:t>
      </w:r>
    </w:p>
    <w:p w14:paraId="63A9679C" w14:textId="77777777" w:rsidR="008B0AB0" w:rsidRDefault="008B0AB0" w:rsidP="0091216E">
      <w:pPr>
        <w:pStyle w:val="2f2"/>
        <w:spacing w:before="240" w:after="240"/>
      </w:pPr>
      <w:r>
        <w:t xml:space="preserve">  Domain-name    : default</w:t>
      </w:r>
    </w:p>
    <w:p w14:paraId="74F8BE62" w14:textId="77777777" w:rsidR="008B0AB0" w:rsidRDefault="008B0AB0" w:rsidP="0091216E">
      <w:pPr>
        <w:pStyle w:val="2f2"/>
        <w:spacing w:before="240" w:after="240"/>
      </w:pPr>
      <w:r>
        <w:t xml:space="preserve">  User MAC     : 000e-c6bf-8d13</w:t>
      </w:r>
    </w:p>
    <w:p w14:paraId="05ACB954" w14:textId="77777777" w:rsidR="008B0AB0" w:rsidRPr="00A07D6D" w:rsidRDefault="008B0AB0" w:rsidP="0091216E">
      <w:pPr>
        <w:pStyle w:val="2f2"/>
        <w:spacing w:before="240" w:after="240"/>
        <w:rPr>
          <w:b/>
        </w:rPr>
      </w:pPr>
      <w:r>
        <w:t xml:space="preserve">  </w:t>
      </w:r>
      <w:r>
        <w:rPr>
          <w:b/>
        </w:rPr>
        <w:t>User IP address    : 172.16.3.191</w:t>
      </w:r>
    </w:p>
    <w:p w14:paraId="4E4E8B94" w14:textId="77777777" w:rsidR="008B0AB0" w:rsidRDefault="008B0AB0" w:rsidP="0091216E">
      <w:pPr>
        <w:pStyle w:val="2f2"/>
        <w:spacing w:before="240" w:after="240"/>
      </w:pPr>
      <w:r>
        <w:rPr>
          <w:b/>
        </w:rPr>
        <w:t xml:space="preserve">  User vpn-instance    : MKT</w:t>
      </w:r>
    </w:p>
    <w:p w14:paraId="364D9238" w14:textId="77777777" w:rsidR="008B0AB0" w:rsidRDefault="008B0AB0" w:rsidP="0091216E">
      <w:pPr>
        <w:pStyle w:val="2f2"/>
        <w:spacing w:before="240" w:after="240"/>
      </w:pPr>
      <w:r>
        <w:t xml:space="preserve">  User IPv6 address    : FE80::208D:6A96:EE48:8F64</w:t>
      </w:r>
    </w:p>
    <w:p w14:paraId="58EF45EF" w14:textId="77777777" w:rsidR="008B0AB0" w:rsidRDefault="008B0AB0" w:rsidP="0091216E">
      <w:pPr>
        <w:pStyle w:val="2f2"/>
        <w:spacing w:before="240" w:after="240"/>
      </w:pPr>
      <w:r>
        <w:t xml:space="preserve">  User IPv6 link local address  : FE80::208D:6A96:EE48:8F64</w:t>
      </w:r>
    </w:p>
    <w:p w14:paraId="6E5AC8A0" w14:textId="77777777" w:rsidR="008B0AB0" w:rsidRDefault="008B0AB0" w:rsidP="0091216E">
      <w:pPr>
        <w:pStyle w:val="2f2"/>
        <w:spacing w:before="240" w:after="240"/>
      </w:pPr>
      <w:r>
        <w:t xml:space="preserve">  User access Interface   : GigabitEthernet0/0/24</w:t>
      </w:r>
    </w:p>
    <w:p w14:paraId="2BCF840F" w14:textId="77777777" w:rsidR="008B0AB0" w:rsidRDefault="008B0AB0" w:rsidP="0091216E">
      <w:pPr>
        <w:pStyle w:val="2f2"/>
        <w:spacing w:before="240" w:after="240"/>
      </w:pPr>
      <w:r>
        <w:t xml:space="preserve">  User vlan event    : Success</w:t>
      </w:r>
    </w:p>
    <w:p w14:paraId="5309F682" w14:textId="77777777" w:rsidR="008B0AB0" w:rsidRPr="00A07D6D" w:rsidRDefault="008B0AB0" w:rsidP="0091216E">
      <w:pPr>
        <w:pStyle w:val="2f2"/>
        <w:spacing w:before="240" w:after="240"/>
        <w:rPr>
          <w:b/>
        </w:rPr>
      </w:pPr>
      <w:r>
        <w:t xml:space="preserve">  </w:t>
      </w:r>
      <w:r>
        <w:rPr>
          <w:b/>
        </w:rPr>
        <w:t>QinQVlan/UserVlan   : 0/103</w:t>
      </w:r>
    </w:p>
    <w:p w14:paraId="4042C8DF" w14:textId="77777777" w:rsidR="008B0AB0" w:rsidRDefault="008B0AB0" w:rsidP="0091216E">
      <w:pPr>
        <w:pStyle w:val="2f2"/>
        <w:spacing w:before="240" w:after="240"/>
      </w:pPr>
      <w:r>
        <w:t xml:space="preserve">  User vlan source    : server vlan</w:t>
      </w:r>
    </w:p>
    <w:p w14:paraId="5D20DF36" w14:textId="77777777" w:rsidR="008B0AB0" w:rsidRDefault="008B0AB0" w:rsidP="0091216E">
      <w:pPr>
        <w:pStyle w:val="2f2"/>
        <w:spacing w:before="240" w:after="240"/>
      </w:pPr>
      <w:r>
        <w:t xml:space="preserve">  User access time    : 2020/11/25 11:01:09</w:t>
      </w:r>
    </w:p>
    <w:p w14:paraId="51201067" w14:textId="77777777" w:rsidR="008B0AB0" w:rsidRDefault="008B0AB0" w:rsidP="0091216E">
      <w:pPr>
        <w:pStyle w:val="2f2"/>
        <w:spacing w:before="240" w:after="240"/>
      </w:pPr>
      <w:r>
        <w:t xml:space="preserve">  User accounting session ID  : ACC10002400000010326****0100014</w:t>
      </w:r>
    </w:p>
    <w:p w14:paraId="56222DF0" w14:textId="77777777" w:rsidR="008B0AB0" w:rsidRPr="00A07D6D" w:rsidRDefault="008B0AB0" w:rsidP="0091216E">
      <w:pPr>
        <w:pStyle w:val="2f2"/>
        <w:spacing w:before="240" w:after="240"/>
        <w:rPr>
          <w:b/>
        </w:rPr>
      </w:pPr>
      <w:r>
        <w:t xml:space="preserve">  </w:t>
      </w:r>
      <w:r>
        <w:rPr>
          <w:b/>
        </w:rPr>
        <w:t>User access type    : 802.1x</w:t>
      </w:r>
    </w:p>
    <w:p w14:paraId="784926F4" w14:textId="77777777" w:rsidR="008B0AB0" w:rsidRDefault="008B0AB0" w:rsidP="0091216E">
      <w:pPr>
        <w:pStyle w:val="2f2"/>
        <w:spacing w:before="240" w:after="240"/>
      </w:pPr>
      <w:r>
        <w:t xml:space="preserve">  Terminal Device Type   : Data Terminal</w:t>
      </w:r>
    </w:p>
    <w:p w14:paraId="29684585" w14:textId="77777777" w:rsidR="008B0AB0" w:rsidRDefault="008B0AB0" w:rsidP="0091216E">
      <w:pPr>
        <w:pStyle w:val="2f2"/>
        <w:spacing w:before="240" w:after="240"/>
      </w:pPr>
      <w:r>
        <w:t xml:space="preserve">  Dynamic VLAN ID    : 103</w:t>
      </w:r>
    </w:p>
    <w:p w14:paraId="203FC1EE" w14:textId="77777777" w:rsidR="008B0AB0" w:rsidRDefault="008B0AB0" w:rsidP="0091216E">
      <w:pPr>
        <w:pStyle w:val="2f2"/>
        <w:spacing w:before="240" w:after="240"/>
      </w:pPr>
      <w:r>
        <w:t xml:space="preserve">  Dynamic group index(Effective) : 6</w:t>
      </w:r>
    </w:p>
    <w:p w14:paraId="48FF8D4B" w14:textId="77777777" w:rsidR="008B0AB0" w:rsidRPr="00A07D6D" w:rsidRDefault="008B0AB0" w:rsidP="0091216E">
      <w:pPr>
        <w:pStyle w:val="2f2"/>
        <w:spacing w:before="240" w:after="240"/>
        <w:rPr>
          <w:b/>
        </w:rPr>
      </w:pPr>
      <w:r>
        <w:t xml:space="preserve">  </w:t>
      </w:r>
      <w:r>
        <w:rPr>
          <w:b/>
        </w:rPr>
        <w:t>Dynamic group name(Effective) : Sales_Group</w:t>
      </w:r>
    </w:p>
    <w:p w14:paraId="0EDC5B2E" w14:textId="77777777" w:rsidR="008B0AB0" w:rsidRPr="00A07D6D" w:rsidRDefault="008B0AB0" w:rsidP="0091216E">
      <w:pPr>
        <w:pStyle w:val="2f2"/>
        <w:spacing w:before="240" w:after="240"/>
        <w:rPr>
          <w:b/>
        </w:rPr>
      </w:pPr>
      <w:r>
        <w:rPr>
          <w:b/>
        </w:rPr>
        <w:t xml:space="preserve">  Dynamic service scheme  : Sales_Result</w:t>
      </w:r>
    </w:p>
    <w:p w14:paraId="36A29A86" w14:textId="77777777" w:rsidR="008B0AB0" w:rsidRDefault="008B0AB0" w:rsidP="0091216E">
      <w:pPr>
        <w:pStyle w:val="2f2"/>
        <w:spacing w:before="240" w:after="240"/>
      </w:pPr>
      <w:r>
        <w:t xml:space="preserve">  Service Scheme Priority   : 0</w:t>
      </w:r>
    </w:p>
    <w:p w14:paraId="170EE3F8" w14:textId="77777777" w:rsidR="008B0AB0" w:rsidRDefault="008B0AB0" w:rsidP="0091216E">
      <w:pPr>
        <w:pStyle w:val="2f2"/>
        <w:spacing w:before="240" w:after="240"/>
      </w:pPr>
      <w:r>
        <w:t>AAA:</w:t>
      </w:r>
    </w:p>
    <w:p w14:paraId="314C5A0A" w14:textId="77777777" w:rsidR="008B0AB0" w:rsidRDefault="008B0AB0" w:rsidP="0091216E">
      <w:pPr>
        <w:pStyle w:val="2f2"/>
        <w:spacing w:before="240" w:after="240"/>
      </w:pPr>
      <w:r>
        <w:t xml:space="preserve">  User authentication type  : 802.1x authentication</w:t>
      </w:r>
    </w:p>
    <w:p w14:paraId="59270D45" w14:textId="77777777" w:rsidR="008B0AB0" w:rsidRDefault="008B0AB0" w:rsidP="0091216E">
      <w:pPr>
        <w:pStyle w:val="2f2"/>
        <w:spacing w:before="240" w:after="240"/>
      </w:pPr>
      <w:r>
        <w:t xml:space="preserve">  Current authentication method : RADIUS</w:t>
      </w:r>
    </w:p>
    <w:p w14:paraId="4A34EF86" w14:textId="77777777" w:rsidR="008B0AB0" w:rsidRDefault="008B0AB0" w:rsidP="0091216E">
      <w:pPr>
        <w:pStyle w:val="2f2"/>
        <w:spacing w:before="240" w:after="240"/>
      </w:pPr>
      <w:r>
        <w:t xml:space="preserve">  Current authorization method : -</w:t>
      </w:r>
    </w:p>
    <w:p w14:paraId="6BD5D140" w14:textId="77777777" w:rsidR="008B0AB0" w:rsidRDefault="008B0AB0" w:rsidP="0091216E">
      <w:pPr>
        <w:pStyle w:val="2f2"/>
        <w:spacing w:before="240" w:after="240"/>
      </w:pPr>
      <w:r>
        <w:t xml:space="preserve">  Current accounting method  : RADIUS</w:t>
      </w:r>
    </w:p>
    <w:p w14:paraId="04C981D5" w14:textId="77777777" w:rsidR="008B0AB0" w:rsidRDefault="008B0AB0" w:rsidP="0091216E">
      <w:pPr>
        <w:pStyle w:val="2f2"/>
        <w:spacing w:before="240" w:after="240"/>
      </w:pPr>
    </w:p>
    <w:p w14:paraId="41868C57" w14:textId="77777777" w:rsidR="008B0AB0" w:rsidRDefault="008B0AB0" w:rsidP="0091216E">
      <w:pPr>
        <w:pStyle w:val="2f2"/>
        <w:spacing w:before="240" w:after="240"/>
      </w:pPr>
      <w:r>
        <w:t>[ACC2]display access-user user-id 16406</w:t>
      </w:r>
    </w:p>
    <w:p w14:paraId="61C2B5C7" w14:textId="77777777" w:rsidR="008B0AB0" w:rsidRDefault="008B0AB0" w:rsidP="0091216E">
      <w:pPr>
        <w:pStyle w:val="2f2"/>
        <w:spacing w:before="240" w:after="240"/>
      </w:pPr>
      <w:r>
        <w:t>Basic:</w:t>
      </w:r>
    </w:p>
    <w:p w14:paraId="05C47AC6" w14:textId="77777777" w:rsidR="008B0AB0" w:rsidRDefault="008B0AB0" w:rsidP="0091216E">
      <w:pPr>
        <w:pStyle w:val="2f2"/>
        <w:spacing w:before="240" w:after="240"/>
      </w:pPr>
      <w:r>
        <w:t xml:space="preserve">  User ID      : 16406</w:t>
      </w:r>
    </w:p>
    <w:p w14:paraId="5DA6AB7C" w14:textId="77777777" w:rsidR="008B0AB0" w:rsidRPr="00A07D6D" w:rsidRDefault="008B0AB0" w:rsidP="0091216E">
      <w:pPr>
        <w:pStyle w:val="2f2"/>
        <w:spacing w:before="240" w:after="240"/>
        <w:rPr>
          <w:b/>
        </w:rPr>
      </w:pPr>
      <w:r>
        <w:t xml:space="preserve">  </w:t>
      </w:r>
      <w:r>
        <w:rPr>
          <w:b/>
        </w:rPr>
        <w:t>User name     : Research</w:t>
      </w:r>
    </w:p>
    <w:p w14:paraId="5E0D9EAB" w14:textId="77777777" w:rsidR="008B0AB0" w:rsidRDefault="008B0AB0" w:rsidP="0091216E">
      <w:pPr>
        <w:pStyle w:val="2f2"/>
        <w:spacing w:before="240" w:after="240"/>
      </w:pPr>
      <w:r>
        <w:t xml:space="preserve">  Domain-name    : default</w:t>
      </w:r>
    </w:p>
    <w:p w14:paraId="4B8CF22B" w14:textId="77777777" w:rsidR="008B0AB0" w:rsidRDefault="008B0AB0" w:rsidP="0091216E">
      <w:pPr>
        <w:pStyle w:val="2f2"/>
        <w:spacing w:before="240" w:after="240"/>
      </w:pPr>
      <w:r>
        <w:t xml:space="preserve">  User MAC     : 000c-2935-3f19</w:t>
      </w:r>
    </w:p>
    <w:p w14:paraId="7933329C" w14:textId="77777777" w:rsidR="008B0AB0" w:rsidRPr="00A07D6D" w:rsidRDefault="008B0AB0" w:rsidP="0091216E">
      <w:pPr>
        <w:pStyle w:val="2f2"/>
        <w:spacing w:before="240" w:after="240"/>
        <w:rPr>
          <w:b/>
        </w:rPr>
      </w:pPr>
      <w:r>
        <w:t xml:space="preserve">  </w:t>
      </w:r>
      <w:r>
        <w:rPr>
          <w:b/>
        </w:rPr>
        <w:t>User IP address    : 172.16.2.242</w:t>
      </w:r>
    </w:p>
    <w:p w14:paraId="3C298674" w14:textId="77777777" w:rsidR="008B0AB0" w:rsidRDefault="008B0AB0" w:rsidP="0091216E">
      <w:pPr>
        <w:pStyle w:val="2f2"/>
        <w:spacing w:before="240" w:after="240"/>
      </w:pPr>
      <w:r>
        <w:rPr>
          <w:b/>
        </w:rPr>
        <w:t xml:space="preserve">  User vpn-instance    : RD</w:t>
      </w:r>
    </w:p>
    <w:p w14:paraId="2017ECAE" w14:textId="77777777" w:rsidR="008B0AB0" w:rsidRDefault="008B0AB0" w:rsidP="0091216E">
      <w:pPr>
        <w:pStyle w:val="2f2"/>
        <w:spacing w:before="240" w:after="240"/>
      </w:pPr>
      <w:r>
        <w:t xml:space="preserve">  User IPv6 address    : FE80::AC73:9028:7732:FA4B</w:t>
      </w:r>
    </w:p>
    <w:p w14:paraId="50DF8F33" w14:textId="77777777" w:rsidR="008B0AB0" w:rsidRDefault="008B0AB0" w:rsidP="0091216E">
      <w:pPr>
        <w:pStyle w:val="2f2"/>
        <w:spacing w:before="240" w:after="240"/>
      </w:pPr>
      <w:r>
        <w:t xml:space="preserve">  User IPv6 link local address  : FE80::AC73:9028:7732:FA4B</w:t>
      </w:r>
    </w:p>
    <w:p w14:paraId="2B857603" w14:textId="77777777" w:rsidR="008B0AB0" w:rsidRDefault="008B0AB0" w:rsidP="0091216E">
      <w:pPr>
        <w:pStyle w:val="2f2"/>
        <w:spacing w:before="240" w:after="240"/>
      </w:pPr>
      <w:r>
        <w:t xml:space="preserve">  User access Interface   : GigabitEthernet0/0/24</w:t>
      </w:r>
    </w:p>
    <w:p w14:paraId="3A0D2CCE" w14:textId="77777777" w:rsidR="008B0AB0" w:rsidRDefault="008B0AB0" w:rsidP="0091216E">
      <w:pPr>
        <w:pStyle w:val="2f2"/>
        <w:spacing w:before="240" w:after="240"/>
      </w:pPr>
      <w:r>
        <w:t xml:space="preserve">  User vlan event    : Success</w:t>
      </w:r>
    </w:p>
    <w:p w14:paraId="267C9AE7" w14:textId="77777777" w:rsidR="008B0AB0" w:rsidRPr="00A07D6D" w:rsidRDefault="008B0AB0" w:rsidP="0091216E">
      <w:pPr>
        <w:pStyle w:val="2f2"/>
        <w:spacing w:before="240" w:after="240"/>
        <w:rPr>
          <w:b/>
        </w:rPr>
      </w:pPr>
      <w:r>
        <w:t xml:space="preserve">  </w:t>
      </w:r>
      <w:r>
        <w:rPr>
          <w:b/>
        </w:rPr>
        <w:t>QinQVlan/UserVlan   : 0/102</w:t>
      </w:r>
    </w:p>
    <w:p w14:paraId="154F4F03" w14:textId="77777777" w:rsidR="008B0AB0" w:rsidRDefault="008B0AB0" w:rsidP="0091216E">
      <w:pPr>
        <w:pStyle w:val="2f2"/>
        <w:spacing w:before="240" w:after="240"/>
      </w:pPr>
      <w:r>
        <w:t xml:space="preserve">  User vlan source    : server vlan</w:t>
      </w:r>
    </w:p>
    <w:p w14:paraId="1E96D752" w14:textId="77777777" w:rsidR="008B0AB0" w:rsidRDefault="008B0AB0" w:rsidP="0091216E">
      <w:pPr>
        <w:pStyle w:val="2f2"/>
        <w:spacing w:before="240" w:after="240"/>
      </w:pPr>
      <w:r>
        <w:t xml:space="preserve">  User access time    : 2020/11/25 11:05:46</w:t>
      </w:r>
    </w:p>
    <w:p w14:paraId="1BCF253B" w14:textId="77777777" w:rsidR="008B0AB0" w:rsidRDefault="008B0AB0" w:rsidP="0091216E">
      <w:pPr>
        <w:pStyle w:val="2f2"/>
        <w:spacing w:before="240" w:after="240"/>
      </w:pPr>
      <w:r>
        <w:t xml:space="preserve">  User accounting session ID  : ACC20002400000010211****0100016</w:t>
      </w:r>
    </w:p>
    <w:p w14:paraId="74D40400" w14:textId="77777777" w:rsidR="008B0AB0" w:rsidRPr="00A07D6D" w:rsidRDefault="008B0AB0" w:rsidP="0091216E">
      <w:pPr>
        <w:pStyle w:val="2f2"/>
        <w:spacing w:before="240" w:after="240"/>
        <w:rPr>
          <w:b/>
        </w:rPr>
      </w:pPr>
      <w:r>
        <w:t xml:space="preserve">  </w:t>
      </w:r>
      <w:r>
        <w:rPr>
          <w:b/>
        </w:rPr>
        <w:t>User access type    : 802.1x</w:t>
      </w:r>
    </w:p>
    <w:p w14:paraId="04AA5D5A" w14:textId="77777777" w:rsidR="008B0AB0" w:rsidRDefault="008B0AB0" w:rsidP="0091216E">
      <w:pPr>
        <w:pStyle w:val="2f2"/>
        <w:spacing w:before="240" w:after="240"/>
      </w:pPr>
      <w:r>
        <w:t xml:space="preserve">  Terminal Device Type   : Data Terminal</w:t>
      </w:r>
    </w:p>
    <w:p w14:paraId="16CC0829" w14:textId="77777777" w:rsidR="008B0AB0" w:rsidRDefault="008B0AB0" w:rsidP="0091216E">
      <w:pPr>
        <w:pStyle w:val="2f2"/>
        <w:spacing w:before="240" w:after="240"/>
      </w:pPr>
      <w:r>
        <w:t xml:space="preserve">  Dynamic VLAN ID    : 102</w:t>
      </w:r>
    </w:p>
    <w:p w14:paraId="2C61C4CB" w14:textId="77777777" w:rsidR="008B0AB0" w:rsidRDefault="008B0AB0" w:rsidP="0091216E">
      <w:pPr>
        <w:pStyle w:val="2f2"/>
        <w:spacing w:before="240" w:after="240"/>
      </w:pPr>
      <w:r>
        <w:t xml:space="preserve">  Dynamic group index(Effective) : 5</w:t>
      </w:r>
    </w:p>
    <w:p w14:paraId="3DC7668E" w14:textId="77777777" w:rsidR="008B0AB0" w:rsidRPr="00A07D6D" w:rsidRDefault="008B0AB0" w:rsidP="0091216E">
      <w:pPr>
        <w:pStyle w:val="2f2"/>
        <w:spacing w:before="240" w:after="240"/>
        <w:rPr>
          <w:b/>
        </w:rPr>
      </w:pPr>
      <w:r>
        <w:t xml:space="preserve">  </w:t>
      </w:r>
      <w:r>
        <w:rPr>
          <w:b/>
        </w:rPr>
        <w:t>Dynamic group name(Effective) : Research_Group</w:t>
      </w:r>
    </w:p>
    <w:p w14:paraId="25B62204" w14:textId="77777777" w:rsidR="008B0AB0" w:rsidRDefault="008B0AB0" w:rsidP="0091216E">
      <w:pPr>
        <w:pStyle w:val="2f2"/>
        <w:spacing w:before="240" w:after="240"/>
      </w:pPr>
      <w:r>
        <w:rPr>
          <w:b/>
        </w:rPr>
        <w:t xml:space="preserve">  Dynamic service scheme  : Research_Result</w:t>
      </w:r>
    </w:p>
    <w:p w14:paraId="5743B16B" w14:textId="77777777" w:rsidR="008B0AB0" w:rsidRDefault="008B0AB0" w:rsidP="0091216E">
      <w:pPr>
        <w:pStyle w:val="2f2"/>
        <w:spacing w:before="240" w:after="240"/>
      </w:pPr>
      <w:r>
        <w:t xml:space="preserve">  Service Scheme Priority   : 0</w:t>
      </w:r>
    </w:p>
    <w:p w14:paraId="5AFA3807" w14:textId="77777777" w:rsidR="008B0AB0" w:rsidRDefault="008B0AB0" w:rsidP="0091216E">
      <w:pPr>
        <w:pStyle w:val="2f2"/>
        <w:spacing w:before="240" w:after="240"/>
      </w:pPr>
      <w:r>
        <w:t>AAA:</w:t>
      </w:r>
    </w:p>
    <w:p w14:paraId="4C443C6F" w14:textId="77777777" w:rsidR="008B0AB0" w:rsidRDefault="008B0AB0" w:rsidP="0091216E">
      <w:pPr>
        <w:pStyle w:val="2f2"/>
        <w:spacing w:before="240" w:after="240"/>
      </w:pPr>
      <w:r>
        <w:t xml:space="preserve">  User authentication type  : 802.1x authentication</w:t>
      </w:r>
    </w:p>
    <w:p w14:paraId="70CF4AA2" w14:textId="77777777" w:rsidR="008B0AB0" w:rsidRDefault="008B0AB0" w:rsidP="0091216E">
      <w:pPr>
        <w:pStyle w:val="2f2"/>
        <w:spacing w:before="240" w:after="240"/>
      </w:pPr>
      <w:r>
        <w:t xml:space="preserve">  Current authentication method : RADIUS</w:t>
      </w:r>
    </w:p>
    <w:p w14:paraId="5B6F20A9" w14:textId="77777777" w:rsidR="008B0AB0" w:rsidRDefault="008B0AB0" w:rsidP="0091216E">
      <w:pPr>
        <w:pStyle w:val="2f2"/>
        <w:spacing w:before="240" w:after="240"/>
      </w:pPr>
      <w:r>
        <w:t xml:space="preserve">  Current authorization method : -</w:t>
      </w:r>
    </w:p>
    <w:p w14:paraId="5144DE51" w14:textId="77777777" w:rsidR="008B0AB0" w:rsidRDefault="008B0AB0" w:rsidP="0091216E">
      <w:pPr>
        <w:pStyle w:val="2f2"/>
        <w:spacing w:before="240" w:after="240"/>
      </w:pPr>
      <w:r>
        <w:t xml:space="preserve">  Current accounting method  : RADIUS</w:t>
      </w:r>
    </w:p>
    <w:p w14:paraId="5A11AAFB" w14:textId="77777777" w:rsidR="008B0AB0" w:rsidRPr="0091216E" w:rsidRDefault="008B0AB0" w:rsidP="0091216E">
      <w:pPr>
        <w:pStyle w:val="1e"/>
        <w:rPr>
          <w:b/>
        </w:rPr>
      </w:pPr>
      <w:r w:rsidRPr="0091216E">
        <w:rPr>
          <w:b/>
        </w:rPr>
        <w:t>----End</w:t>
      </w:r>
    </w:p>
    <w:p w14:paraId="72D94C0D" w14:textId="77777777" w:rsidR="008B0AB0" w:rsidRPr="00AE560F" w:rsidRDefault="008B0AB0" w:rsidP="0091216E">
      <w:pPr>
        <w:pStyle w:val="4"/>
        <w:rPr>
          <w:rFonts w:hint="default"/>
        </w:rPr>
      </w:pPr>
      <w:r w:rsidRPr="00AE560F">
        <w:t>Portal Authentication</w:t>
      </w:r>
    </w:p>
    <w:p w14:paraId="15478C01" w14:textId="77777777" w:rsidR="008B0AB0" w:rsidRDefault="008B0AB0" w:rsidP="0091216E">
      <w:pPr>
        <w:pStyle w:val="1e"/>
      </w:pPr>
      <w:r>
        <w:t>This example verifies Portal authentication using a wireless terminal.</w:t>
      </w:r>
    </w:p>
    <w:p w14:paraId="74D2D0CF" w14:textId="77777777" w:rsidR="008B0AB0" w:rsidRDefault="008B0AB0" w:rsidP="00D152A7">
      <w:pPr>
        <w:pStyle w:val="30"/>
        <w:numPr>
          <w:ilvl w:val="5"/>
          <w:numId w:val="71"/>
        </w:numPr>
      </w:pPr>
      <w:r>
        <w:t>Connect to an SSID.</w:t>
      </w:r>
    </w:p>
    <w:p w14:paraId="56A19C38" w14:textId="77777777" w:rsidR="008B0AB0" w:rsidRDefault="008B0AB0" w:rsidP="0091216E">
      <w:pPr>
        <w:pStyle w:val="1e"/>
      </w:pPr>
      <w:r>
        <w:t xml:space="preserve"># Expand the Wi-Fi list, find the previously defined SSID </w:t>
      </w:r>
      <w:r>
        <w:rPr>
          <w:b/>
        </w:rPr>
        <w:t>HQ_Guest</w:t>
      </w:r>
      <w:r>
        <w:t>, and connect to the SSID.</w:t>
      </w:r>
    </w:p>
    <w:p w14:paraId="10F2F679" w14:textId="77777777" w:rsidR="008B0AB0" w:rsidRDefault="008B0AB0" w:rsidP="00B02CAA">
      <w:pPr>
        <w:pStyle w:val="1e"/>
        <w:jc w:val="center"/>
      </w:pPr>
      <w:r>
        <w:rPr>
          <w:rFonts w:hint="eastAsia"/>
          <w:noProof/>
        </w:rPr>
        <w:drawing>
          <wp:inline distT="0" distB="0" distL="0" distR="0" wp14:anchorId="5CF966FB" wp14:editId="66F088C4">
            <wp:extent cx="3314286" cy="1695238"/>
            <wp:effectExtent l="0" t="0" r="635" b="635"/>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4.png"/>
                    <pic:cNvPicPr/>
                  </pic:nvPicPr>
                  <pic:blipFill>
                    <a:blip r:embed="rId163">
                      <a:extLst>
                        <a:ext uri="{28A0092B-C50C-407E-A947-70E740481C1C}">
                          <a14:useLocalDpi xmlns:a14="http://schemas.microsoft.com/office/drawing/2010/main" val="0"/>
                        </a:ext>
                      </a:extLst>
                    </a:blip>
                    <a:stretch>
                      <a:fillRect/>
                    </a:stretch>
                  </pic:blipFill>
                  <pic:spPr>
                    <a:xfrm>
                      <a:off x="0" y="0"/>
                      <a:ext cx="3314286" cy="1695238"/>
                    </a:xfrm>
                    <a:prstGeom prst="rect">
                      <a:avLst/>
                    </a:prstGeom>
                  </pic:spPr>
                </pic:pic>
              </a:graphicData>
            </a:graphic>
          </wp:inline>
        </w:drawing>
      </w:r>
    </w:p>
    <w:p w14:paraId="449FF4D8" w14:textId="77777777" w:rsidR="008B0AB0" w:rsidRDefault="008B0AB0" w:rsidP="00D152A7">
      <w:pPr>
        <w:pStyle w:val="30"/>
      </w:pPr>
      <w:r>
        <w:t>Check the IP address.</w:t>
      </w:r>
    </w:p>
    <w:p w14:paraId="4780E7C6" w14:textId="77777777" w:rsidR="008B0AB0" w:rsidRDefault="008B0AB0" w:rsidP="0091216E">
      <w:pPr>
        <w:pStyle w:val="1e"/>
      </w:pPr>
      <w:r>
        <w:t xml:space="preserve">After connecting to the SSID, run the </w:t>
      </w:r>
      <w:r>
        <w:rPr>
          <w:b/>
        </w:rPr>
        <w:t>ipconfig</w:t>
      </w:r>
      <w:r>
        <w:t xml:space="preserve"> command on the command-line interface. The command output shows that the wireless network adapter has obtained an IP address from the 172.16.1.0/24 network segment.</w:t>
      </w:r>
    </w:p>
    <w:p w14:paraId="37486096" w14:textId="77777777" w:rsidR="008B0AB0" w:rsidRDefault="008B0AB0" w:rsidP="0091216E">
      <w:pPr>
        <w:pStyle w:val="1e"/>
      </w:pPr>
      <w:r>
        <w:rPr>
          <w:rFonts w:hint="eastAsia"/>
          <w:noProof/>
        </w:rPr>
        <w:drawing>
          <wp:inline distT="0" distB="0" distL="0" distR="0" wp14:anchorId="34BBC263" wp14:editId="221D1B1F">
            <wp:extent cx="4419048" cy="1095238"/>
            <wp:effectExtent l="0" t="0" r="635"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5.png"/>
                    <pic:cNvPicPr/>
                  </pic:nvPicPr>
                  <pic:blipFill>
                    <a:blip r:embed="rId164">
                      <a:extLst>
                        <a:ext uri="{28A0092B-C50C-407E-A947-70E740481C1C}">
                          <a14:useLocalDpi xmlns:a14="http://schemas.microsoft.com/office/drawing/2010/main" val="0"/>
                        </a:ext>
                      </a:extLst>
                    </a:blip>
                    <a:stretch>
                      <a:fillRect/>
                    </a:stretch>
                  </pic:blipFill>
                  <pic:spPr>
                    <a:xfrm>
                      <a:off x="0" y="0"/>
                      <a:ext cx="4419048" cy="1095238"/>
                    </a:xfrm>
                    <a:prstGeom prst="rect">
                      <a:avLst/>
                    </a:prstGeom>
                  </pic:spPr>
                </pic:pic>
              </a:graphicData>
            </a:graphic>
          </wp:inline>
        </w:drawing>
      </w:r>
    </w:p>
    <w:p w14:paraId="2988302B" w14:textId="77777777" w:rsidR="008B0AB0" w:rsidRDefault="008B0AB0" w:rsidP="00D152A7">
      <w:pPr>
        <w:pStyle w:val="30"/>
      </w:pPr>
      <w:r>
        <w:t>Log in using Portal authentication.</w:t>
      </w:r>
    </w:p>
    <w:p w14:paraId="68ACABB9" w14:textId="77777777" w:rsidR="008B0AB0" w:rsidRDefault="008B0AB0" w:rsidP="0091216E">
      <w:pPr>
        <w:pStyle w:val="1e"/>
      </w:pPr>
      <w:r>
        <w:t># Open a browser and access any website. The authentication point (switch) redirects the user to the Portal authentication page, because the user has not yet been authenticated.</w:t>
      </w:r>
    </w:p>
    <w:p w14:paraId="4344CAB3" w14:textId="77777777" w:rsidR="008B0AB0" w:rsidRDefault="008B0AB0" w:rsidP="0091216E">
      <w:pPr>
        <w:pStyle w:val="1e"/>
      </w:pPr>
      <w:r>
        <w:rPr>
          <w:noProof/>
        </w:rPr>
        <w:drawing>
          <wp:inline distT="0" distB="0" distL="0" distR="0" wp14:anchorId="51A62EDB" wp14:editId="6F60630B">
            <wp:extent cx="5454000" cy="2081891"/>
            <wp:effectExtent l="19050" t="19050" r="13970" b="1397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5454000" cy="2081891"/>
                    </a:xfrm>
                    <a:prstGeom prst="rect">
                      <a:avLst/>
                    </a:prstGeom>
                    <a:ln>
                      <a:solidFill>
                        <a:schemeClr val="bg1">
                          <a:lumMod val="85000"/>
                        </a:schemeClr>
                      </a:solidFill>
                    </a:ln>
                  </pic:spPr>
                </pic:pic>
              </a:graphicData>
            </a:graphic>
          </wp:inline>
        </w:drawing>
      </w:r>
    </w:p>
    <w:p w14:paraId="4120FD7C" w14:textId="77777777" w:rsidR="008B0AB0" w:rsidRPr="00EF67BD" w:rsidRDefault="008B0AB0" w:rsidP="0091216E">
      <w:pPr>
        <w:pStyle w:val="1e"/>
      </w:pPr>
    </w:p>
    <w:p w14:paraId="29A94A53" w14:textId="77777777" w:rsidR="008B0AB0" w:rsidRDefault="008B0AB0" w:rsidP="0091216E">
      <w:pPr>
        <w:pStyle w:val="1e"/>
      </w:pPr>
      <w:r>
        <w:t xml:space="preserve"># On the authentication page, enter the guest account </w:t>
      </w:r>
      <w:r>
        <w:rPr>
          <w:b/>
        </w:rPr>
        <w:t>Guest</w:t>
      </w:r>
      <w:r>
        <w:t xml:space="preserve"> and password </w:t>
      </w:r>
      <w:r>
        <w:rPr>
          <w:b/>
        </w:rPr>
        <w:t>Huawei@123</w:t>
      </w:r>
      <w:r>
        <w:t xml:space="preserve">, and click </w:t>
      </w:r>
      <w:r>
        <w:rPr>
          <w:b/>
        </w:rPr>
        <w:t>Log In</w:t>
      </w:r>
      <w:r>
        <w:t xml:space="preserve"> to complete Portal authentication.</w:t>
      </w:r>
    </w:p>
    <w:p w14:paraId="5E95288B" w14:textId="77777777" w:rsidR="008B0AB0" w:rsidRPr="000704AF" w:rsidRDefault="008B0AB0" w:rsidP="0091216E">
      <w:pPr>
        <w:pStyle w:val="1e"/>
      </w:pPr>
      <w:r>
        <w:rPr>
          <w:noProof/>
        </w:rPr>
        <w:drawing>
          <wp:inline distT="0" distB="0" distL="0" distR="0" wp14:anchorId="5FC494E1" wp14:editId="13906D8F">
            <wp:extent cx="5454000" cy="5519150"/>
            <wp:effectExtent l="19050" t="19050" r="13970" b="24765"/>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5454000" cy="5519150"/>
                    </a:xfrm>
                    <a:prstGeom prst="rect">
                      <a:avLst/>
                    </a:prstGeom>
                    <a:ln>
                      <a:solidFill>
                        <a:schemeClr val="bg1">
                          <a:lumMod val="85000"/>
                        </a:schemeClr>
                      </a:solidFill>
                    </a:ln>
                  </pic:spPr>
                </pic:pic>
              </a:graphicData>
            </a:graphic>
          </wp:inline>
        </w:drawing>
      </w:r>
    </w:p>
    <w:p w14:paraId="1B4146E6" w14:textId="77777777" w:rsidR="008B0AB0" w:rsidRDefault="008B0AB0" w:rsidP="00D152A7">
      <w:pPr>
        <w:pStyle w:val="30"/>
      </w:pPr>
      <w:r>
        <w:t>View online users.</w:t>
      </w:r>
    </w:p>
    <w:p w14:paraId="32499656" w14:textId="77777777" w:rsidR="008B0AB0" w:rsidRPr="000704AF" w:rsidRDefault="008B0AB0" w:rsidP="0091216E">
      <w:pPr>
        <w:pStyle w:val="1e"/>
      </w:pPr>
      <w:r>
        <w:t># After the user is successfully authenticated, it is displayed in the online user list of ACC2.</w:t>
      </w:r>
    </w:p>
    <w:p w14:paraId="4C191E3C" w14:textId="77777777" w:rsidR="008B0AB0" w:rsidRPr="0032507E" w:rsidRDefault="008B0AB0" w:rsidP="008B0AB0">
      <w:pPr>
        <w:pStyle w:val="TerminalDisplay"/>
      </w:pPr>
      <w:r>
        <w:t>[ACC2]display access-user</w:t>
      </w:r>
    </w:p>
    <w:p w14:paraId="7AA9B817" w14:textId="77777777" w:rsidR="008B0AB0" w:rsidRPr="003B7B44" w:rsidRDefault="008B0AB0" w:rsidP="0091216E">
      <w:pPr>
        <w:pStyle w:val="2f2"/>
        <w:spacing w:before="240" w:after="240"/>
      </w:pPr>
      <w:r>
        <w:t xml:space="preserve"> ------------------------------------------------------------------------------------------------------</w:t>
      </w:r>
    </w:p>
    <w:p w14:paraId="5C083175" w14:textId="0B9D528A" w:rsidR="008B0AB0" w:rsidRPr="003B7B44" w:rsidRDefault="008B0AB0" w:rsidP="0091216E">
      <w:pPr>
        <w:pStyle w:val="2f2"/>
        <w:spacing w:before="240" w:after="240"/>
      </w:pPr>
      <w:r>
        <w:t xml:space="preserve"> UserID  Username  IP address</w:t>
      </w:r>
      <w:r w:rsidR="0091216E">
        <w:tab/>
      </w:r>
      <w:r w:rsidR="0091216E">
        <w:tab/>
      </w:r>
      <w:r w:rsidR="0091216E">
        <w:tab/>
      </w:r>
      <w:r w:rsidR="0091216E">
        <w:tab/>
      </w:r>
      <w:r w:rsidR="0091216E">
        <w:tab/>
      </w:r>
      <w:r w:rsidR="0091216E">
        <w:tab/>
      </w:r>
      <w:r w:rsidR="0091216E">
        <w:tab/>
      </w:r>
      <w:r w:rsidR="0091216E">
        <w:tab/>
      </w:r>
      <w:r>
        <w:t>MAC</w:t>
      </w:r>
      <w:r w:rsidR="0091216E">
        <w:tab/>
      </w:r>
      <w:r w:rsidR="0091216E">
        <w:tab/>
      </w:r>
      <w:r w:rsidR="0091216E">
        <w:tab/>
      </w:r>
      <w:r w:rsidR="0091216E">
        <w:tab/>
      </w:r>
      <w:r w:rsidR="0091216E">
        <w:tab/>
      </w:r>
      <w:r w:rsidR="0091216E">
        <w:tab/>
      </w:r>
      <w:r w:rsidR="0091216E">
        <w:tab/>
      </w:r>
      <w:r w:rsidR="0091216E">
        <w:tab/>
      </w:r>
      <w:r w:rsidR="0091216E">
        <w:tab/>
      </w:r>
      <w:r w:rsidR="0091216E">
        <w:tab/>
      </w:r>
      <w:r w:rsidR="0091216E">
        <w:tab/>
      </w:r>
      <w:r w:rsidR="0091216E">
        <w:tab/>
      </w:r>
      <w:r w:rsidR="0091216E">
        <w:tab/>
      </w:r>
      <w:r w:rsidR="0091216E">
        <w:tab/>
      </w:r>
      <w:r w:rsidR="0091216E">
        <w:tab/>
      </w:r>
      <w:r w:rsidR="0091216E">
        <w:tab/>
      </w:r>
      <w:r w:rsidR="0091216E">
        <w:tab/>
      </w:r>
      <w:r w:rsidR="0091216E">
        <w:tab/>
      </w:r>
      <w:r w:rsidR="0091216E">
        <w:tab/>
      </w:r>
      <w:r>
        <w:t>Status</w:t>
      </w:r>
    </w:p>
    <w:p w14:paraId="415E2CF2" w14:textId="77777777" w:rsidR="008B0AB0" w:rsidRPr="003B7B44" w:rsidRDefault="008B0AB0" w:rsidP="0091216E">
      <w:pPr>
        <w:pStyle w:val="2f2"/>
        <w:spacing w:before="240" w:after="240"/>
      </w:pPr>
      <w:r>
        <w:t xml:space="preserve"> ------------------------------------------------------------------------------------------------------</w:t>
      </w:r>
    </w:p>
    <w:p w14:paraId="54EF18C7" w14:textId="79723B19" w:rsidR="008B0AB0" w:rsidRDefault="008B0AB0" w:rsidP="0091216E">
      <w:pPr>
        <w:pStyle w:val="2f2"/>
        <w:spacing w:before="240" w:after="240"/>
      </w:pPr>
      <w:r>
        <w:t>2</w:t>
      </w:r>
      <w:r w:rsidR="0091216E">
        <w:tab/>
      </w:r>
      <w:r w:rsidR="0091216E">
        <w:tab/>
      </w:r>
      <w:r w:rsidR="0091216E">
        <w:tab/>
      </w:r>
      <w:r w:rsidR="0091216E">
        <w:tab/>
      </w:r>
      <w:r w:rsidR="0091216E">
        <w:tab/>
      </w:r>
      <w:r w:rsidR="0091216E">
        <w:tab/>
      </w:r>
      <w:r w:rsidR="0091216E">
        <w:tab/>
      </w:r>
      <w:r w:rsidR="0091216E">
        <w:tab/>
      </w:r>
      <w:r w:rsidR="0091216E">
        <w:tab/>
      </w:r>
      <w:r w:rsidR="0091216E">
        <w:tab/>
      </w:r>
      <w:r w:rsidR="0091216E">
        <w:tab/>
      </w:r>
      <w:r>
        <w:t>admin</w:t>
      </w:r>
      <w:r w:rsidR="0091216E">
        <w:tab/>
      </w:r>
      <w:r w:rsidR="0091216E">
        <w:tab/>
      </w:r>
      <w:r w:rsidR="0091216E">
        <w:tab/>
      </w:r>
      <w:r w:rsidR="0091216E">
        <w:tab/>
      </w:r>
      <w:r w:rsidR="0091216E">
        <w:tab/>
      </w:r>
      <w:r w:rsidR="0091216E">
        <w:tab/>
      </w:r>
      <w:r w:rsidR="0091216E">
        <w:tab/>
      </w:r>
      <w:r w:rsidR="0091216E">
        <w:tab/>
      </w:r>
      <w:r>
        <w:t>-</w:t>
      </w:r>
      <w:r w:rsidR="0091216E">
        <w:tab/>
      </w:r>
      <w:r w:rsidR="0091216E">
        <w:tab/>
      </w:r>
      <w:r w:rsidR="0091216E">
        <w:tab/>
      </w:r>
      <w:r w:rsidR="0091216E">
        <w:tab/>
      </w:r>
      <w:r w:rsidR="0091216E">
        <w:tab/>
      </w:r>
      <w:r w:rsidR="0091216E">
        <w:tab/>
      </w:r>
      <w:r w:rsidR="0091216E">
        <w:tab/>
      </w:r>
      <w:r w:rsidR="0091216E">
        <w:tab/>
      </w:r>
      <w:r w:rsidR="0091216E">
        <w:tab/>
      </w:r>
      <w:r w:rsidR="0091216E">
        <w:tab/>
      </w:r>
      <w:r w:rsidR="0091216E">
        <w:tab/>
      </w:r>
      <w:r w:rsidR="0091216E">
        <w:tab/>
      </w:r>
      <w:r w:rsidR="0091216E">
        <w:tab/>
      </w:r>
      <w:r w:rsidR="0091216E">
        <w:tab/>
      </w:r>
      <w:r w:rsidR="0091216E">
        <w:tab/>
      </w:r>
      <w:r w:rsidR="0091216E">
        <w:tab/>
      </w:r>
      <w:r w:rsidR="0091216E">
        <w:tab/>
      </w:r>
      <w:r w:rsidR="0091216E">
        <w:tab/>
      </w:r>
      <w:r w:rsidR="0091216E">
        <w:tab/>
      </w:r>
      <w:r>
        <w:t>-</w:t>
      </w:r>
      <w:r w:rsidR="0091216E">
        <w:tab/>
      </w:r>
      <w:r w:rsidR="0091216E">
        <w:tab/>
      </w:r>
      <w:r w:rsidR="0091216E">
        <w:tab/>
      </w:r>
      <w:r w:rsidR="0091216E">
        <w:tab/>
      </w:r>
      <w:r w:rsidR="0091216E">
        <w:tab/>
      </w:r>
      <w:r w:rsidR="0091216E">
        <w:tab/>
      </w:r>
      <w:r w:rsidR="0091216E">
        <w:tab/>
      </w:r>
      <w:r w:rsidR="0091216E">
        <w:tab/>
      </w:r>
      <w:r w:rsidR="0091216E">
        <w:tab/>
      </w:r>
      <w:r w:rsidR="0091216E">
        <w:tab/>
      </w:r>
      <w:r w:rsidR="0091216E">
        <w:tab/>
      </w:r>
      <w:r w:rsidR="0091216E">
        <w:tab/>
      </w:r>
      <w:r w:rsidR="0091216E">
        <w:tab/>
      </w:r>
      <w:r w:rsidR="0091216E">
        <w:tab/>
      </w:r>
      <w:r w:rsidR="0091216E">
        <w:tab/>
      </w:r>
      <w:r w:rsidR="0091216E">
        <w:tab/>
      </w:r>
      <w:r w:rsidR="0091216E">
        <w:tab/>
      </w:r>
      <w:r w:rsidR="0091216E">
        <w:tab/>
      </w:r>
      <w:r w:rsidR="0091216E">
        <w:tab/>
      </w:r>
      <w:r w:rsidR="0091216E">
        <w:tab/>
      </w:r>
      <w:r w:rsidR="0091216E">
        <w:tab/>
      </w:r>
      <w:r w:rsidR="0091216E">
        <w:tab/>
      </w:r>
      <w:r w:rsidR="0091216E">
        <w:tab/>
      </w:r>
      <w:r>
        <w:t>Success</w:t>
      </w:r>
    </w:p>
    <w:p w14:paraId="73967477" w14:textId="2E5222D2" w:rsidR="008B0AB0" w:rsidRPr="0032507E" w:rsidRDefault="008B0AB0" w:rsidP="0091216E">
      <w:pPr>
        <w:pStyle w:val="2f2"/>
        <w:spacing w:before="240" w:after="240"/>
      </w:pPr>
      <w:r>
        <w:t>16406</w:t>
      </w:r>
      <w:r w:rsidR="0091216E">
        <w:tab/>
      </w:r>
      <w:r w:rsidR="0091216E">
        <w:tab/>
      </w:r>
      <w:r w:rsidR="0091216E">
        <w:tab/>
      </w:r>
      <w:r w:rsidR="0091216E">
        <w:tab/>
      </w:r>
      <w:r w:rsidR="0091216E">
        <w:tab/>
      </w:r>
      <w:r>
        <w:t>Researc</w:t>
      </w:r>
      <w:r w:rsidR="0091216E">
        <w:tab/>
      </w:r>
      <w:r w:rsidR="0091216E">
        <w:tab/>
      </w:r>
      <w:r w:rsidR="0091216E">
        <w:tab/>
      </w:r>
      <w:r w:rsidR="0091216E">
        <w:tab/>
      </w:r>
      <w:r w:rsidR="0091216E">
        <w:tab/>
      </w:r>
      <w:r>
        <w:t>172.16.2.242</w:t>
      </w:r>
      <w:r w:rsidR="0091216E">
        <w:tab/>
      </w:r>
      <w:r w:rsidR="0091216E">
        <w:tab/>
      </w:r>
      <w:r w:rsidR="0091216E">
        <w:tab/>
      </w:r>
      <w:r w:rsidR="0091216E">
        <w:tab/>
      </w:r>
      <w:r w:rsidR="0091216E">
        <w:tab/>
      </w:r>
      <w:r w:rsidR="0091216E">
        <w:tab/>
      </w:r>
      <w:r>
        <w:t xml:space="preserve">000c-2935-3f19   </w:t>
      </w:r>
      <w:r w:rsidR="0091216E">
        <w:tab/>
      </w:r>
      <w:r>
        <w:t>Success</w:t>
      </w:r>
    </w:p>
    <w:p w14:paraId="6DFEE1D4" w14:textId="6032FC82" w:rsidR="008B0AB0" w:rsidRPr="003B7B44" w:rsidRDefault="008B0AB0" w:rsidP="0091216E">
      <w:pPr>
        <w:pStyle w:val="2f2"/>
        <w:spacing w:before="240" w:after="240"/>
        <w:rPr>
          <w:b/>
        </w:rPr>
      </w:pPr>
      <w:r>
        <w:rPr>
          <w:b/>
        </w:rPr>
        <w:t>32786</w:t>
      </w:r>
      <w:r w:rsidR="0091216E">
        <w:rPr>
          <w:b/>
        </w:rPr>
        <w:tab/>
      </w:r>
      <w:r w:rsidR="0091216E">
        <w:rPr>
          <w:b/>
        </w:rPr>
        <w:tab/>
      </w:r>
      <w:r w:rsidR="0091216E">
        <w:rPr>
          <w:b/>
        </w:rPr>
        <w:tab/>
      </w:r>
      <w:r w:rsidR="0091216E">
        <w:rPr>
          <w:b/>
        </w:rPr>
        <w:tab/>
      </w:r>
      <w:r w:rsidR="0091216E">
        <w:rPr>
          <w:b/>
        </w:rPr>
        <w:tab/>
      </w:r>
      <w:r>
        <w:rPr>
          <w:b/>
        </w:rPr>
        <w:t>Guest</w:t>
      </w:r>
      <w:r w:rsidR="0091216E">
        <w:rPr>
          <w:b/>
        </w:rPr>
        <w:tab/>
      </w:r>
      <w:r w:rsidR="0091216E">
        <w:rPr>
          <w:b/>
        </w:rPr>
        <w:tab/>
      </w:r>
      <w:r w:rsidR="0091216E">
        <w:rPr>
          <w:b/>
        </w:rPr>
        <w:tab/>
      </w:r>
      <w:r w:rsidR="0091216E">
        <w:rPr>
          <w:b/>
        </w:rPr>
        <w:tab/>
      </w:r>
      <w:r w:rsidR="0091216E">
        <w:rPr>
          <w:b/>
        </w:rPr>
        <w:tab/>
      </w:r>
      <w:r w:rsidR="0091216E">
        <w:rPr>
          <w:b/>
        </w:rPr>
        <w:tab/>
      </w:r>
      <w:r w:rsidR="0091216E">
        <w:rPr>
          <w:b/>
        </w:rPr>
        <w:tab/>
      </w:r>
      <w:r>
        <w:rPr>
          <w:b/>
        </w:rPr>
        <w:t>172.16.1.173</w:t>
      </w:r>
      <w:r w:rsidR="0091216E">
        <w:rPr>
          <w:b/>
        </w:rPr>
        <w:tab/>
      </w:r>
      <w:r w:rsidR="0091216E">
        <w:rPr>
          <w:b/>
        </w:rPr>
        <w:tab/>
      </w:r>
      <w:r w:rsidR="0091216E">
        <w:rPr>
          <w:b/>
        </w:rPr>
        <w:tab/>
      </w:r>
      <w:r w:rsidR="0091216E">
        <w:rPr>
          <w:b/>
        </w:rPr>
        <w:tab/>
      </w:r>
      <w:r w:rsidR="0091216E">
        <w:rPr>
          <w:b/>
        </w:rPr>
        <w:tab/>
      </w:r>
      <w:r>
        <w:rPr>
          <w:b/>
        </w:rPr>
        <w:t>b0d5-9dc7-3c41</w:t>
      </w:r>
      <w:r w:rsidR="0091216E">
        <w:rPr>
          <w:b/>
        </w:rPr>
        <w:tab/>
      </w:r>
      <w:r w:rsidR="0091216E">
        <w:rPr>
          <w:b/>
        </w:rPr>
        <w:tab/>
      </w:r>
      <w:r w:rsidR="0091216E">
        <w:rPr>
          <w:b/>
        </w:rPr>
        <w:tab/>
      </w:r>
      <w:r w:rsidR="0091216E">
        <w:rPr>
          <w:b/>
        </w:rPr>
        <w:tab/>
      </w:r>
      <w:r>
        <w:rPr>
          <w:b/>
        </w:rPr>
        <w:t>Success</w:t>
      </w:r>
    </w:p>
    <w:p w14:paraId="662A71BB" w14:textId="77777777" w:rsidR="008B0AB0" w:rsidRPr="003B7B44" w:rsidRDefault="008B0AB0" w:rsidP="0091216E">
      <w:pPr>
        <w:pStyle w:val="2f2"/>
        <w:spacing w:before="240" w:after="240"/>
      </w:pPr>
      <w:r>
        <w:t xml:space="preserve"> ------------------------------------------------------------------------------------------------------</w:t>
      </w:r>
    </w:p>
    <w:p w14:paraId="055A0C8C" w14:textId="77777777" w:rsidR="008B0AB0" w:rsidRPr="000510A8" w:rsidRDefault="008B0AB0" w:rsidP="0091216E">
      <w:pPr>
        <w:pStyle w:val="1e"/>
      </w:pPr>
      <w:r>
        <w:t># You can view details about the user using the user ID.</w:t>
      </w:r>
    </w:p>
    <w:p w14:paraId="6AA002C4" w14:textId="77777777" w:rsidR="008B0AB0" w:rsidRDefault="008B0AB0" w:rsidP="0091216E">
      <w:pPr>
        <w:pStyle w:val="2f2"/>
        <w:spacing w:before="240" w:after="240"/>
      </w:pPr>
      <w:r>
        <w:t>[ACC2]display access-user user-id 32786</w:t>
      </w:r>
    </w:p>
    <w:p w14:paraId="179703FB" w14:textId="77777777" w:rsidR="008B0AB0" w:rsidRDefault="008B0AB0" w:rsidP="0091216E">
      <w:pPr>
        <w:pStyle w:val="2f2"/>
        <w:spacing w:before="240" w:after="240"/>
      </w:pPr>
      <w:r>
        <w:t>Basic:</w:t>
      </w:r>
    </w:p>
    <w:p w14:paraId="17806171" w14:textId="77777777" w:rsidR="008B0AB0" w:rsidRDefault="008B0AB0" w:rsidP="0091216E">
      <w:pPr>
        <w:pStyle w:val="2f2"/>
        <w:spacing w:before="240" w:after="240"/>
      </w:pPr>
      <w:r>
        <w:t xml:space="preserve">  User ID       : 32786</w:t>
      </w:r>
    </w:p>
    <w:p w14:paraId="3326FACD" w14:textId="77777777" w:rsidR="008B0AB0" w:rsidRPr="001571BE" w:rsidRDefault="008B0AB0" w:rsidP="0091216E">
      <w:pPr>
        <w:pStyle w:val="2f2"/>
        <w:spacing w:before="240" w:after="240"/>
        <w:rPr>
          <w:b/>
        </w:rPr>
      </w:pPr>
      <w:r>
        <w:t xml:space="preserve">  </w:t>
      </w:r>
      <w:r>
        <w:rPr>
          <w:b/>
        </w:rPr>
        <w:t>User name      : Guest</w:t>
      </w:r>
    </w:p>
    <w:p w14:paraId="797060A3" w14:textId="77777777" w:rsidR="008B0AB0" w:rsidRDefault="008B0AB0" w:rsidP="0091216E">
      <w:pPr>
        <w:pStyle w:val="2f2"/>
        <w:spacing w:before="240" w:after="240"/>
      </w:pPr>
      <w:r>
        <w:t xml:space="preserve">  Domain-name     : default</w:t>
      </w:r>
    </w:p>
    <w:p w14:paraId="67384912" w14:textId="77777777" w:rsidR="008B0AB0" w:rsidRDefault="008B0AB0" w:rsidP="0091216E">
      <w:pPr>
        <w:pStyle w:val="2f2"/>
        <w:spacing w:before="240" w:after="240"/>
      </w:pPr>
      <w:r>
        <w:t xml:space="preserve">  User MAC      : b0d5-9dc7-3c41</w:t>
      </w:r>
    </w:p>
    <w:p w14:paraId="75581B1E" w14:textId="77777777" w:rsidR="008B0AB0" w:rsidRPr="001571BE" w:rsidRDefault="008B0AB0" w:rsidP="0091216E">
      <w:pPr>
        <w:pStyle w:val="2f2"/>
        <w:spacing w:before="240" w:after="240"/>
        <w:rPr>
          <w:b/>
        </w:rPr>
      </w:pPr>
      <w:r>
        <w:t xml:space="preserve">  </w:t>
      </w:r>
      <w:r>
        <w:rPr>
          <w:b/>
        </w:rPr>
        <w:t>User IP address     : 172.16.1.173</w:t>
      </w:r>
    </w:p>
    <w:p w14:paraId="50153719" w14:textId="77777777" w:rsidR="008B0AB0" w:rsidRPr="00AE5D85" w:rsidRDefault="008B0AB0" w:rsidP="0091216E">
      <w:pPr>
        <w:pStyle w:val="2f2"/>
        <w:spacing w:before="240" w:after="240"/>
        <w:rPr>
          <w:b/>
        </w:rPr>
      </w:pPr>
      <w:r>
        <w:t xml:space="preserve">  </w:t>
      </w:r>
      <w:r>
        <w:rPr>
          <w:b/>
        </w:rPr>
        <w:t>User vpn-instance     : OA</w:t>
      </w:r>
    </w:p>
    <w:p w14:paraId="58EF94D2" w14:textId="77777777" w:rsidR="008B0AB0" w:rsidRDefault="008B0AB0" w:rsidP="0091216E">
      <w:pPr>
        <w:pStyle w:val="2f2"/>
        <w:spacing w:before="240" w:after="240"/>
      </w:pPr>
      <w:r>
        <w:t xml:space="preserve">  User IPv6 address     : -</w:t>
      </w:r>
    </w:p>
    <w:p w14:paraId="7A2D14DA" w14:textId="77777777" w:rsidR="008B0AB0" w:rsidRDefault="008B0AB0" w:rsidP="0091216E">
      <w:pPr>
        <w:pStyle w:val="2f2"/>
        <w:spacing w:before="240" w:after="240"/>
      </w:pPr>
      <w:r>
        <w:t xml:space="preserve">  User access Interface    : Wlan-Dbss2277</w:t>
      </w:r>
    </w:p>
    <w:p w14:paraId="2E85E3DC" w14:textId="77777777" w:rsidR="008B0AB0" w:rsidRDefault="008B0AB0" w:rsidP="0091216E">
      <w:pPr>
        <w:pStyle w:val="2f2"/>
        <w:spacing w:before="240" w:after="240"/>
      </w:pPr>
      <w:r>
        <w:t xml:space="preserve">  User vlan event     : Success</w:t>
      </w:r>
    </w:p>
    <w:p w14:paraId="618341B7" w14:textId="77777777" w:rsidR="008B0AB0" w:rsidRPr="00AE5D85" w:rsidRDefault="008B0AB0" w:rsidP="0091216E">
      <w:pPr>
        <w:pStyle w:val="2f2"/>
        <w:spacing w:before="240" w:after="240"/>
        <w:rPr>
          <w:b/>
        </w:rPr>
      </w:pPr>
      <w:r>
        <w:t xml:space="preserve">  </w:t>
      </w:r>
      <w:r>
        <w:rPr>
          <w:b/>
        </w:rPr>
        <w:t>QinQVlan/UserVlan    : 0/101</w:t>
      </w:r>
    </w:p>
    <w:p w14:paraId="037CFEAC" w14:textId="77777777" w:rsidR="008B0AB0" w:rsidRDefault="008B0AB0" w:rsidP="0091216E">
      <w:pPr>
        <w:pStyle w:val="2f2"/>
        <w:spacing w:before="240" w:after="240"/>
      </w:pPr>
      <w:r>
        <w:t xml:space="preserve">  User vlan source     : user request</w:t>
      </w:r>
    </w:p>
    <w:p w14:paraId="6D42C341" w14:textId="77777777" w:rsidR="008B0AB0" w:rsidRDefault="008B0AB0" w:rsidP="0091216E">
      <w:pPr>
        <w:pStyle w:val="2f2"/>
        <w:spacing w:before="240" w:after="240"/>
      </w:pPr>
      <w:r>
        <w:t xml:space="preserve">  User access time     : 2020/11/21 11:29:06</w:t>
      </w:r>
    </w:p>
    <w:p w14:paraId="35498C5A" w14:textId="77777777" w:rsidR="008B0AB0" w:rsidRDefault="008B0AB0" w:rsidP="0091216E">
      <w:pPr>
        <w:pStyle w:val="2f2"/>
        <w:spacing w:before="240" w:after="240"/>
      </w:pPr>
      <w:r>
        <w:t xml:space="preserve">  User accounting session ID   : ACC20002300000010183****0200012</w:t>
      </w:r>
    </w:p>
    <w:p w14:paraId="619A165C" w14:textId="77777777" w:rsidR="008B0AB0" w:rsidRDefault="008B0AB0" w:rsidP="0091216E">
      <w:pPr>
        <w:pStyle w:val="2f2"/>
        <w:spacing w:before="240" w:after="240"/>
      </w:pPr>
      <w:r>
        <w:t xml:space="preserve">  User access type     : WEB</w:t>
      </w:r>
    </w:p>
    <w:p w14:paraId="6F58B411" w14:textId="77777777" w:rsidR="008B0AB0" w:rsidRPr="00AE5D85" w:rsidRDefault="008B0AB0" w:rsidP="0091216E">
      <w:pPr>
        <w:pStyle w:val="2f2"/>
        <w:spacing w:before="240" w:after="240"/>
        <w:rPr>
          <w:b/>
        </w:rPr>
      </w:pPr>
      <w:r>
        <w:t xml:space="preserve">  </w:t>
      </w:r>
      <w:r>
        <w:rPr>
          <w:b/>
        </w:rPr>
        <w:t>AP name      : AP1</w:t>
      </w:r>
    </w:p>
    <w:p w14:paraId="3900D88D" w14:textId="77777777" w:rsidR="008B0AB0" w:rsidRDefault="008B0AB0" w:rsidP="0091216E">
      <w:pPr>
        <w:pStyle w:val="2f2"/>
        <w:spacing w:before="240" w:after="240"/>
      </w:pPr>
      <w:r>
        <w:t xml:space="preserve">  Radio ID       : 0</w:t>
      </w:r>
    </w:p>
    <w:p w14:paraId="7080741C" w14:textId="77777777" w:rsidR="008B0AB0" w:rsidRDefault="008B0AB0" w:rsidP="0091216E">
      <w:pPr>
        <w:pStyle w:val="2f2"/>
        <w:spacing w:before="240" w:after="240"/>
      </w:pPr>
      <w:r>
        <w:t xml:space="preserve">  AP MAC       : f4de-af36-b160</w:t>
      </w:r>
    </w:p>
    <w:p w14:paraId="0AF33CAD" w14:textId="77777777" w:rsidR="008B0AB0" w:rsidRPr="00AE5D85" w:rsidRDefault="008B0AB0" w:rsidP="0091216E">
      <w:pPr>
        <w:pStyle w:val="2f2"/>
        <w:spacing w:before="240" w:after="240"/>
        <w:rPr>
          <w:b/>
        </w:rPr>
      </w:pPr>
      <w:r>
        <w:t xml:space="preserve">  </w:t>
      </w:r>
      <w:r>
        <w:rPr>
          <w:b/>
        </w:rPr>
        <w:t>SSID       : HQ_Guest</w:t>
      </w:r>
    </w:p>
    <w:p w14:paraId="306B7EE8" w14:textId="77777777" w:rsidR="008B0AB0" w:rsidRDefault="008B0AB0" w:rsidP="0091216E">
      <w:pPr>
        <w:pStyle w:val="2f2"/>
        <w:spacing w:before="240" w:after="240"/>
      </w:pPr>
      <w:r>
        <w:t xml:space="preserve">  Online time      : 278(s)</w:t>
      </w:r>
    </w:p>
    <w:p w14:paraId="26F05DC1" w14:textId="77777777" w:rsidR="008B0AB0" w:rsidRPr="001571BE" w:rsidRDefault="008B0AB0" w:rsidP="0091216E">
      <w:pPr>
        <w:pStyle w:val="2f2"/>
        <w:spacing w:before="240" w:after="240"/>
        <w:rPr>
          <w:b/>
        </w:rPr>
      </w:pPr>
      <w:r>
        <w:t xml:space="preserve">  </w:t>
      </w:r>
      <w:r>
        <w:rPr>
          <w:b/>
        </w:rPr>
        <w:t>Web-server IP address    : 192.168.4.104</w:t>
      </w:r>
    </w:p>
    <w:p w14:paraId="6E4975EC" w14:textId="77777777" w:rsidR="008B0AB0" w:rsidRDefault="008B0AB0" w:rsidP="0091216E">
      <w:pPr>
        <w:pStyle w:val="2f2"/>
        <w:spacing w:before="240" w:after="240"/>
      </w:pPr>
      <w:r>
        <w:t xml:space="preserve">  Dynamic group index(Effective)  : 1</w:t>
      </w:r>
    </w:p>
    <w:p w14:paraId="133DE383" w14:textId="77777777" w:rsidR="008B0AB0" w:rsidRPr="00AE5D85" w:rsidRDefault="008B0AB0" w:rsidP="0091216E">
      <w:pPr>
        <w:pStyle w:val="2f2"/>
        <w:spacing w:before="240" w:after="240"/>
        <w:rPr>
          <w:b/>
        </w:rPr>
      </w:pPr>
      <w:r>
        <w:t xml:space="preserve">  </w:t>
      </w:r>
      <w:r>
        <w:rPr>
          <w:b/>
        </w:rPr>
        <w:t>Dynamic group name(Effective)  : Guest_Group</w:t>
      </w:r>
    </w:p>
    <w:p w14:paraId="484DC6F8" w14:textId="77777777" w:rsidR="008B0AB0" w:rsidRDefault="008B0AB0" w:rsidP="0091216E">
      <w:pPr>
        <w:pStyle w:val="2f2"/>
        <w:spacing w:before="240" w:after="240"/>
      </w:pPr>
      <w:r>
        <w:rPr>
          <w:b/>
        </w:rPr>
        <w:t xml:space="preserve">  Dynamic service scheme   : Guest_Result</w:t>
      </w:r>
    </w:p>
    <w:p w14:paraId="6AD702A4" w14:textId="77777777" w:rsidR="008B0AB0" w:rsidRDefault="008B0AB0" w:rsidP="0091216E">
      <w:pPr>
        <w:pStyle w:val="2f2"/>
        <w:spacing w:before="240" w:after="240"/>
      </w:pPr>
      <w:r>
        <w:t xml:space="preserve">  Service Scheme Priority    : 0</w:t>
      </w:r>
    </w:p>
    <w:p w14:paraId="558D32A8" w14:textId="77777777" w:rsidR="008B0AB0" w:rsidRDefault="008B0AB0" w:rsidP="0091216E">
      <w:pPr>
        <w:pStyle w:val="2f2"/>
        <w:spacing w:before="240" w:after="240"/>
      </w:pPr>
      <w:r>
        <w:t>AAA:</w:t>
      </w:r>
    </w:p>
    <w:p w14:paraId="24DD3239" w14:textId="77777777" w:rsidR="008B0AB0" w:rsidRDefault="008B0AB0" w:rsidP="0091216E">
      <w:pPr>
        <w:pStyle w:val="2f2"/>
        <w:spacing w:before="240" w:after="240"/>
      </w:pPr>
      <w:r>
        <w:t xml:space="preserve">  User authentication type   : WEB authentication</w:t>
      </w:r>
    </w:p>
    <w:p w14:paraId="54DC6A5B" w14:textId="77777777" w:rsidR="008B0AB0" w:rsidRDefault="008B0AB0" w:rsidP="0091216E">
      <w:pPr>
        <w:pStyle w:val="2f2"/>
        <w:spacing w:before="240" w:after="240"/>
      </w:pPr>
      <w:r>
        <w:t xml:space="preserve">  Current authentication method  : RADIUS</w:t>
      </w:r>
    </w:p>
    <w:p w14:paraId="26E900FF" w14:textId="77777777" w:rsidR="008B0AB0" w:rsidRDefault="008B0AB0" w:rsidP="0091216E">
      <w:pPr>
        <w:pStyle w:val="2f2"/>
        <w:spacing w:before="240" w:after="240"/>
      </w:pPr>
      <w:r>
        <w:t xml:space="preserve">  Current authorization method  : -</w:t>
      </w:r>
    </w:p>
    <w:p w14:paraId="53D80B9B" w14:textId="77777777" w:rsidR="008B0AB0" w:rsidRDefault="008B0AB0" w:rsidP="0091216E">
      <w:pPr>
        <w:pStyle w:val="2f2"/>
        <w:spacing w:before="240" w:after="240"/>
      </w:pPr>
      <w:r>
        <w:t xml:space="preserve">  Current accounting method   : RADIUS</w:t>
      </w:r>
    </w:p>
    <w:p w14:paraId="22421267" w14:textId="77777777" w:rsidR="008B0AB0" w:rsidRPr="0091216E" w:rsidRDefault="008B0AB0" w:rsidP="0091216E">
      <w:pPr>
        <w:pStyle w:val="1e"/>
        <w:rPr>
          <w:b/>
        </w:rPr>
      </w:pPr>
      <w:r w:rsidRPr="0091216E">
        <w:rPr>
          <w:b/>
        </w:rPr>
        <w:t>----End</w:t>
      </w:r>
    </w:p>
    <w:p w14:paraId="5BC8ABC5" w14:textId="77777777" w:rsidR="008B0AB0" w:rsidRPr="00AE560F" w:rsidRDefault="008B0AB0" w:rsidP="0091216E">
      <w:pPr>
        <w:pStyle w:val="4"/>
        <w:rPr>
          <w:rFonts w:hint="default"/>
        </w:rPr>
      </w:pPr>
      <w:r w:rsidRPr="00AE560F">
        <w:t>Viewing RADIUS Authentication Logs</w:t>
      </w:r>
    </w:p>
    <w:p w14:paraId="3C7280CE" w14:textId="77777777" w:rsidR="008B0AB0" w:rsidRDefault="008B0AB0" w:rsidP="0091216E">
      <w:pPr>
        <w:pStyle w:val="1e"/>
      </w:pPr>
      <w:r>
        <w:t># Choose Monitoring &gt; Terminal Authentication Logs. The Terminal Authentication Logs page is displayed.</w:t>
      </w:r>
    </w:p>
    <w:p w14:paraId="0FC42951" w14:textId="77777777" w:rsidR="008B0AB0" w:rsidRDefault="008B0AB0" w:rsidP="0091216E">
      <w:pPr>
        <w:pStyle w:val="1e"/>
      </w:pPr>
      <w:r w:rsidRPr="00CB60E7">
        <w:rPr>
          <w:noProof/>
        </w:rPr>
        <w:drawing>
          <wp:inline distT="0" distB="0" distL="0" distR="0" wp14:anchorId="26C7B70E" wp14:editId="56C65F17">
            <wp:extent cx="5454000" cy="2389733"/>
            <wp:effectExtent l="0" t="0" r="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5454000" cy="2389733"/>
                    </a:xfrm>
                    <a:prstGeom prst="rect">
                      <a:avLst/>
                    </a:prstGeom>
                  </pic:spPr>
                </pic:pic>
              </a:graphicData>
            </a:graphic>
          </wp:inline>
        </w:drawing>
      </w:r>
    </w:p>
    <w:p w14:paraId="7371D107" w14:textId="77777777" w:rsidR="008B0AB0" w:rsidRPr="00096943" w:rsidRDefault="008B0AB0" w:rsidP="0091216E">
      <w:pPr>
        <w:pStyle w:val="1e"/>
      </w:pPr>
    </w:p>
    <w:p w14:paraId="706CFA1E" w14:textId="77777777" w:rsidR="008B0AB0" w:rsidRDefault="008B0AB0" w:rsidP="0091216E">
      <w:pPr>
        <w:pStyle w:val="1e"/>
      </w:pPr>
      <w:r>
        <w:t># Click the RADIUS Login and Logout logs tab, select the site HQ, and set the authentication result to Success. Modify the authentication time, and view the user status.</w:t>
      </w:r>
    </w:p>
    <w:p w14:paraId="1FC4456A" w14:textId="77777777" w:rsidR="008B0AB0" w:rsidRDefault="008B0AB0" w:rsidP="0091216E">
      <w:pPr>
        <w:pStyle w:val="1e"/>
      </w:pPr>
      <w:r>
        <w:rPr>
          <w:noProof/>
        </w:rPr>
        <w:drawing>
          <wp:inline distT="0" distB="0" distL="0" distR="0" wp14:anchorId="133AC861" wp14:editId="5125EE9B">
            <wp:extent cx="5454000" cy="1916653"/>
            <wp:effectExtent l="19050" t="19050" r="13970" b="2667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5454000" cy="1916653"/>
                    </a:xfrm>
                    <a:prstGeom prst="rect">
                      <a:avLst/>
                    </a:prstGeom>
                    <a:ln>
                      <a:solidFill>
                        <a:schemeClr val="bg1">
                          <a:lumMod val="85000"/>
                        </a:schemeClr>
                      </a:solidFill>
                    </a:ln>
                  </pic:spPr>
                </pic:pic>
              </a:graphicData>
            </a:graphic>
          </wp:inline>
        </w:drawing>
      </w:r>
    </w:p>
    <w:p w14:paraId="0858C538" w14:textId="77777777" w:rsidR="008B0AB0" w:rsidRPr="00AE560F" w:rsidRDefault="008B0AB0" w:rsidP="0091216E">
      <w:pPr>
        <w:pStyle w:val="3"/>
      </w:pPr>
      <w:bookmarkStart w:id="234" w:name="_Toc57737991"/>
      <w:bookmarkStart w:id="235" w:name="_Toc58336774"/>
      <w:bookmarkStart w:id="236" w:name="_Toc62638060"/>
      <w:r w:rsidRPr="00AE560F">
        <w:t>Verifying Network Connectivity</w:t>
      </w:r>
      <w:bookmarkEnd w:id="234"/>
      <w:bookmarkEnd w:id="235"/>
      <w:bookmarkEnd w:id="236"/>
    </w:p>
    <w:p w14:paraId="5092AB5E" w14:textId="77777777" w:rsidR="008B0AB0" w:rsidRDefault="008B0AB0" w:rsidP="00D152A7">
      <w:pPr>
        <w:pStyle w:val="30"/>
        <w:numPr>
          <w:ilvl w:val="5"/>
          <w:numId w:val="72"/>
        </w:numPr>
      </w:pPr>
      <w:r>
        <w:t>Verify that hosts can successfully access the Internet.</w:t>
      </w:r>
    </w:p>
    <w:p w14:paraId="25C50D91" w14:textId="77777777" w:rsidR="008B0AB0" w:rsidRDefault="008B0AB0" w:rsidP="0091216E">
      <w:pPr>
        <w:pStyle w:val="1e"/>
      </w:pPr>
      <w:r>
        <w:t># After all configurations are complete, ensure that all wireless terminals have passed access authentication. Then ping the Internet (IP address of the simulated Internet, that is, 30.1.1.1) on the wireless terminal to test the IP connectivity from the terminal to the Internet.</w:t>
      </w:r>
      <w:bookmarkStart w:id="237" w:name="OLE_LINK51"/>
      <w:bookmarkEnd w:id="237"/>
    </w:p>
    <w:p w14:paraId="13A6340B" w14:textId="77777777" w:rsidR="008B0AB0" w:rsidRDefault="008B0AB0" w:rsidP="0091216E">
      <w:pPr>
        <w:pStyle w:val="1e"/>
      </w:pPr>
      <w:r>
        <w:rPr>
          <w:rFonts w:hint="eastAsia"/>
          <w:noProof/>
        </w:rPr>
        <w:drawing>
          <wp:inline distT="0" distB="0" distL="0" distR="0" wp14:anchorId="373F8115" wp14:editId="1A47D521">
            <wp:extent cx="4580952" cy="2038095"/>
            <wp:effectExtent l="0" t="0" r="0" b="635"/>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6.png"/>
                    <pic:cNvPicPr/>
                  </pic:nvPicPr>
                  <pic:blipFill>
                    <a:blip r:embed="rId169">
                      <a:extLst>
                        <a:ext uri="{28A0092B-C50C-407E-A947-70E740481C1C}">
                          <a14:useLocalDpi xmlns:a14="http://schemas.microsoft.com/office/drawing/2010/main" val="0"/>
                        </a:ext>
                      </a:extLst>
                    </a:blip>
                    <a:stretch>
                      <a:fillRect/>
                    </a:stretch>
                  </pic:blipFill>
                  <pic:spPr>
                    <a:xfrm>
                      <a:off x="0" y="0"/>
                      <a:ext cx="4580952" cy="2038095"/>
                    </a:xfrm>
                    <a:prstGeom prst="rect">
                      <a:avLst/>
                    </a:prstGeom>
                  </pic:spPr>
                </pic:pic>
              </a:graphicData>
            </a:graphic>
          </wp:inline>
        </w:drawing>
      </w:r>
    </w:p>
    <w:p w14:paraId="7E993AAF" w14:textId="77777777" w:rsidR="008B0AB0" w:rsidRDefault="008B0AB0" w:rsidP="0091216E">
      <w:pPr>
        <w:pStyle w:val="1e"/>
      </w:pPr>
      <w:r>
        <w:t>The wireless terminal can access the Internet normally.</w:t>
      </w:r>
    </w:p>
    <w:p w14:paraId="576D5A3D" w14:textId="77777777" w:rsidR="008B0AB0" w:rsidRDefault="008B0AB0" w:rsidP="00D152A7">
      <w:pPr>
        <w:pStyle w:val="30"/>
      </w:pPr>
      <w:r>
        <w:t>Verify that users in different VNs can communicate with each other.</w:t>
      </w:r>
    </w:p>
    <w:p w14:paraId="192BAA02" w14:textId="77777777" w:rsidR="008B0AB0" w:rsidRDefault="008B0AB0" w:rsidP="0091216E">
      <w:pPr>
        <w:pStyle w:val="1e"/>
      </w:pPr>
      <w:r>
        <w:t># In this example, the users in the RD_VN virtual network and users in the MKT_VN virtual network must be able to communicate with each other, and the traffic between them must be forwarded through the border device.</w:t>
      </w:r>
    </w:p>
    <w:p w14:paraId="3B25CC05" w14:textId="77777777" w:rsidR="008B0AB0" w:rsidRDefault="008B0AB0" w:rsidP="0091216E">
      <w:pPr>
        <w:pStyle w:val="1e"/>
      </w:pPr>
      <w:r>
        <w:t>To test the connectivity between the two virtual networks, ping the IP address (172.16.2.242) of an RD_VN user from the terminal (IP address 172.16.3.191) of a MKT_VN user.</w:t>
      </w:r>
    </w:p>
    <w:p w14:paraId="3410A59F" w14:textId="77777777" w:rsidR="008B0AB0" w:rsidRDefault="008B0AB0" w:rsidP="0091216E">
      <w:pPr>
        <w:pStyle w:val="1e"/>
      </w:pPr>
      <w:r>
        <w:rPr>
          <w:rFonts w:hint="eastAsia"/>
          <w:noProof/>
        </w:rPr>
        <w:drawing>
          <wp:inline distT="0" distB="0" distL="0" distR="0" wp14:anchorId="50C805F0" wp14:editId="2498B5CF">
            <wp:extent cx="4847619" cy="2028571"/>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7.png"/>
                    <pic:cNvPicPr/>
                  </pic:nvPicPr>
                  <pic:blipFill>
                    <a:blip r:embed="rId170">
                      <a:extLst>
                        <a:ext uri="{28A0092B-C50C-407E-A947-70E740481C1C}">
                          <a14:useLocalDpi xmlns:a14="http://schemas.microsoft.com/office/drawing/2010/main" val="0"/>
                        </a:ext>
                      </a:extLst>
                    </a:blip>
                    <a:stretch>
                      <a:fillRect/>
                    </a:stretch>
                  </pic:blipFill>
                  <pic:spPr>
                    <a:xfrm>
                      <a:off x="0" y="0"/>
                      <a:ext cx="4847619" cy="2028571"/>
                    </a:xfrm>
                    <a:prstGeom prst="rect">
                      <a:avLst/>
                    </a:prstGeom>
                  </pic:spPr>
                </pic:pic>
              </a:graphicData>
            </a:graphic>
          </wp:inline>
        </w:drawing>
      </w:r>
    </w:p>
    <w:p w14:paraId="2E8BB12E" w14:textId="77777777" w:rsidR="008B0AB0" w:rsidRPr="0091216E" w:rsidRDefault="008B0AB0" w:rsidP="0091216E">
      <w:pPr>
        <w:pStyle w:val="1e"/>
        <w:rPr>
          <w:b/>
        </w:rPr>
      </w:pPr>
      <w:r w:rsidRPr="0091216E">
        <w:rPr>
          <w:b/>
        </w:rPr>
        <w:t>----End</w:t>
      </w:r>
    </w:p>
    <w:p w14:paraId="4018FC91" w14:textId="77777777" w:rsidR="008B0AB0" w:rsidRDefault="008B0AB0" w:rsidP="0091216E">
      <w:pPr>
        <w:pStyle w:val="2"/>
      </w:pPr>
      <w:bookmarkStart w:id="238" w:name="_Toc62638061"/>
      <w:bookmarkStart w:id="239" w:name="_Toc57737992"/>
      <w:bookmarkStart w:id="240" w:name="_Toc58336775"/>
      <w:r>
        <w:t>Configuration Deletion</w:t>
      </w:r>
      <w:bookmarkEnd w:id="238"/>
    </w:p>
    <w:p w14:paraId="199E0BC3" w14:textId="77777777" w:rsidR="008B0AB0" w:rsidRPr="0091216E" w:rsidRDefault="008B0AB0" w:rsidP="0091216E">
      <w:pPr>
        <w:pStyle w:val="1e"/>
      </w:pPr>
      <w:r w:rsidRPr="0091216E">
        <w:t>Before the experiment, you need to clear the configurations that have been performed in the environment to keep the environment in the initial state.</w:t>
      </w:r>
    </w:p>
    <w:p w14:paraId="5F35FD72" w14:textId="77777777" w:rsidR="008B0AB0" w:rsidRPr="0091216E" w:rsidRDefault="008B0AB0" w:rsidP="0091216E">
      <w:pPr>
        <w:pStyle w:val="1e"/>
      </w:pPr>
      <w:r w:rsidRPr="0091216E">
        <w:t>Note: Delete the configurations on the iMaster NCE-Campus Controller and then the configurations on the devices. (Only the configurations of devices managed by the iMaster NCE-Campus Controller, including CORE1, AGG1, AGG2, ACC1, and ACC2, are deleted.)</w:t>
      </w:r>
    </w:p>
    <w:p w14:paraId="3548F4CD" w14:textId="77777777" w:rsidR="008B0AB0" w:rsidRDefault="008B0AB0" w:rsidP="0091216E">
      <w:pPr>
        <w:pStyle w:val="3"/>
      </w:pPr>
      <w:bookmarkStart w:id="241" w:name="_Toc62638062"/>
      <w:r>
        <w:t xml:space="preserve">Delete Authentication Rules, Authorization Rules, </w:t>
      </w:r>
      <w:r w:rsidRPr="009231B2">
        <w:t>and Authorization Results</w:t>
      </w:r>
      <w:bookmarkEnd w:id="241"/>
    </w:p>
    <w:p w14:paraId="4AE43603" w14:textId="77777777" w:rsidR="008B0AB0" w:rsidRDefault="008B0AB0" w:rsidP="00D152A7">
      <w:pPr>
        <w:pStyle w:val="30"/>
        <w:numPr>
          <w:ilvl w:val="5"/>
          <w:numId w:val="73"/>
        </w:numPr>
      </w:pPr>
      <w:r>
        <w:t xml:space="preserve">Choose </w:t>
      </w:r>
      <w:r w:rsidRPr="00D152A7">
        <w:rPr>
          <w:b/>
        </w:rPr>
        <w:t>Admission &gt; Admission Policy &gt; Authentication And Authorization</w:t>
      </w:r>
      <w:r>
        <w:t xml:space="preserve"> </w:t>
      </w:r>
      <w:r w:rsidRPr="004E70FB">
        <w:t>from the main menu. The authentication and authorization page is displayed.</w:t>
      </w:r>
    </w:p>
    <w:p w14:paraId="2FF8ED41" w14:textId="77777777" w:rsidR="008B0AB0" w:rsidRPr="00202CB1" w:rsidRDefault="008B0AB0" w:rsidP="00D152A7">
      <w:pPr>
        <w:pStyle w:val="30"/>
      </w:pPr>
      <w:r w:rsidRPr="00202CB1">
        <w:rPr>
          <w:rFonts w:hint="eastAsia"/>
        </w:rPr>
        <w:t>D</w:t>
      </w:r>
      <w:r w:rsidRPr="00202CB1">
        <w:t>elete the Authentication Rules.</w:t>
      </w:r>
    </w:p>
    <w:p w14:paraId="7BB29A1F" w14:textId="77777777" w:rsidR="008B0AB0" w:rsidRPr="00E01CC4" w:rsidRDefault="008B0AB0" w:rsidP="008B0AB0">
      <w:pPr>
        <w:pStyle w:val="1e"/>
      </w:pPr>
      <w:r w:rsidRPr="00313B5F">
        <w:t xml:space="preserve">If other authentication rules are manually created on the controller except the default authentication rule (Default), select all the created authentication rules and click </w:t>
      </w:r>
      <w:r w:rsidRPr="00313B5F">
        <w:rPr>
          <w:b/>
        </w:rPr>
        <w:t>Delete</w:t>
      </w:r>
      <w:r w:rsidRPr="00313B5F">
        <w:t>.</w:t>
      </w:r>
    </w:p>
    <w:p w14:paraId="0DCF8A5B" w14:textId="77777777" w:rsidR="008B0AB0" w:rsidRDefault="008B0AB0" w:rsidP="00D152A7">
      <w:pPr>
        <w:pStyle w:val="30"/>
      </w:pPr>
      <w:r>
        <w:rPr>
          <w:rFonts w:hint="eastAsia"/>
        </w:rPr>
        <w:t>D</w:t>
      </w:r>
      <w:r>
        <w:t>elete the Authorization Rules.</w:t>
      </w:r>
    </w:p>
    <w:p w14:paraId="6DFB7888" w14:textId="77777777" w:rsidR="008B0AB0" w:rsidRDefault="008B0AB0" w:rsidP="008B0AB0">
      <w:pPr>
        <w:pStyle w:val="1e"/>
      </w:pPr>
      <w:r>
        <w:t xml:space="preserve">Click the </w:t>
      </w:r>
      <w:r w:rsidRPr="00D057FA">
        <w:rPr>
          <w:b/>
        </w:rPr>
        <w:t>Authorization Rules</w:t>
      </w:r>
      <w:r>
        <w:t xml:space="preserve"> tab, select all manually created authorization rules, and click</w:t>
      </w:r>
      <w:r>
        <w:rPr>
          <w:rFonts w:hint="eastAsia"/>
        </w:rPr>
        <w:t xml:space="preserve"> </w:t>
      </w:r>
      <w:r w:rsidRPr="00313B5F">
        <w:rPr>
          <w:b/>
        </w:rPr>
        <w:t>Delete</w:t>
      </w:r>
      <w:r>
        <w:t>.</w:t>
      </w:r>
    </w:p>
    <w:p w14:paraId="634BF171" w14:textId="77777777" w:rsidR="008B0AB0" w:rsidRDefault="008B0AB0" w:rsidP="00D152A7">
      <w:pPr>
        <w:pStyle w:val="30"/>
      </w:pPr>
      <w:r>
        <w:rPr>
          <w:rFonts w:hint="eastAsia"/>
        </w:rPr>
        <w:t>D</w:t>
      </w:r>
      <w:r>
        <w:t>elete the Authorization Results.</w:t>
      </w:r>
    </w:p>
    <w:p w14:paraId="737A5596" w14:textId="77777777" w:rsidR="008B0AB0" w:rsidRDefault="008B0AB0" w:rsidP="008B0AB0">
      <w:pPr>
        <w:pStyle w:val="1e"/>
      </w:pPr>
      <w:r>
        <w:rPr>
          <w:rFonts w:hint="eastAsia"/>
        </w:rPr>
        <w:t>C</w:t>
      </w:r>
      <w:r>
        <w:t>lick the Authorization Results tab, click ”</w:t>
      </w:r>
      <w:r>
        <w:rPr>
          <w:noProof/>
        </w:rPr>
        <w:drawing>
          <wp:inline distT="0" distB="0" distL="0" distR="0" wp14:anchorId="11839613" wp14:editId="00212282">
            <wp:extent cx="142875" cy="171450"/>
            <wp:effectExtent l="0" t="0" r="9525"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142875" cy="171450"/>
                    </a:xfrm>
                    <a:prstGeom prst="rect">
                      <a:avLst/>
                    </a:prstGeom>
                  </pic:spPr>
                </pic:pic>
              </a:graphicData>
            </a:graphic>
          </wp:inline>
        </w:drawing>
      </w:r>
      <w:r>
        <w:t xml:space="preserve">” to bind a site, select </w:t>
      </w:r>
      <w:r w:rsidRPr="00D05940">
        <w:rPr>
          <w:b/>
        </w:rPr>
        <w:t>HQ</w:t>
      </w:r>
      <w:r>
        <w:t xml:space="preserve">, and click </w:t>
      </w:r>
      <w:r w:rsidRPr="009124F0">
        <w:rPr>
          <w:b/>
        </w:rPr>
        <w:t>Delete</w:t>
      </w:r>
      <w:r>
        <w:t>.</w:t>
      </w:r>
    </w:p>
    <w:p w14:paraId="37325E05" w14:textId="77777777" w:rsidR="008B0AB0" w:rsidRDefault="008B0AB0" w:rsidP="008B0AB0">
      <w:pPr>
        <w:pStyle w:val="1e"/>
      </w:pPr>
      <w:r>
        <w:t xml:space="preserve">After unbinding, select all manually created authorization results, and click </w:t>
      </w:r>
      <w:r w:rsidRPr="00202CB1">
        <w:rPr>
          <w:b/>
        </w:rPr>
        <w:t>Delete</w:t>
      </w:r>
      <w:r>
        <w:t>.</w:t>
      </w:r>
    </w:p>
    <w:p w14:paraId="224DA97B" w14:textId="77777777" w:rsidR="008B0AB0" w:rsidRPr="0091216E" w:rsidRDefault="008B0AB0" w:rsidP="0091216E">
      <w:pPr>
        <w:pStyle w:val="1e"/>
        <w:rPr>
          <w:b/>
        </w:rPr>
      </w:pPr>
      <w:r w:rsidRPr="0091216E">
        <w:rPr>
          <w:b/>
        </w:rPr>
        <w:t>----End</w:t>
      </w:r>
    </w:p>
    <w:p w14:paraId="186B87FC" w14:textId="77777777" w:rsidR="008B0AB0" w:rsidRDefault="008B0AB0" w:rsidP="0091216E">
      <w:pPr>
        <w:pStyle w:val="3"/>
      </w:pPr>
      <w:bookmarkStart w:id="242" w:name="_Toc62638063"/>
      <w:r>
        <w:rPr>
          <w:rFonts w:hint="eastAsia"/>
        </w:rPr>
        <w:t>F</w:t>
      </w:r>
      <w:r>
        <w:t>orcibly Log Out Users and Delete the Users</w:t>
      </w:r>
      <w:bookmarkEnd w:id="242"/>
    </w:p>
    <w:p w14:paraId="704CA024" w14:textId="77777777" w:rsidR="008B0AB0" w:rsidRPr="0091216E" w:rsidRDefault="008B0AB0" w:rsidP="0091216E">
      <w:pPr>
        <w:pStyle w:val="1e"/>
      </w:pPr>
      <w:r w:rsidRPr="0091216E">
        <w:rPr>
          <w:rFonts w:hint="eastAsia"/>
        </w:rPr>
        <w:t>N</w:t>
      </w:r>
      <w:r w:rsidRPr="0091216E">
        <w:t>ote: To ensure that the users can be deleted, you need to forcibly log out the online users first.</w:t>
      </w:r>
    </w:p>
    <w:p w14:paraId="46A87DDD" w14:textId="77777777" w:rsidR="008B0AB0" w:rsidRDefault="008B0AB0" w:rsidP="00D152A7">
      <w:pPr>
        <w:pStyle w:val="30"/>
        <w:numPr>
          <w:ilvl w:val="5"/>
          <w:numId w:val="45"/>
        </w:numPr>
      </w:pPr>
      <w:r w:rsidRPr="00862FB8">
        <w:t xml:space="preserve">Choose </w:t>
      </w:r>
      <w:r w:rsidRPr="00D152A7">
        <w:rPr>
          <w:b/>
        </w:rPr>
        <w:t>Admission &gt; Admission Policy &gt; Online User Control</w:t>
      </w:r>
      <w:r w:rsidRPr="00862FB8">
        <w:t xml:space="preserve"> from the main menu. On the Online User tab, select all users and click </w:t>
      </w:r>
      <w:r w:rsidRPr="00D152A7">
        <w:rPr>
          <w:b/>
        </w:rPr>
        <w:t>Force Offline</w:t>
      </w:r>
      <w:r w:rsidRPr="00862FB8">
        <w:t>.</w:t>
      </w:r>
    </w:p>
    <w:p w14:paraId="48F159A2" w14:textId="77777777" w:rsidR="008B0AB0" w:rsidRDefault="008B0AB0" w:rsidP="00D152A7">
      <w:pPr>
        <w:pStyle w:val="30"/>
      </w:pPr>
      <w:r w:rsidRPr="00425552">
        <w:t xml:space="preserve">Choose </w:t>
      </w:r>
      <w:r w:rsidRPr="00425552">
        <w:rPr>
          <w:b/>
        </w:rPr>
        <w:t>Admission &gt; Admission Resources &gt; User Management</w:t>
      </w:r>
      <w:r w:rsidRPr="00425552">
        <w:t xml:space="preserve"> from the main menu. The user management page is displayed.</w:t>
      </w:r>
    </w:p>
    <w:p w14:paraId="6E08673A" w14:textId="77777777" w:rsidR="008B0AB0" w:rsidRDefault="008B0AB0" w:rsidP="00D152A7">
      <w:pPr>
        <w:pStyle w:val="30"/>
      </w:pPr>
      <w:r>
        <w:rPr>
          <w:rFonts w:hint="eastAsia"/>
        </w:rPr>
        <w:t>C</w:t>
      </w:r>
      <w:r>
        <w:t xml:space="preserve">lick the </w:t>
      </w:r>
      <w:r w:rsidRPr="00425552">
        <w:rPr>
          <w:b/>
        </w:rPr>
        <w:t>User</w:t>
      </w:r>
      <w:r>
        <w:t xml:space="preserve"> tab, select all users, and click </w:t>
      </w:r>
      <w:r w:rsidRPr="00425552">
        <w:rPr>
          <w:b/>
        </w:rPr>
        <w:t>Delete</w:t>
      </w:r>
      <w:r>
        <w:t>.</w:t>
      </w:r>
    </w:p>
    <w:p w14:paraId="536D11EF" w14:textId="77777777" w:rsidR="008B0AB0" w:rsidRPr="0091216E" w:rsidRDefault="008B0AB0" w:rsidP="0091216E">
      <w:pPr>
        <w:pStyle w:val="1e"/>
        <w:rPr>
          <w:b/>
        </w:rPr>
      </w:pPr>
      <w:r w:rsidRPr="0091216E">
        <w:rPr>
          <w:b/>
        </w:rPr>
        <w:t>----End</w:t>
      </w:r>
    </w:p>
    <w:p w14:paraId="1A55CD07" w14:textId="77777777" w:rsidR="008B0AB0" w:rsidRDefault="008B0AB0" w:rsidP="0091216E">
      <w:pPr>
        <w:pStyle w:val="3"/>
      </w:pPr>
      <w:bookmarkStart w:id="243" w:name="_Toc62638064"/>
      <w:r>
        <w:rPr>
          <w:rFonts w:hint="eastAsia"/>
        </w:rPr>
        <w:t>D</w:t>
      </w:r>
      <w:r>
        <w:t>elete the Policy Control Matrices and Security Groups</w:t>
      </w:r>
      <w:bookmarkEnd w:id="243"/>
    </w:p>
    <w:p w14:paraId="68A738CB" w14:textId="77777777" w:rsidR="008B0AB0" w:rsidRDefault="008B0AB0" w:rsidP="00D152A7">
      <w:pPr>
        <w:pStyle w:val="30"/>
        <w:numPr>
          <w:ilvl w:val="5"/>
          <w:numId w:val="46"/>
        </w:numPr>
      </w:pPr>
      <w:r>
        <w:rPr>
          <w:rFonts w:hint="eastAsia"/>
        </w:rPr>
        <w:t>C</w:t>
      </w:r>
      <w:r>
        <w:t xml:space="preserve">hoose </w:t>
      </w:r>
      <w:r w:rsidRPr="00D152A7">
        <w:rPr>
          <w:b/>
        </w:rPr>
        <w:t>Fabric Network &gt; Service Deployment</w:t>
      </w:r>
      <w:r>
        <w:t>. The service deployment page is displayed.</w:t>
      </w:r>
    </w:p>
    <w:p w14:paraId="723AA6E0" w14:textId="77777777" w:rsidR="008B0AB0" w:rsidRDefault="008B0AB0" w:rsidP="00D152A7">
      <w:pPr>
        <w:pStyle w:val="30"/>
      </w:pPr>
      <w:r w:rsidRPr="006C3DF8">
        <w:t xml:space="preserve">Click the </w:t>
      </w:r>
      <w:r w:rsidRPr="00DA51D1">
        <w:rPr>
          <w:b/>
        </w:rPr>
        <w:t>Policy Control</w:t>
      </w:r>
      <w:r w:rsidRPr="006C3DF8">
        <w:t xml:space="preserve"> tab, click </w:t>
      </w:r>
      <w:r>
        <w:t>“</w:t>
      </w:r>
      <w:r>
        <w:rPr>
          <w:noProof/>
          <w:lang w:val="en-US"/>
        </w:rPr>
        <w:drawing>
          <wp:inline distT="0" distB="0" distL="0" distR="0" wp14:anchorId="12359345" wp14:editId="2C5F80D5">
            <wp:extent cx="219075" cy="123825"/>
            <wp:effectExtent l="0" t="0" r="9525" b="9525"/>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219075" cy="123825"/>
                    </a:xfrm>
                    <a:prstGeom prst="rect">
                      <a:avLst/>
                    </a:prstGeom>
                  </pic:spPr>
                </pic:pic>
              </a:graphicData>
            </a:graphic>
          </wp:inline>
        </w:drawing>
      </w:r>
      <w:r>
        <w:t xml:space="preserve">” </w:t>
      </w:r>
      <w:r w:rsidRPr="006C3DF8">
        <w:t xml:space="preserve">to select all policy </w:t>
      </w:r>
      <w:r>
        <w:t xml:space="preserve">control </w:t>
      </w:r>
      <w:r w:rsidRPr="006C3DF8">
        <w:t>matrices, and click</w:t>
      </w:r>
      <w:r>
        <w:t xml:space="preserve"> </w:t>
      </w:r>
      <w:r w:rsidRPr="00DA51D1">
        <w:rPr>
          <w:b/>
        </w:rPr>
        <w:t>Delete</w:t>
      </w:r>
      <w:r>
        <w:t>.</w:t>
      </w:r>
    </w:p>
    <w:p w14:paraId="4F20C521" w14:textId="77777777" w:rsidR="008B0AB0" w:rsidRDefault="008B0AB0" w:rsidP="00D152A7">
      <w:pPr>
        <w:pStyle w:val="30"/>
      </w:pPr>
      <w:r>
        <w:rPr>
          <w:rFonts w:hint="eastAsia"/>
        </w:rPr>
        <w:t>C</w:t>
      </w:r>
      <w:r>
        <w:t xml:space="preserve">lick the </w:t>
      </w:r>
      <w:r w:rsidRPr="00DA51D1">
        <w:rPr>
          <w:b/>
        </w:rPr>
        <w:t>Security Group</w:t>
      </w:r>
      <w:r>
        <w:t xml:space="preserve"> tab, select all security groups, and click </w:t>
      </w:r>
      <w:r w:rsidRPr="00DA51D1">
        <w:rPr>
          <w:b/>
        </w:rPr>
        <w:t>Delete</w:t>
      </w:r>
      <w:r>
        <w:t>.</w:t>
      </w:r>
    </w:p>
    <w:p w14:paraId="3737503D" w14:textId="77777777" w:rsidR="008B0AB0" w:rsidRDefault="008B0AB0" w:rsidP="008B0AB0">
      <w:pPr>
        <w:pStyle w:val="End"/>
        <w:rPr>
          <w:rFonts w:hint="eastAsia"/>
        </w:rPr>
      </w:pPr>
      <w:r>
        <w:t>----End</w:t>
      </w:r>
    </w:p>
    <w:p w14:paraId="600E186A" w14:textId="77777777" w:rsidR="008B0AB0" w:rsidRDefault="008B0AB0" w:rsidP="00804F8D">
      <w:pPr>
        <w:pStyle w:val="3"/>
      </w:pPr>
      <w:bookmarkStart w:id="244" w:name="_Toc62638065"/>
      <w:r>
        <w:t>Delete VN Interworking Policies and VNs</w:t>
      </w:r>
      <w:bookmarkEnd w:id="244"/>
    </w:p>
    <w:p w14:paraId="17CB75B3" w14:textId="77777777" w:rsidR="008B0AB0" w:rsidRDefault="008B0AB0" w:rsidP="00D152A7">
      <w:pPr>
        <w:pStyle w:val="30"/>
        <w:numPr>
          <w:ilvl w:val="5"/>
          <w:numId w:val="47"/>
        </w:numPr>
      </w:pPr>
      <w:r>
        <w:t xml:space="preserve">Choose </w:t>
      </w:r>
      <w:r w:rsidRPr="00D152A7">
        <w:rPr>
          <w:b/>
        </w:rPr>
        <w:t>Fabric Network &gt; VN Management &gt; VN Interwork</w:t>
      </w:r>
      <w:r>
        <w:t>, and delete the VN interworking policies.</w:t>
      </w:r>
    </w:p>
    <w:p w14:paraId="736F09AC" w14:textId="77777777" w:rsidR="008B0AB0" w:rsidRDefault="008B0AB0" w:rsidP="00D152A7">
      <w:pPr>
        <w:pStyle w:val="30"/>
      </w:pPr>
      <w:r w:rsidRPr="00B03F35">
        <w:t xml:space="preserve">Hover the pointer over each VN, and click the delete button </w:t>
      </w:r>
      <w:r>
        <w:t>“</w:t>
      </w:r>
      <w:r>
        <w:rPr>
          <w:noProof/>
          <w:lang w:val="en-US"/>
        </w:rPr>
        <w:drawing>
          <wp:inline distT="0" distB="0" distL="0" distR="0" wp14:anchorId="66DE2727" wp14:editId="7390E2EC">
            <wp:extent cx="219075" cy="123825"/>
            <wp:effectExtent l="0" t="0" r="9525" b="9525"/>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219075" cy="123825"/>
                    </a:xfrm>
                    <a:prstGeom prst="rect">
                      <a:avLst/>
                    </a:prstGeom>
                  </pic:spPr>
                </pic:pic>
              </a:graphicData>
            </a:graphic>
          </wp:inline>
        </w:drawing>
      </w:r>
      <w:r>
        <w:t xml:space="preserve">” </w:t>
      </w:r>
      <w:r w:rsidRPr="00B03F35">
        <w:t>in the upper right corner of the icon to delete the VN. All VNs except the default VN need to be deleted.</w:t>
      </w:r>
    </w:p>
    <w:p w14:paraId="05D30DCA" w14:textId="47470996" w:rsidR="008B0AB0" w:rsidRDefault="0091216E" w:rsidP="0091216E">
      <w:pPr>
        <w:pStyle w:val="1e"/>
      </w:pPr>
      <w:r w:rsidRPr="0091216E">
        <w:rPr>
          <w:b/>
        </w:rPr>
        <w:t>----End</w:t>
      </w:r>
    </w:p>
    <w:p w14:paraId="0CC4AD11" w14:textId="77777777" w:rsidR="008B0AB0" w:rsidRPr="00845EBF" w:rsidRDefault="008B0AB0" w:rsidP="00804F8D">
      <w:pPr>
        <w:pStyle w:val="3"/>
      </w:pPr>
      <w:bookmarkStart w:id="245" w:name="_Toc62638066"/>
      <w:r>
        <w:rPr>
          <w:rFonts w:hint="eastAsia"/>
        </w:rPr>
        <w:t>D</w:t>
      </w:r>
      <w:r>
        <w:t>elete Access Management Configurations</w:t>
      </w:r>
      <w:bookmarkEnd w:id="245"/>
    </w:p>
    <w:p w14:paraId="70301EDE" w14:textId="77777777" w:rsidR="008B0AB0" w:rsidRDefault="008B0AB0" w:rsidP="00D152A7">
      <w:pPr>
        <w:pStyle w:val="30"/>
        <w:numPr>
          <w:ilvl w:val="5"/>
          <w:numId w:val="48"/>
        </w:numPr>
      </w:pPr>
      <w:r>
        <w:rPr>
          <w:rFonts w:hint="eastAsia"/>
        </w:rPr>
        <w:t>C</w:t>
      </w:r>
      <w:r>
        <w:t xml:space="preserve">hoose </w:t>
      </w:r>
      <w:r w:rsidRPr="00D152A7">
        <w:rPr>
          <w:b/>
        </w:rPr>
        <w:t>Fabric Network &gt; Fabric Management</w:t>
      </w:r>
      <w:r>
        <w:t>, the fabric management page is displayed. Click the created fabric, the fabric page is displayed.</w:t>
      </w:r>
    </w:p>
    <w:p w14:paraId="011D259C" w14:textId="77777777" w:rsidR="008B0AB0" w:rsidRDefault="008B0AB0" w:rsidP="00D152A7">
      <w:pPr>
        <w:pStyle w:val="30"/>
      </w:pPr>
      <w:r>
        <w:rPr>
          <w:rFonts w:hint="eastAsia"/>
        </w:rPr>
        <w:t>C</w:t>
      </w:r>
      <w:r>
        <w:t xml:space="preserve">lick the </w:t>
      </w:r>
      <w:r w:rsidRPr="00B311C0">
        <w:rPr>
          <w:b/>
        </w:rPr>
        <w:t>Access Management</w:t>
      </w:r>
      <w:r>
        <w:t xml:space="preserve"> tab. On the displayed page, scroll to the bottom of the page and click </w:t>
      </w:r>
      <w:r w:rsidRPr="00B311C0">
        <w:rPr>
          <w:b/>
        </w:rPr>
        <w:t>Reset</w:t>
      </w:r>
      <w:r>
        <w:t xml:space="preserve"> to reset the access management configurations.</w:t>
      </w:r>
    </w:p>
    <w:p w14:paraId="563887FE" w14:textId="77777777" w:rsidR="008B0AB0" w:rsidRDefault="008B0AB0" w:rsidP="00D152A7">
      <w:pPr>
        <w:pStyle w:val="30"/>
      </w:pPr>
      <w:r w:rsidRPr="0098607A">
        <w:t>Repeat the preceding steps to delete access management configurations of other access devices.</w:t>
      </w:r>
    </w:p>
    <w:p w14:paraId="51C60F90" w14:textId="6100D3A9" w:rsidR="008B0AB0" w:rsidRDefault="0091216E" w:rsidP="0091216E">
      <w:pPr>
        <w:pStyle w:val="1e"/>
      </w:pPr>
      <w:r w:rsidRPr="0091216E">
        <w:rPr>
          <w:b/>
        </w:rPr>
        <w:t>----End</w:t>
      </w:r>
    </w:p>
    <w:p w14:paraId="364FE905" w14:textId="77777777" w:rsidR="008B0AB0" w:rsidRPr="0098607A" w:rsidRDefault="008B0AB0" w:rsidP="00804F8D">
      <w:pPr>
        <w:pStyle w:val="3"/>
      </w:pPr>
      <w:bookmarkStart w:id="246" w:name="_Toc62638067"/>
      <w:r>
        <w:rPr>
          <w:rFonts w:hint="eastAsia"/>
        </w:rPr>
        <w:t>D</w:t>
      </w:r>
      <w:r>
        <w:t>elete Nerwork Service Resources and External Netwrok</w:t>
      </w:r>
      <w:bookmarkEnd w:id="246"/>
    </w:p>
    <w:p w14:paraId="32AB3943" w14:textId="77777777" w:rsidR="008B0AB0" w:rsidRDefault="008B0AB0" w:rsidP="00D152A7">
      <w:pPr>
        <w:pStyle w:val="30"/>
        <w:numPr>
          <w:ilvl w:val="5"/>
          <w:numId w:val="49"/>
        </w:numPr>
      </w:pPr>
      <w:r>
        <w:rPr>
          <w:rFonts w:hint="eastAsia"/>
        </w:rPr>
        <w:t>C</w:t>
      </w:r>
      <w:r>
        <w:t xml:space="preserve">hoose </w:t>
      </w:r>
      <w:r w:rsidRPr="00D152A7">
        <w:rPr>
          <w:b/>
        </w:rPr>
        <w:t>Fabric Network &gt; Fabric Management</w:t>
      </w:r>
      <w:r>
        <w:t>, the fabric management page is displayed. Click the created fabric, the fabric page is displayed.</w:t>
      </w:r>
    </w:p>
    <w:p w14:paraId="6DC08E03" w14:textId="77777777" w:rsidR="008B0AB0" w:rsidRDefault="008B0AB0" w:rsidP="00D152A7">
      <w:pPr>
        <w:pStyle w:val="30"/>
      </w:pPr>
      <w:r>
        <w:rPr>
          <w:rFonts w:hint="eastAsia"/>
        </w:rPr>
        <w:t>A</w:t>
      </w:r>
      <w:r>
        <w:t xml:space="preserve">fter you click </w:t>
      </w:r>
      <w:r w:rsidRPr="003F1F84">
        <w:rPr>
          <w:b/>
        </w:rPr>
        <w:t>Network Service Resources</w:t>
      </w:r>
      <w:r>
        <w:t xml:space="preserve"> in the fabric topology, the window for configuring network service resources is displayed on the right. Click delete icon “</w:t>
      </w:r>
      <w:r>
        <w:rPr>
          <w:noProof/>
          <w:lang w:val="en-US"/>
        </w:rPr>
        <w:drawing>
          <wp:inline distT="0" distB="0" distL="0" distR="0" wp14:anchorId="185E7D2F" wp14:editId="7BF53AE1">
            <wp:extent cx="219075" cy="123825"/>
            <wp:effectExtent l="0" t="0" r="9525" b="9525"/>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219075" cy="123825"/>
                    </a:xfrm>
                    <a:prstGeom prst="rect">
                      <a:avLst/>
                    </a:prstGeom>
                  </pic:spPr>
                </pic:pic>
              </a:graphicData>
            </a:graphic>
          </wp:inline>
        </w:drawing>
      </w:r>
      <w:r>
        <w:t>” to delete network service resources.</w:t>
      </w:r>
    </w:p>
    <w:p w14:paraId="0F14FEA8" w14:textId="77777777" w:rsidR="008B0AB0" w:rsidRDefault="008B0AB0" w:rsidP="00D152A7">
      <w:pPr>
        <w:pStyle w:val="30"/>
      </w:pPr>
      <w:r>
        <w:rPr>
          <w:rFonts w:hint="eastAsia"/>
        </w:rPr>
        <w:t>A</w:t>
      </w:r>
      <w:r>
        <w:t xml:space="preserve">fter you click </w:t>
      </w:r>
      <w:r w:rsidRPr="003F1F84">
        <w:rPr>
          <w:rFonts w:hint="eastAsia"/>
          <w:b/>
        </w:rPr>
        <w:t>External</w:t>
      </w:r>
      <w:r w:rsidRPr="003F1F84">
        <w:rPr>
          <w:b/>
        </w:rPr>
        <w:t xml:space="preserve"> Network</w:t>
      </w:r>
      <w:r>
        <w:t xml:space="preserve"> in the fabric topology, the window for configuring external network is displayed on the right. Click delete icon “</w:t>
      </w:r>
      <w:r>
        <w:rPr>
          <w:noProof/>
          <w:lang w:val="en-US"/>
        </w:rPr>
        <w:drawing>
          <wp:inline distT="0" distB="0" distL="0" distR="0" wp14:anchorId="09E0BC88" wp14:editId="0DAD6B60">
            <wp:extent cx="219075" cy="123825"/>
            <wp:effectExtent l="0" t="0" r="9525" b="9525"/>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219075" cy="123825"/>
                    </a:xfrm>
                    <a:prstGeom prst="rect">
                      <a:avLst/>
                    </a:prstGeom>
                  </pic:spPr>
                </pic:pic>
              </a:graphicData>
            </a:graphic>
          </wp:inline>
        </w:drawing>
      </w:r>
      <w:r>
        <w:t>” to delete the external network.</w:t>
      </w:r>
    </w:p>
    <w:p w14:paraId="337A265C" w14:textId="5664E414" w:rsidR="008B0AB0" w:rsidRDefault="0091216E" w:rsidP="0091216E">
      <w:pPr>
        <w:pStyle w:val="1e"/>
      </w:pPr>
      <w:r w:rsidRPr="0091216E">
        <w:rPr>
          <w:b/>
        </w:rPr>
        <w:t>----End</w:t>
      </w:r>
    </w:p>
    <w:p w14:paraId="701E5B28" w14:textId="77777777" w:rsidR="008B0AB0" w:rsidRPr="004B5C68" w:rsidRDefault="008B0AB0" w:rsidP="00804F8D">
      <w:pPr>
        <w:pStyle w:val="3"/>
      </w:pPr>
      <w:bookmarkStart w:id="247" w:name="_Toc62638068"/>
      <w:r>
        <w:t>Delete the devices from the Fabric and Delete the Fabric</w:t>
      </w:r>
      <w:bookmarkEnd w:id="247"/>
    </w:p>
    <w:p w14:paraId="579BEF29" w14:textId="77777777" w:rsidR="008B0AB0" w:rsidRDefault="008B0AB0" w:rsidP="00D152A7">
      <w:pPr>
        <w:pStyle w:val="30"/>
        <w:numPr>
          <w:ilvl w:val="5"/>
          <w:numId w:val="50"/>
        </w:numPr>
      </w:pPr>
      <w:r>
        <w:rPr>
          <w:rFonts w:hint="eastAsia"/>
        </w:rPr>
        <w:t>C</w:t>
      </w:r>
      <w:r>
        <w:t xml:space="preserve">hoose </w:t>
      </w:r>
      <w:r w:rsidRPr="00D152A7">
        <w:rPr>
          <w:b/>
        </w:rPr>
        <w:t>Fabric Network &gt; Fabric Management</w:t>
      </w:r>
      <w:r>
        <w:t>, the fabric management page is displayed. Click the created fabric, the fabric page is displayed.</w:t>
      </w:r>
    </w:p>
    <w:p w14:paraId="1432EBD0" w14:textId="77777777" w:rsidR="008B0AB0" w:rsidRDefault="008B0AB0" w:rsidP="00D152A7">
      <w:pPr>
        <w:pStyle w:val="30"/>
      </w:pPr>
      <w:r>
        <w:rPr>
          <w:rFonts w:hint="eastAsia"/>
        </w:rPr>
        <w:t>I</w:t>
      </w:r>
      <w:r>
        <w:t xml:space="preserve">n the fabric topology, click the </w:t>
      </w:r>
      <w:r w:rsidRPr="004B6EE0">
        <w:rPr>
          <w:b/>
        </w:rPr>
        <w:t>List Mode</w:t>
      </w:r>
      <w:r>
        <w:t xml:space="preserve"> icon “</w:t>
      </w:r>
      <w:r>
        <w:rPr>
          <w:noProof/>
          <w:lang w:val="en-US"/>
        </w:rPr>
        <w:drawing>
          <wp:inline distT="0" distB="0" distL="0" distR="0" wp14:anchorId="50FCFDAB" wp14:editId="149C6104">
            <wp:extent cx="228600" cy="228600"/>
            <wp:effectExtent l="0" t="0" r="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228600" cy="228600"/>
                    </a:xfrm>
                    <a:prstGeom prst="rect">
                      <a:avLst/>
                    </a:prstGeom>
                  </pic:spPr>
                </pic:pic>
              </a:graphicData>
            </a:graphic>
          </wp:inline>
        </w:drawing>
      </w:r>
      <w:r>
        <w:t>” in the upper right corner.</w:t>
      </w:r>
    </w:p>
    <w:p w14:paraId="008D3DF8" w14:textId="77777777" w:rsidR="008B0AB0" w:rsidRDefault="008B0AB0" w:rsidP="00D152A7">
      <w:pPr>
        <w:pStyle w:val="30"/>
      </w:pPr>
      <w:r>
        <w:rPr>
          <w:rFonts w:hint="eastAsia"/>
        </w:rPr>
        <w:t>S</w:t>
      </w:r>
      <w:r>
        <w:t xml:space="preserve">elect all devices and click </w:t>
      </w:r>
      <w:r w:rsidRPr="004B6EE0">
        <w:rPr>
          <w:b/>
        </w:rPr>
        <w:t>Delete Device</w:t>
      </w:r>
      <w:r>
        <w:t>.</w:t>
      </w:r>
    </w:p>
    <w:p w14:paraId="458EF76F" w14:textId="77777777" w:rsidR="008B0AB0" w:rsidRDefault="008B0AB0" w:rsidP="00D152A7">
      <w:pPr>
        <w:pStyle w:val="30"/>
      </w:pPr>
      <w:r>
        <w:rPr>
          <w:rFonts w:hint="eastAsia"/>
        </w:rPr>
        <w:t>D</w:t>
      </w:r>
      <w:r>
        <w:t>elete the Fabric.</w:t>
      </w:r>
    </w:p>
    <w:p w14:paraId="18B73AD7" w14:textId="77777777" w:rsidR="008B0AB0" w:rsidRDefault="008B0AB0" w:rsidP="008B0AB0">
      <w:pPr>
        <w:pStyle w:val="1e"/>
      </w:pPr>
      <w:r>
        <w:rPr>
          <w:rFonts w:hint="eastAsia"/>
        </w:rPr>
        <w:t>M</w:t>
      </w:r>
      <w:r>
        <w:t xml:space="preserve">ethod 1: Choose </w:t>
      </w:r>
      <w:r w:rsidRPr="0098132D">
        <w:rPr>
          <w:b/>
        </w:rPr>
        <w:t>Fabric Network &gt; Fabric Management</w:t>
      </w:r>
      <w:r>
        <w:t>, the fabric management page is displayed. On the created fabric, click “</w:t>
      </w:r>
      <w:r>
        <w:rPr>
          <w:noProof/>
        </w:rPr>
        <w:drawing>
          <wp:inline distT="0" distB="0" distL="0" distR="0" wp14:anchorId="4E428C67" wp14:editId="6A111CDD">
            <wp:extent cx="219075" cy="123825"/>
            <wp:effectExtent l="0" t="0" r="9525" b="9525"/>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219075" cy="123825"/>
                    </a:xfrm>
                    <a:prstGeom prst="rect">
                      <a:avLst/>
                    </a:prstGeom>
                  </pic:spPr>
                </pic:pic>
              </a:graphicData>
            </a:graphic>
          </wp:inline>
        </w:drawing>
      </w:r>
      <w:r>
        <w:t>”</w:t>
      </w:r>
      <w:r w:rsidRPr="004A2C73">
        <w:t xml:space="preserve"> to delete the fabric.</w:t>
      </w:r>
    </w:p>
    <w:p w14:paraId="4858FD0E" w14:textId="77777777" w:rsidR="008B0AB0" w:rsidRDefault="008B0AB0" w:rsidP="008B0AB0">
      <w:pPr>
        <w:pStyle w:val="1e"/>
      </w:pPr>
      <w:r>
        <w:t xml:space="preserve">Method 2: Choose </w:t>
      </w:r>
      <w:r w:rsidRPr="0098132D">
        <w:rPr>
          <w:b/>
        </w:rPr>
        <w:t>Fabric Network &gt; Fabric Management</w:t>
      </w:r>
      <w:r>
        <w:t xml:space="preserve">, the fabric management page is displayed. Click the created fabric, the fabric page is displayed. </w:t>
      </w:r>
      <w:r w:rsidRPr="007B0F16">
        <w:t xml:space="preserve">Click the </w:t>
      </w:r>
      <w:r w:rsidRPr="007A6363">
        <w:rPr>
          <w:b/>
        </w:rPr>
        <w:t>Drop-down Arrow</w:t>
      </w:r>
      <w:r w:rsidRPr="007B0F16">
        <w:t xml:space="preserve"> icon next to the fabric name and click Delete icon </w:t>
      </w:r>
      <w:r>
        <w:t>“</w:t>
      </w:r>
      <w:r>
        <w:rPr>
          <w:noProof/>
        </w:rPr>
        <w:drawing>
          <wp:inline distT="0" distB="0" distL="0" distR="0" wp14:anchorId="2D8D3522" wp14:editId="1D3C33F1">
            <wp:extent cx="190500" cy="209550"/>
            <wp:effectExtent l="0" t="0" r="0"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190500" cy="209550"/>
                    </a:xfrm>
                    <a:prstGeom prst="rect">
                      <a:avLst/>
                    </a:prstGeom>
                  </pic:spPr>
                </pic:pic>
              </a:graphicData>
            </a:graphic>
          </wp:inline>
        </w:drawing>
      </w:r>
      <w:r>
        <w:t xml:space="preserve">” </w:t>
      </w:r>
      <w:r w:rsidRPr="007B0F16">
        <w:t>to delete the fabric.</w:t>
      </w:r>
    </w:p>
    <w:p w14:paraId="18F0EFB5" w14:textId="38C468C6" w:rsidR="008B0AB0" w:rsidRDefault="0091216E" w:rsidP="0091216E">
      <w:pPr>
        <w:pStyle w:val="1e"/>
      </w:pPr>
      <w:r w:rsidRPr="0091216E">
        <w:rPr>
          <w:b/>
        </w:rPr>
        <w:t>----End</w:t>
      </w:r>
    </w:p>
    <w:p w14:paraId="6E28C2A0" w14:textId="77777777" w:rsidR="008B0AB0" w:rsidRDefault="008B0AB0" w:rsidP="00804F8D">
      <w:pPr>
        <w:pStyle w:val="3"/>
      </w:pPr>
      <w:bookmarkStart w:id="248" w:name="_Toc62638069"/>
      <w:r>
        <w:t>Delete Fabric Global Resource Pools and Underlay Automation Resource Pools</w:t>
      </w:r>
      <w:bookmarkEnd w:id="248"/>
    </w:p>
    <w:p w14:paraId="2CBF6618" w14:textId="77777777" w:rsidR="008B0AB0" w:rsidRDefault="008B0AB0" w:rsidP="00D152A7">
      <w:pPr>
        <w:pStyle w:val="30"/>
        <w:numPr>
          <w:ilvl w:val="5"/>
          <w:numId w:val="51"/>
        </w:numPr>
      </w:pPr>
      <w:r>
        <w:rPr>
          <w:rFonts w:hint="eastAsia"/>
        </w:rPr>
        <w:t>C</w:t>
      </w:r>
      <w:r>
        <w:t xml:space="preserve">hoose </w:t>
      </w:r>
      <w:r w:rsidRPr="00D152A7">
        <w:rPr>
          <w:b/>
        </w:rPr>
        <w:t>Fabric Network &gt; Network Plan &gt; Fabric Global Resource Pool</w:t>
      </w:r>
      <w:r>
        <w:t>, the fabric global resource pool page is displayed. Select the resources to be deleted and click the Delete icon “</w:t>
      </w:r>
      <w:r>
        <w:rPr>
          <w:noProof/>
          <w:lang w:val="en-US"/>
        </w:rPr>
        <w:drawing>
          <wp:inline distT="0" distB="0" distL="0" distR="0" wp14:anchorId="29A16F2E" wp14:editId="31330E41">
            <wp:extent cx="219075" cy="123825"/>
            <wp:effectExtent l="0" t="0" r="9525" b="9525"/>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219075" cy="123825"/>
                    </a:xfrm>
                    <a:prstGeom prst="rect">
                      <a:avLst/>
                    </a:prstGeom>
                  </pic:spPr>
                </pic:pic>
              </a:graphicData>
            </a:graphic>
          </wp:inline>
        </w:drawing>
      </w:r>
      <w:r>
        <w:t>” to delete the fabric global resources in sequence.</w:t>
      </w:r>
    </w:p>
    <w:p w14:paraId="45BC64D6" w14:textId="77777777" w:rsidR="008B0AB0" w:rsidRDefault="008B0AB0" w:rsidP="00D152A7">
      <w:pPr>
        <w:pStyle w:val="30"/>
        <w:numPr>
          <w:ilvl w:val="5"/>
          <w:numId w:val="51"/>
        </w:numPr>
      </w:pPr>
      <w:r>
        <w:rPr>
          <w:rFonts w:hint="eastAsia"/>
        </w:rPr>
        <w:t>C</w:t>
      </w:r>
      <w:r>
        <w:t xml:space="preserve">hoose </w:t>
      </w:r>
      <w:r w:rsidRPr="00D152A7">
        <w:rPr>
          <w:b/>
        </w:rPr>
        <w:t>Fabric Network &gt; Network Plan &gt; Underlay Automation Resource Pool</w:t>
      </w:r>
      <w:r>
        <w:t>, the underlay automation resource pool page is displayed. Select the resources to be deleted and click the Delete icon “</w:t>
      </w:r>
      <w:r>
        <w:rPr>
          <w:noProof/>
          <w:lang w:val="en-US"/>
        </w:rPr>
        <w:drawing>
          <wp:inline distT="0" distB="0" distL="0" distR="0" wp14:anchorId="0EB6A597" wp14:editId="0FFB3A65">
            <wp:extent cx="219075" cy="123825"/>
            <wp:effectExtent l="0" t="0" r="9525" b="952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219075" cy="123825"/>
                    </a:xfrm>
                    <a:prstGeom prst="rect">
                      <a:avLst/>
                    </a:prstGeom>
                  </pic:spPr>
                </pic:pic>
              </a:graphicData>
            </a:graphic>
          </wp:inline>
        </w:drawing>
      </w:r>
      <w:r>
        <w:t>” to delete the underlay automation resources in sequence.</w:t>
      </w:r>
    </w:p>
    <w:p w14:paraId="67752F78" w14:textId="720DEA9E" w:rsidR="008B0AB0" w:rsidRDefault="0091216E" w:rsidP="0091216E">
      <w:pPr>
        <w:pStyle w:val="1e"/>
      </w:pPr>
      <w:r w:rsidRPr="0091216E">
        <w:rPr>
          <w:b/>
        </w:rPr>
        <w:t>----End</w:t>
      </w:r>
    </w:p>
    <w:p w14:paraId="15AB049C" w14:textId="77777777" w:rsidR="008B0AB0" w:rsidRDefault="008B0AB0" w:rsidP="00804F8D">
      <w:pPr>
        <w:pStyle w:val="3"/>
      </w:pPr>
      <w:bookmarkStart w:id="249" w:name="_Toc62638070"/>
      <w:r>
        <w:t>Delete Devices Managed by iMaster NCE-Campus</w:t>
      </w:r>
      <w:bookmarkEnd w:id="249"/>
    </w:p>
    <w:p w14:paraId="5CDC8B5E" w14:textId="77777777" w:rsidR="008B0AB0" w:rsidRDefault="008B0AB0" w:rsidP="00D152A7">
      <w:pPr>
        <w:pStyle w:val="30"/>
        <w:numPr>
          <w:ilvl w:val="5"/>
          <w:numId w:val="52"/>
        </w:numPr>
      </w:pPr>
      <w:r>
        <w:rPr>
          <w:rFonts w:hint="eastAsia"/>
        </w:rPr>
        <w:t>C</w:t>
      </w:r>
      <w:r>
        <w:t xml:space="preserve">hoose </w:t>
      </w:r>
      <w:r w:rsidRPr="00D152A7">
        <w:rPr>
          <w:b/>
        </w:rPr>
        <w:t>Fabric Network &gt; Device Management</w:t>
      </w:r>
      <w:r>
        <w:t xml:space="preserve">, the device management page is displayed. On the </w:t>
      </w:r>
      <w:r w:rsidRPr="00D152A7">
        <w:rPr>
          <w:b/>
        </w:rPr>
        <w:t>Device Management</w:t>
      </w:r>
      <w:r>
        <w:t xml:space="preserve"> tab, select all devices and click </w:t>
      </w:r>
      <w:r w:rsidRPr="00D152A7">
        <w:rPr>
          <w:b/>
        </w:rPr>
        <w:t>Delete Device</w:t>
      </w:r>
      <w:r>
        <w:t>.</w:t>
      </w:r>
    </w:p>
    <w:p w14:paraId="13DB85EB" w14:textId="5143BF28" w:rsidR="008B0AB0" w:rsidRDefault="0091216E" w:rsidP="0091216E">
      <w:pPr>
        <w:pStyle w:val="1e"/>
      </w:pPr>
      <w:r w:rsidRPr="0091216E">
        <w:rPr>
          <w:b/>
        </w:rPr>
        <w:t>----End</w:t>
      </w:r>
    </w:p>
    <w:p w14:paraId="67AD4A02" w14:textId="77777777" w:rsidR="008B0AB0" w:rsidRPr="00BB0021" w:rsidRDefault="008B0AB0" w:rsidP="00804F8D">
      <w:pPr>
        <w:pStyle w:val="3"/>
      </w:pPr>
      <w:bookmarkStart w:id="250" w:name="_Toc62638071"/>
      <w:r>
        <w:rPr>
          <w:rFonts w:hint="eastAsia"/>
        </w:rPr>
        <w:t>D</w:t>
      </w:r>
      <w:r>
        <w:t>elete Sites</w:t>
      </w:r>
      <w:bookmarkEnd w:id="250"/>
    </w:p>
    <w:p w14:paraId="7DFD0D0F" w14:textId="77777777" w:rsidR="008B0AB0" w:rsidRDefault="008B0AB0" w:rsidP="00D152A7">
      <w:pPr>
        <w:pStyle w:val="30"/>
        <w:numPr>
          <w:ilvl w:val="5"/>
          <w:numId w:val="53"/>
        </w:numPr>
      </w:pPr>
      <w:r>
        <w:rPr>
          <w:rFonts w:hint="eastAsia"/>
        </w:rPr>
        <w:t>C</w:t>
      </w:r>
      <w:r>
        <w:t xml:space="preserve">hoose </w:t>
      </w:r>
      <w:r w:rsidRPr="00D152A7">
        <w:rPr>
          <w:b/>
        </w:rPr>
        <w:t>Fabric Network &gt; Site Design</w:t>
      </w:r>
      <w:r>
        <w:t>, click the Delete icon “</w:t>
      </w:r>
      <w:r>
        <w:rPr>
          <w:noProof/>
          <w:lang w:val="en-US"/>
        </w:rPr>
        <w:drawing>
          <wp:inline distT="0" distB="0" distL="0" distR="0" wp14:anchorId="33FBF26F" wp14:editId="63905993">
            <wp:extent cx="219075" cy="123825"/>
            <wp:effectExtent l="0" t="0" r="9525" b="9525"/>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219075" cy="123825"/>
                    </a:xfrm>
                    <a:prstGeom prst="rect">
                      <a:avLst/>
                    </a:prstGeom>
                  </pic:spPr>
                </pic:pic>
              </a:graphicData>
            </a:graphic>
          </wp:inline>
        </w:drawing>
      </w:r>
      <w:r>
        <w:t>” of a site to delete the site.</w:t>
      </w:r>
    </w:p>
    <w:p w14:paraId="6FEAEC96" w14:textId="1353B95D" w:rsidR="008B0AB0" w:rsidRDefault="0091216E" w:rsidP="0091216E">
      <w:pPr>
        <w:pStyle w:val="1e"/>
      </w:pPr>
      <w:r w:rsidRPr="0091216E">
        <w:rPr>
          <w:b/>
        </w:rPr>
        <w:t>----End</w:t>
      </w:r>
    </w:p>
    <w:p w14:paraId="22832550" w14:textId="77777777" w:rsidR="008B0AB0" w:rsidRPr="00031CA6" w:rsidRDefault="008B0AB0" w:rsidP="00804F8D">
      <w:pPr>
        <w:pStyle w:val="3"/>
      </w:pPr>
      <w:bookmarkStart w:id="251" w:name="_Toc62638072"/>
      <w:r>
        <w:t>Delete Authentication Templates and Server Templates</w:t>
      </w:r>
      <w:bookmarkEnd w:id="251"/>
    </w:p>
    <w:p w14:paraId="1C3B3A6B" w14:textId="77777777" w:rsidR="008B0AB0" w:rsidRDefault="008B0AB0" w:rsidP="00D152A7">
      <w:pPr>
        <w:pStyle w:val="30"/>
        <w:numPr>
          <w:ilvl w:val="5"/>
          <w:numId w:val="54"/>
        </w:numPr>
      </w:pPr>
      <w:r>
        <w:rPr>
          <w:rFonts w:hint="eastAsia"/>
        </w:rPr>
        <w:t>D</w:t>
      </w:r>
      <w:r>
        <w:t>elete Authentication Templates.</w:t>
      </w:r>
    </w:p>
    <w:p w14:paraId="273CD1DF" w14:textId="77777777" w:rsidR="008B0AB0" w:rsidRDefault="008B0AB0" w:rsidP="008B0AB0">
      <w:pPr>
        <w:pStyle w:val="1e"/>
      </w:pPr>
      <w:r w:rsidRPr="00EC1DFD">
        <w:t xml:space="preserve">Choose </w:t>
      </w:r>
      <w:r w:rsidRPr="009849A3">
        <w:rPr>
          <w:b/>
        </w:rPr>
        <w:t>Design &gt; Template Management</w:t>
      </w:r>
      <w:r w:rsidRPr="00EC1DFD">
        <w:t xml:space="preserve"> from the main menu.</w:t>
      </w:r>
      <w:r>
        <w:t xml:space="preserve"> On the template management page, click the </w:t>
      </w:r>
      <w:r w:rsidRPr="00A96DFF">
        <w:rPr>
          <w:b/>
        </w:rPr>
        <w:t>Policy Template</w:t>
      </w:r>
      <w:r>
        <w:t xml:space="preserve"> tab. Choose </w:t>
      </w:r>
      <w:r w:rsidRPr="00A96DFF">
        <w:rPr>
          <w:b/>
        </w:rPr>
        <w:t>Authentication Template</w:t>
      </w:r>
      <w:r>
        <w:t xml:space="preserve"> from the navigation pane, click </w:t>
      </w:r>
      <w:r w:rsidRPr="00A826CA">
        <w:rPr>
          <w:b/>
        </w:rPr>
        <w:t>Delete</w:t>
      </w:r>
      <w:r>
        <w:t xml:space="preserve"> of a template to delete it, or select the templates to be deleted and click the </w:t>
      </w:r>
      <w:r w:rsidRPr="00A826CA">
        <w:rPr>
          <w:b/>
        </w:rPr>
        <w:t>Delete</w:t>
      </w:r>
      <w:r>
        <w:t xml:space="preserve"> button.</w:t>
      </w:r>
    </w:p>
    <w:p w14:paraId="634C17EC" w14:textId="77777777" w:rsidR="008B0AB0" w:rsidRDefault="008B0AB0" w:rsidP="00D152A7">
      <w:pPr>
        <w:pStyle w:val="30"/>
      </w:pPr>
      <w:r>
        <w:rPr>
          <w:rFonts w:hint="eastAsia"/>
        </w:rPr>
        <w:t>D</w:t>
      </w:r>
      <w:r>
        <w:t>elete RADIUS Server Templates.</w:t>
      </w:r>
    </w:p>
    <w:p w14:paraId="793EB69C" w14:textId="77777777" w:rsidR="008B0AB0" w:rsidRDefault="008B0AB0" w:rsidP="008B0AB0">
      <w:pPr>
        <w:pStyle w:val="1e"/>
      </w:pPr>
      <w:r w:rsidRPr="00EC1DFD">
        <w:t xml:space="preserve">Choose </w:t>
      </w:r>
      <w:r w:rsidRPr="009849A3">
        <w:rPr>
          <w:b/>
        </w:rPr>
        <w:t>Design &gt; Template Management</w:t>
      </w:r>
      <w:r w:rsidRPr="00EC1DFD">
        <w:t xml:space="preserve"> from the main menu.</w:t>
      </w:r>
      <w:r>
        <w:t xml:space="preserve"> On the template management page, click the </w:t>
      </w:r>
      <w:r w:rsidRPr="00A96DFF">
        <w:rPr>
          <w:b/>
        </w:rPr>
        <w:t>Policy Template</w:t>
      </w:r>
      <w:r>
        <w:t xml:space="preserve"> tab. Choose </w:t>
      </w:r>
      <w:r w:rsidRPr="00A165A5">
        <w:rPr>
          <w:b/>
        </w:rPr>
        <w:t>RADIUS Server</w:t>
      </w:r>
      <w:r>
        <w:t xml:space="preserve"> from the navigation pane, click </w:t>
      </w:r>
      <w:r w:rsidRPr="00A826CA">
        <w:rPr>
          <w:b/>
        </w:rPr>
        <w:t>Delete</w:t>
      </w:r>
      <w:r>
        <w:t xml:space="preserve"> of a template to delete it, or select the templates to be deleted and click the </w:t>
      </w:r>
      <w:r w:rsidRPr="00A826CA">
        <w:rPr>
          <w:b/>
        </w:rPr>
        <w:t>Delete</w:t>
      </w:r>
      <w:r>
        <w:t xml:space="preserve"> button.</w:t>
      </w:r>
    </w:p>
    <w:p w14:paraId="75F084DE" w14:textId="77777777" w:rsidR="008B0AB0" w:rsidRDefault="008B0AB0" w:rsidP="00D152A7">
      <w:pPr>
        <w:pStyle w:val="30"/>
      </w:pPr>
      <w:r>
        <w:rPr>
          <w:rFonts w:hint="eastAsia"/>
        </w:rPr>
        <w:t>D</w:t>
      </w:r>
      <w:r>
        <w:t>elete Portal Server Templates.</w:t>
      </w:r>
    </w:p>
    <w:p w14:paraId="27261EC7" w14:textId="77777777" w:rsidR="008B0AB0" w:rsidRDefault="008B0AB0" w:rsidP="008B0AB0">
      <w:pPr>
        <w:pStyle w:val="1e"/>
      </w:pPr>
      <w:r w:rsidRPr="00EC1DFD">
        <w:t xml:space="preserve">Choose </w:t>
      </w:r>
      <w:r w:rsidRPr="009849A3">
        <w:rPr>
          <w:b/>
        </w:rPr>
        <w:t>Design &gt; Template Management</w:t>
      </w:r>
      <w:r w:rsidRPr="00EC1DFD">
        <w:t xml:space="preserve"> from the main menu.</w:t>
      </w:r>
      <w:r>
        <w:t xml:space="preserve"> On the template management page, click the </w:t>
      </w:r>
      <w:r w:rsidRPr="00A96DFF">
        <w:rPr>
          <w:b/>
        </w:rPr>
        <w:t>Policy Template</w:t>
      </w:r>
      <w:r>
        <w:t xml:space="preserve"> tab. Choose </w:t>
      </w:r>
      <w:r>
        <w:rPr>
          <w:b/>
        </w:rPr>
        <w:t>Portal</w:t>
      </w:r>
      <w:r w:rsidRPr="00A165A5">
        <w:rPr>
          <w:b/>
        </w:rPr>
        <w:t xml:space="preserve"> Server</w:t>
      </w:r>
      <w:r>
        <w:t xml:space="preserve"> from the navigation pane, click </w:t>
      </w:r>
      <w:r w:rsidRPr="00A826CA">
        <w:rPr>
          <w:b/>
        </w:rPr>
        <w:t>Delete</w:t>
      </w:r>
      <w:r>
        <w:t xml:space="preserve"> of a template to delete it, or select the templates to be deleted and click the </w:t>
      </w:r>
      <w:r w:rsidRPr="00A826CA">
        <w:rPr>
          <w:b/>
        </w:rPr>
        <w:t>Delete</w:t>
      </w:r>
      <w:r>
        <w:t xml:space="preserve"> button.</w:t>
      </w:r>
    </w:p>
    <w:p w14:paraId="7C7781F2" w14:textId="6C9D649F" w:rsidR="008B0AB0" w:rsidRDefault="0091216E" w:rsidP="0091216E">
      <w:pPr>
        <w:pStyle w:val="1e"/>
      </w:pPr>
      <w:r w:rsidRPr="0091216E">
        <w:rPr>
          <w:b/>
        </w:rPr>
        <w:t>----End</w:t>
      </w:r>
    </w:p>
    <w:p w14:paraId="0FC10FF6" w14:textId="77777777" w:rsidR="008B0AB0" w:rsidRDefault="008B0AB0" w:rsidP="00804F8D">
      <w:pPr>
        <w:pStyle w:val="3"/>
      </w:pPr>
      <w:bookmarkStart w:id="252" w:name="_Toc62638073"/>
      <w:r>
        <w:t>Delete Configurations on Switches</w:t>
      </w:r>
      <w:bookmarkEnd w:id="252"/>
    </w:p>
    <w:p w14:paraId="7C8E0B55" w14:textId="77777777" w:rsidR="008B0AB0" w:rsidRDefault="008B0AB0" w:rsidP="00D152A7">
      <w:pPr>
        <w:pStyle w:val="30"/>
        <w:numPr>
          <w:ilvl w:val="5"/>
          <w:numId w:val="55"/>
        </w:numPr>
      </w:pPr>
      <w:r>
        <w:t>Log in to the ACC2 switch, run the following commands to delete the saved configurations.</w:t>
      </w:r>
    </w:p>
    <w:p w14:paraId="7055BA35" w14:textId="77777777" w:rsidR="008B0AB0" w:rsidRDefault="008B0AB0" w:rsidP="008B0AB0">
      <w:pPr>
        <w:pStyle w:val="2f2"/>
        <w:spacing w:before="240" w:after="240"/>
      </w:pPr>
      <w:r>
        <w:rPr>
          <w:rFonts w:hint="eastAsia"/>
        </w:rPr>
        <w:t>&lt;ACC2&gt;</w:t>
      </w:r>
      <w:r w:rsidRPr="00045BF1">
        <w:rPr>
          <w:rFonts w:hint="eastAsia"/>
          <w:b/>
        </w:rPr>
        <w:t>reset saved-configuration</w:t>
      </w:r>
    </w:p>
    <w:p w14:paraId="23D566B0" w14:textId="77777777" w:rsidR="008B0AB0" w:rsidRDefault="008B0AB0" w:rsidP="008B0AB0">
      <w:pPr>
        <w:pStyle w:val="2f2"/>
        <w:spacing w:before="240" w:after="240"/>
      </w:pPr>
      <w:r>
        <w:rPr>
          <w:rFonts w:hint="eastAsia"/>
        </w:rPr>
        <w:t>Warning: This command may cause a configuration conflict in NETCONF mode. Continue? [Y/N]:</w:t>
      </w:r>
      <w:r w:rsidRPr="00045BF1">
        <w:rPr>
          <w:rFonts w:hint="eastAsia"/>
          <w:b/>
        </w:rPr>
        <w:t>y</w:t>
      </w:r>
    </w:p>
    <w:p w14:paraId="4CD122E9" w14:textId="77777777" w:rsidR="008B0AB0" w:rsidRDefault="008B0AB0" w:rsidP="008B0AB0">
      <w:pPr>
        <w:pStyle w:val="2f2"/>
        <w:spacing w:before="240" w:after="240"/>
      </w:pPr>
      <w:r>
        <w:rPr>
          <w:rFonts w:hint="eastAsia"/>
        </w:rPr>
        <w:t>Warning: The action will delete the saved configuration in the device.</w:t>
      </w:r>
    </w:p>
    <w:p w14:paraId="0E352E99" w14:textId="77777777" w:rsidR="008B0AB0" w:rsidRDefault="008B0AB0" w:rsidP="008B0AB0">
      <w:pPr>
        <w:pStyle w:val="2f2"/>
        <w:spacing w:before="240" w:after="240"/>
      </w:pPr>
      <w:r>
        <w:rPr>
          <w:rFonts w:hint="eastAsia"/>
        </w:rPr>
        <w:t>The configuration will be erased to reconfigure. Continue? [Y/N]:</w:t>
      </w:r>
      <w:r w:rsidRPr="00045BF1">
        <w:rPr>
          <w:rFonts w:hint="eastAsia"/>
          <w:b/>
        </w:rPr>
        <w:t>y</w:t>
      </w:r>
    </w:p>
    <w:p w14:paraId="294950EA" w14:textId="77777777" w:rsidR="008B0AB0" w:rsidRPr="00954329" w:rsidRDefault="008B0AB0" w:rsidP="008B0AB0">
      <w:pPr>
        <w:pStyle w:val="1e"/>
      </w:pPr>
      <w:r>
        <w:t xml:space="preserve">Note: </w:t>
      </w:r>
      <w:r w:rsidRPr="001430EA">
        <w:t>The WLAN service configuration on ACC2 is not directly delivered by iMaster NCE-Campus through NETCONF, but is manually configur</w:t>
      </w:r>
      <w:r>
        <w:t>ed by the administrator on the W</w:t>
      </w:r>
      <w:r w:rsidRPr="001430EA">
        <w:t>eb page.</w:t>
      </w:r>
      <w:r>
        <w:t xml:space="preserve"> </w:t>
      </w:r>
      <w:r w:rsidRPr="001430EA">
        <w:t>Therefore, you need to run the preceding command to clear the existing configuration.</w:t>
      </w:r>
    </w:p>
    <w:p w14:paraId="7CB1F6B9" w14:textId="77777777" w:rsidR="008B0AB0" w:rsidRDefault="008B0AB0" w:rsidP="00D152A7">
      <w:pPr>
        <w:pStyle w:val="30"/>
      </w:pPr>
      <w:r>
        <w:rPr>
          <w:rFonts w:hint="eastAsia"/>
        </w:rPr>
        <w:t>L</w:t>
      </w:r>
      <w:r>
        <w:t>og in to the CORE1, AGG1, AGG2, ACC1, and ACC2 switches, run the following commands to delete the configurations, and then restart the switches.</w:t>
      </w:r>
    </w:p>
    <w:p w14:paraId="52530F9E" w14:textId="77777777" w:rsidR="008B0AB0" w:rsidRDefault="008B0AB0" w:rsidP="008B0AB0">
      <w:pPr>
        <w:pStyle w:val="2f2"/>
        <w:spacing w:before="240" w:after="240"/>
      </w:pPr>
      <w:r>
        <w:rPr>
          <w:rFonts w:hint="eastAsia"/>
        </w:rPr>
        <w:t>[Huawei]</w:t>
      </w:r>
      <w:r w:rsidRPr="00954329">
        <w:rPr>
          <w:rFonts w:hint="eastAsia"/>
          <w:b/>
        </w:rPr>
        <w:t>reset netconf db-configuration</w:t>
      </w:r>
    </w:p>
    <w:p w14:paraId="578AF657" w14:textId="77777777" w:rsidR="008B0AB0" w:rsidRDefault="008B0AB0" w:rsidP="008B0AB0">
      <w:pPr>
        <w:pStyle w:val="2f2"/>
        <w:spacing w:before="240" w:after="240"/>
      </w:pPr>
      <w:r>
        <w:rPr>
          <w:rFonts w:hint="eastAsia"/>
        </w:rPr>
        <w:t>Warning: This operation will clear the database configuration and saved configuration file and restart the device. Continue? [Y/N]:</w:t>
      </w:r>
      <w:r w:rsidRPr="000B5487">
        <w:rPr>
          <w:rFonts w:hint="eastAsia"/>
          <w:b/>
        </w:rPr>
        <w:t>y</w:t>
      </w:r>
    </w:p>
    <w:p w14:paraId="09194E90" w14:textId="499D4419" w:rsidR="008B0AB0" w:rsidRDefault="0091216E" w:rsidP="0091216E">
      <w:pPr>
        <w:pStyle w:val="1e"/>
      </w:pPr>
      <w:r w:rsidRPr="0091216E">
        <w:rPr>
          <w:b/>
        </w:rPr>
        <w:t>----End</w:t>
      </w:r>
    </w:p>
    <w:p w14:paraId="2AE78D75" w14:textId="77777777" w:rsidR="008B0AB0" w:rsidRDefault="008B0AB0" w:rsidP="00804F8D">
      <w:pPr>
        <w:pStyle w:val="3"/>
      </w:pPr>
      <w:bookmarkStart w:id="253" w:name="_Toc62638074"/>
      <w:r>
        <w:rPr>
          <w:rFonts w:hint="eastAsia"/>
        </w:rPr>
        <w:t>D</w:t>
      </w:r>
      <w:r>
        <w:t>elete Configurations on AR1</w:t>
      </w:r>
      <w:bookmarkEnd w:id="253"/>
    </w:p>
    <w:p w14:paraId="102A7C40" w14:textId="77777777" w:rsidR="008B0AB0" w:rsidRDefault="008B0AB0" w:rsidP="00D152A7">
      <w:pPr>
        <w:pStyle w:val="30"/>
        <w:numPr>
          <w:ilvl w:val="5"/>
          <w:numId w:val="56"/>
        </w:numPr>
      </w:pPr>
      <w:r>
        <w:rPr>
          <w:rFonts w:hint="eastAsia"/>
        </w:rPr>
        <w:t>L</w:t>
      </w:r>
      <w:r>
        <w:t>og in to the AR1 router, run the following commands to delete the configurations, and then restart the router.</w:t>
      </w:r>
    </w:p>
    <w:p w14:paraId="48ED6650" w14:textId="77777777" w:rsidR="008B0AB0" w:rsidRDefault="008B0AB0" w:rsidP="008B0AB0">
      <w:pPr>
        <w:pStyle w:val="2f2"/>
        <w:spacing w:before="240" w:after="240"/>
      </w:pPr>
      <w:r>
        <w:t>&lt;AR1&gt;</w:t>
      </w:r>
      <w:r w:rsidRPr="00F441A4">
        <w:rPr>
          <w:rFonts w:hint="eastAsia"/>
          <w:b/>
        </w:rPr>
        <w:t>reset saved-configuration</w:t>
      </w:r>
    </w:p>
    <w:p w14:paraId="567AD457" w14:textId="77777777" w:rsidR="008B0AB0" w:rsidRDefault="008B0AB0" w:rsidP="008B0AB0">
      <w:pPr>
        <w:pStyle w:val="2f2"/>
        <w:spacing w:before="240" w:after="240"/>
      </w:pPr>
      <w:r>
        <w:rPr>
          <w:rFonts w:hint="eastAsia"/>
        </w:rPr>
        <w:t>This will delete the configuration in the flash memory.</w:t>
      </w:r>
    </w:p>
    <w:p w14:paraId="4131002C" w14:textId="77777777" w:rsidR="008B0AB0" w:rsidRDefault="008B0AB0" w:rsidP="008B0AB0">
      <w:pPr>
        <w:pStyle w:val="2f2"/>
        <w:spacing w:before="240" w:after="240"/>
      </w:pPr>
      <w:r>
        <w:rPr>
          <w:rFonts w:hint="eastAsia"/>
        </w:rPr>
        <w:t>The device configurations will be erased to reconfigure.</w:t>
      </w:r>
    </w:p>
    <w:p w14:paraId="0FE06769" w14:textId="77777777" w:rsidR="008B0AB0" w:rsidRDefault="008B0AB0" w:rsidP="008B0AB0">
      <w:pPr>
        <w:pStyle w:val="2f2"/>
        <w:spacing w:before="240" w:after="240"/>
      </w:pPr>
      <w:r>
        <w:rPr>
          <w:rFonts w:hint="eastAsia"/>
        </w:rPr>
        <w:t>Are you sure? (y/n)[n]:</w:t>
      </w:r>
      <w:r w:rsidRPr="00F441A4">
        <w:rPr>
          <w:rFonts w:hint="eastAsia"/>
          <w:b/>
        </w:rPr>
        <w:t>y</w:t>
      </w:r>
    </w:p>
    <w:p w14:paraId="2EEBEF4D" w14:textId="77777777" w:rsidR="008B0AB0" w:rsidRDefault="008B0AB0" w:rsidP="008B0AB0">
      <w:pPr>
        <w:pStyle w:val="2f2"/>
        <w:spacing w:before="240" w:after="240"/>
      </w:pPr>
      <w:r>
        <w:rPr>
          <w:rFonts w:hint="eastAsia"/>
        </w:rPr>
        <w:t>Clear the configuration in the device successfully.</w:t>
      </w:r>
    </w:p>
    <w:p w14:paraId="2C4833BE" w14:textId="77777777" w:rsidR="008B0AB0" w:rsidRDefault="008B0AB0" w:rsidP="008B0AB0">
      <w:pPr>
        <w:pStyle w:val="2f2"/>
        <w:spacing w:before="240" w:after="240"/>
      </w:pPr>
    </w:p>
    <w:p w14:paraId="68F5C089" w14:textId="77777777" w:rsidR="008B0AB0" w:rsidRDefault="008B0AB0" w:rsidP="008B0AB0">
      <w:pPr>
        <w:pStyle w:val="2f2"/>
        <w:spacing w:before="240" w:after="240"/>
      </w:pPr>
      <w:r>
        <w:rPr>
          <w:rFonts w:hint="eastAsia"/>
        </w:rPr>
        <w:t>&lt;AR</w:t>
      </w:r>
      <w:r>
        <w:t>1</w:t>
      </w:r>
      <w:r>
        <w:rPr>
          <w:rFonts w:hint="eastAsia"/>
        </w:rPr>
        <w:t>&gt;</w:t>
      </w:r>
      <w:r w:rsidRPr="00F441A4">
        <w:rPr>
          <w:rFonts w:hint="eastAsia"/>
          <w:b/>
        </w:rPr>
        <w:t>reboot fast</w:t>
      </w:r>
    </w:p>
    <w:p w14:paraId="36E830AC" w14:textId="77777777" w:rsidR="008B0AB0" w:rsidRDefault="008B0AB0" w:rsidP="008B0AB0">
      <w:pPr>
        <w:pStyle w:val="2f2"/>
        <w:spacing w:before="240" w:after="240"/>
      </w:pPr>
      <w:r>
        <w:rPr>
          <w:rFonts w:hint="eastAsia"/>
        </w:rPr>
        <w:t>System will reboot! Continue ? [y/n]:</w:t>
      </w:r>
      <w:r w:rsidRPr="00F441A4">
        <w:rPr>
          <w:rFonts w:hint="eastAsia"/>
          <w:b/>
        </w:rPr>
        <w:t>y</w:t>
      </w:r>
    </w:p>
    <w:p w14:paraId="049FF55A" w14:textId="1FD0498F" w:rsidR="008B0AB0" w:rsidRPr="004D4D86" w:rsidRDefault="0091216E" w:rsidP="0091216E">
      <w:pPr>
        <w:pStyle w:val="1e"/>
      </w:pPr>
      <w:r w:rsidRPr="0091216E">
        <w:rPr>
          <w:b/>
        </w:rPr>
        <w:t>----End</w:t>
      </w:r>
    </w:p>
    <w:p w14:paraId="07944063" w14:textId="77777777" w:rsidR="008B0AB0" w:rsidRPr="00AE560F" w:rsidRDefault="008B0AB0" w:rsidP="0091216E">
      <w:pPr>
        <w:pStyle w:val="2"/>
      </w:pPr>
      <w:bookmarkStart w:id="254" w:name="_Toc62638075"/>
      <w:r w:rsidRPr="00AE560F">
        <w:t>Samples of Configurations Automatically Delivered by iMaster NCE-Campus</w:t>
      </w:r>
      <w:bookmarkEnd w:id="239"/>
      <w:bookmarkEnd w:id="240"/>
      <w:bookmarkEnd w:id="254"/>
    </w:p>
    <w:p w14:paraId="5D76BC67" w14:textId="77777777" w:rsidR="008B0AB0" w:rsidRPr="00AE560F" w:rsidRDefault="008B0AB0" w:rsidP="00804F8D">
      <w:pPr>
        <w:pStyle w:val="3"/>
      </w:pPr>
      <w:bookmarkStart w:id="255" w:name="_Toc466755585"/>
      <w:bookmarkStart w:id="256" w:name="_Toc57737993"/>
      <w:bookmarkStart w:id="257" w:name="_Toc58336776"/>
      <w:bookmarkStart w:id="258" w:name="_Toc62638076"/>
      <w:r w:rsidRPr="00AE560F">
        <w:t>Configurations of CORE1</w:t>
      </w:r>
      <w:bookmarkEnd w:id="255"/>
      <w:bookmarkEnd w:id="256"/>
      <w:bookmarkEnd w:id="257"/>
      <w:bookmarkEnd w:id="258"/>
    </w:p>
    <w:p w14:paraId="2F269C3A" w14:textId="77777777" w:rsidR="008B0AB0" w:rsidRDefault="008B0AB0" w:rsidP="0091216E">
      <w:pPr>
        <w:pStyle w:val="2f2"/>
        <w:spacing w:before="240" w:after="240"/>
      </w:pPr>
      <w:r>
        <w:t>[CORE1]display current-configuration</w:t>
      </w:r>
    </w:p>
    <w:p w14:paraId="77442A9E" w14:textId="77777777" w:rsidR="008B0AB0" w:rsidRDefault="008B0AB0" w:rsidP="0091216E">
      <w:pPr>
        <w:pStyle w:val="2f2"/>
        <w:spacing w:before="240" w:after="240"/>
      </w:pPr>
      <w:r>
        <w:t>#</w:t>
      </w:r>
    </w:p>
    <w:p w14:paraId="0D23EF87" w14:textId="77777777" w:rsidR="008B0AB0" w:rsidRDefault="008B0AB0" w:rsidP="0091216E">
      <w:pPr>
        <w:pStyle w:val="2f2"/>
        <w:spacing w:before="240" w:after="240"/>
      </w:pPr>
      <w:r>
        <w:t>sysname CORE1</w:t>
      </w:r>
    </w:p>
    <w:p w14:paraId="36A8D8E6" w14:textId="77777777" w:rsidR="008B0AB0" w:rsidRDefault="008B0AB0" w:rsidP="0091216E">
      <w:pPr>
        <w:pStyle w:val="2f2"/>
        <w:spacing w:before="240" w:after="240"/>
      </w:pPr>
      <w:r>
        <w:t>#</w:t>
      </w:r>
    </w:p>
    <w:p w14:paraId="0695B4A4" w14:textId="77777777" w:rsidR="008B0AB0" w:rsidRDefault="008B0AB0" w:rsidP="0091216E">
      <w:pPr>
        <w:pStyle w:val="2f2"/>
        <w:spacing w:before="240" w:after="240"/>
      </w:pPr>
      <w:r>
        <w:t>vlan batch 11 to 12 120 to 122 130</w:t>
      </w:r>
    </w:p>
    <w:p w14:paraId="383FBD30" w14:textId="77777777" w:rsidR="008B0AB0" w:rsidRDefault="008B0AB0" w:rsidP="0091216E">
      <w:pPr>
        <w:pStyle w:val="2f2"/>
        <w:spacing w:before="240" w:after="240"/>
      </w:pPr>
      <w:r>
        <w:t>#</w:t>
      </w:r>
    </w:p>
    <w:p w14:paraId="0049AA77" w14:textId="77777777" w:rsidR="008B0AB0" w:rsidRDefault="008B0AB0" w:rsidP="0091216E">
      <w:pPr>
        <w:pStyle w:val="2f2"/>
        <w:spacing w:before="240" w:after="240"/>
      </w:pPr>
      <w:r>
        <w:t>lnp disable</w:t>
      </w:r>
    </w:p>
    <w:p w14:paraId="251D4A69" w14:textId="77777777" w:rsidR="008B0AB0" w:rsidRDefault="008B0AB0" w:rsidP="0091216E">
      <w:pPr>
        <w:pStyle w:val="2f2"/>
        <w:spacing w:before="240" w:after="240"/>
      </w:pPr>
      <w:r>
        <w:t>#</w:t>
      </w:r>
    </w:p>
    <w:p w14:paraId="6FBC53F1" w14:textId="77777777" w:rsidR="008B0AB0" w:rsidRDefault="008B0AB0" w:rsidP="0091216E">
      <w:pPr>
        <w:pStyle w:val="2f2"/>
        <w:spacing w:before="240" w:after="240"/>
      </w:pPr>
      <w:r>
        <w:t>ucl-group 1 name Guest_Group</w:t>
      </w:r>
    </w:p>
    <w:p w14:paraId="26ED3CD0" w14:textId="77777777" w:rsidR="008B0AB0" w:rsidRDefault="008B0AB0" w:rsidP="0091216E">
      <w:pPr>
        <w:pStyle w:val="2f2"/>
        <w:spacing w:before="240" w:after="240"/>
      </w:pPr>
      <w:r>
        <w:t>ucl-group 5 name Research_Group</w:t>
      </w:r>
    </w:p>
    <w:p w14:paraId="7642BF91" w14:textId="77777777" w:rsidR="008B0AB0" w:rsidRDefault="008B0AB0" w:rsidP="0091216E">
      <w:pPr>
        <w:pStyle w:val="2f2"/>
        <w:spacing w:before="240" w:after="240"/>
      </w:pPr>
      <w:r>
        <w:t>ucl-group 6 name Sales_Group</w:t>
      </w:r>
    </w:p>
    <w:p w14:paraId="79BC0CDE" w14:textId="77777777" w:rsidR="008B0AB0" w:rsidRDefault="008B0AB0" w:rsidP="0091216E">
      <w:pPr>
        <w:pStyle w:val="2f2"/>
        <w:spacing w:before="240" w:after="240"/>
      </w:pPr>
      <w:r>
        <w:t>#</w:t>
      </w:r>
    </w:p>
    <w:p w14:paraId="3E468FC4" w14:textId="77777777" w:rsidR="008B0AB0" w:rsidRDefault="008B0AB0" w:rsidP="0091216E">
      <w:pPr>
        <w:pStyle w:val="2f2"/>
        <w:spacing w:before="240" w:after="240"/>
      </w:pPr>
      <w:r>
        <w:t>dhcp enable</w:t>
      </w:r>
    </w:p>
    <w:p w14:paraId="34063A6E" w14:textId="77777777" w:rsidR="008B0AB0" w:rsidRDefault="008B0AB0" w:rsidP="0091216E">
      <w:pPr>
        <w:pStyle w:val="2f2"/>
        <w:spacing w:before="240" w:after="240"/>
      </w:pPr>
      <w:r>
        <w:t>#</w:t>
      </w:r>
    </w:p>
    <w:p w14:paraId="6DFC5AD6" w14:textId="77777777" w:rsidR="008B0AB0" w:rsidRDefault="008B0AB0" w:rsidP="0091216E">
      <w:pPr>
        <w:pStyle w:val="2f2"/>
        <w:spacing w:before="240" w:after="240"/>
      </w:pPr>
      <w:r>
        <w:t>ip vpn-instance MKT</w:t>
      </w:r>
    </w:p>
    <w:p w14:paraId="0535AB86" w14:textId="77777777" w:rsidR="008B0AB0" w:rsidRDefault="008B0AB0" w:rsidP="0091216E">
      <w:pPr>
        <w:pStyle w:val="2f2"/>
        <w:spacing w:before="240" w:after="240"/>
      </w:pPr>
      <w:r>
        <w:t xml:space="preserve"> ipv4-family</w:t>
      </w:r>
    </w:p>
    <w:p w14:paraId="7701D6D1" w14:textId="77777777" w:rsidR="008B0AB0" w:rsidRDefault="008B0AB0" w:rsidP="0091216E">
      <w:pPr>
        <w:pStyle w:val="2f2"/>
        <w:spacing w:before="240" w:after="240"/>
      </w:pPr>
      <w:r>
        <w:t xml:space="preserve">  route-distinguisher 3:6</w:t>
      </w:r>
    </w:p>
    <w:p w14:paraId="1C9B1766" w14:textId="77777777" w:rsidR="008B0AB0" w:rsidRDefault="008B0AB0" w:rsidP="0091216E">
      <w:pPr>
        <w:pStyle w:val="2f2"/>
        <w:spacing w:before="240" w:after="240"/>
      </w:pPr>
      <w:r>
        <w:t xml:space="preserve">  vpn-target 0:6 export-extcommunity</w:t>
      </w:r>
    </w:p>
    <w:p w14:paraId="04DD671F" w14:textId="77777777" w:rsidR="008B0AB0" w:rsidRDefault="008B0AB0" w:rsidP="0091216E">
      <w:pPr>
        <w:pStyle w:val="2f2"/>
        <w:spacing w:before="240" w:after="240"/>
      </w:pPr>
      <w:r>
        <w:t xml:space="preserve">  vpn-target 0:6 export-extcommunity evpn</w:t>
      </w:r>
    </w:p>
    <w:p w14:paraId="3CC9B32E" w14:textId="77777777" w:rsidR="008B0AB0" w:rsidRDefault="008B0AB0" w:rsidP="0091216E">
      <w:pPr>
        <w:pStyle w:val="2f2"/>
        <w:spacing w:before="240" w:after="240"/>
      </w:pPr>
      <w:r>
        <w:t xml:space="preserve">  vpn-target 0:6 import-extcommunity</w:t>
      </w:r>
    </w:p>
    <w:p w14:paraId="20EBB7EA" w14:textId="77777777" w:rsidR="008B0AB0" w:rsidRDefault="008B0AB0" w:rsidP="0091216E">
      <w:pPr>
        <w:pStyle w:val="2f2"/>
        <w:spacing w:before="240" w:after="240"/>
      </w:pPr>
      <w:r>
        <w:t xml:space="preserve">  vpn-target 0:6 import-extcommunity evpn</w:t>
      </w:r>
    </w:p>
    <w:p w14:paraId="0DFB5B6F" w14:textId="77777777" w:rsidR="008B0AB0" w:rsidRDefault="008B0AB0" w:rsidP="0091216E">
      <w:pPr>
        <w:pStyle w:val="2f2"/>
        <w:spacing w:before="240" w:after="240"/>
      </w:pPr>
      <w:r>
        <w:t xml:space="preserve"> ipv6-family</w:t>
      </w:r>
    </w:p>
    <w:p w14:paraId="7EEF797A" w14:textId="77777777" w:rsidR="008B0AB0" w:rsidRDefault="008B0AB0" w:rsidP="0091216E">
      <w:pPr>
        <w:pStyle w:val="2f2"/>
        <w:spacing w:before="240" w:after="240"/>
      </w:pPr>
      <w:r>
        <w:t xml:space="preserve"> vxlan vni 6</w:t>
      </w:r>
    </w:p>
    <w:p w14:paraId="44143A73" w14:textId="77777777" w:rsidR="008B0AB0" w:rsidRDefault="008B0AB0" w:rsidP="0091216E">
      <w:pPr>
        <w:pStyle w:val="2f2"/>
        <w:spacing w:before="240" w:after="240"/>
      </w:pPr>
      <w:r>
        <w:t>#</w:t>
      </w:r>
    </w:p>
    <w:p w14:paraId="571334CD" w14:textId="77777777" w:rsidR="008B0AB0" w:rsidRDefault="008B0AB0" w:rsidP="0091216E">
      <w:pPr>
        <w:pStyle w:val="2f2"/>
        <w:spacing w:before="240" w:after="240"/>
      </w:pPr>
      <w:r>
        <w:t>ip vpn-instance OA</w:t>
      </w:r>
    </w:p>
    <w:p w14:paraId="16DD9350" w14:textId="77777777" w:rsidR="008B0AB0" w:rsidRDefault="008B0AB0" w:rsidP="0091216E">
      <w:pPr>
        <w:pStyle w:val="2f2"/>
        <w:spacing w:before="240" w:after="240"/>
      </w:pPr>
      <w:r>
        <w:t xml:space="preserve"> ipv4-family</w:t>
      </w:r>
    </w:p>
    <w:p w14:paraId="4D691AAF" w14:textId="77777777" w:rsidR="008B0AB0" w:rsidRDefault="008B0AB0" w:rsidP="0091216E">
      <w:pPr>
        <w:pStyle w:val="2f2"/>
        <w:spacing w:before="240" w:after="240"/>
      </w:pPr>
      <w:r>
        <w:t xml:space="preserve">  route-distinguisher 3:2</w:t>
      </w:r>
    </w:p>
    <w:p w14:paraId="5431955F" w14:textId="77777777" w:rsidR="008B0AB0" w:rsidRDefault="008B0AB0" w:rsidP="0091216E">
      <w:pPr>
        <w:pStyle w:val="2f2"/>
        <w:spacing w:before="240" w:after="240"/>
      </w:pPr>
      <w:r>
        <w:t xml:space="preserve">  vpn-target 0:2 export-extcommunity</w:t>
      </w:r>
    </w:p>
    <w:p w14:paraId="0D3C49A3" w14:textId="77777777" w:rsidR="008B0AB0" w:rsidRDefault="008B0AB0" w:rsidP="0091216E">
      <w:pPr>
        <w:pStyle w:val="2f2"/>
        <w:spacing w:before="240" w:after="240"/>
      </w:pPr>
      <w:r>
        <w:t xml:space="preserve">  vpn-target 0:2 export-extcommunity evpn</w:t>
      </w:r>
    </w:p>
    <w:p w14:paraId="5CE1A9CF" w14:textId="77777777" w:rsidR="008B0AB0" w:rsidRDefault="008B0AB0" w:rsidP="0091216E">
      <w:pPr>
        <w:pStyle w:val="2f2"/>
        <w:spacing w:before="240" w:after="240"/>
      </w:pPr>
      <w:r>
        <w:t xml:space="preserve">  vpn-target 0:2 import-extcommunity</w:t>
      </w:r>
    </w:p>
    <w:p w14:paraId="583C61DC" w14:textId="77777777" w:rsidR="008B0AB0" w:rsidRDefault="008B0AB0" w:rsidP="0091216E">
      <w:pPr>
        <w:pStyle w:val="2f2"/>
        <w:spacing w:before="240" w:after="240"/>
      </w:pPr>
      <w:r>
        <w:t xml:space="preserve">  vpn-target 0:2 import-extcommunity evpn</w:t>
      </w:r>
    </w:p>
    <w:p w14:paraId="1F8311D6" w14:textId="77777777" w:rsidR="008B0AB0" w:rsidRDefault="008B0AB0" w:rsidP="0091216E">
      <w:pPr>
        <w:pStyle w:val="2f2"/>
        <w:spacing w:before="240" w:after="240"/>
      </w:pPr>
      <w:r>
        <w:t xml:space="preserve"> ipv6-family</w:t>
      </w:r>
    </w:p>
    <w:p w14:paraId="024FFB37" w14:textId="77777777" w:rsidR="008B0AB0" w:rsidRDefault="008B0AB0" w:rsidP="0091216E">
      <w:pPr>
        <w:pStyle w:val="2f2"/>
        <w:spacing w:before="240" w:after="240"/>
      </w:pPr>
      <w:r>
        <w:t xml:space="preserve"> vxlan vni 2</w:t>
      </w:r>
    </w:p>
    <w:p w14:paraId="5165107F" w14:textId="77777777" w:rsidR="008B0AB0" w:rsidRDefault="008B0AB0" w:rsidP="0091216E">
      <w:pPr>
        <w:pStyle w:val="2f2"/>
        <w:spacing w:before="240" w:after="240"/>
      </w:pPr>
      <w:r>
        <w:t>#</w:t>
      </w:r>
    </w:p>
    <w:p w14:paraId="2D36B5BA" w14:textId="77777777" w:rsidR="008B0AB0" w:rsidRDefault="008B0AB0" w:rsidP="0091216E">
      <w:pPr>
        <w:pStyle w:val="2f2"/>
        <w:spacing w:before="240" w:after="240"/>
      </w:pPr>
      <w:r>
        <w:t>ip vpn-instance RD</w:t>
      </w:r>
    </w:p>
    <w:p w14:paraId="26E66608" w14:textId="77777777" w:rsidR="008B0AB0" w:rsidRDefault="008B0AB0" w:rsidP="0091216E">
      <w:pPr>
        <w:pStyle w:val="2f2"/>
        <w:spacing w:before="240" w:after="240"/>
      </w:pPr>
      <w:r>
        <w:t xml:space="preserve"> ipv4-family</w:t>
      </w:r>
    </w:p>
    <w:p w14:paraId="6FE502FE" w14:textId="77777777" w:rsidR="008B0AB0" w:rsidRDefault="008B0AB0" w:rsidP="0091216E">
      <w:pPr>
        <w:pStyle w:val="2f2"/>
        <w:spacing w:before="240" w:after="240"/>
      </w:pPr>
      <w:r>
        <w:t xml:space="preserve">  route-distinguisher 3:4</w:t>
      </w:r>
    </w:p>
    <w:p w14:paraId="3FB0AC0E" w14:textId="77777777" w:rsidR="008B0AB0" w:rsidRDefault="008B0AB0" w:rsidP="0091216E">
      <w:pPr>
        <w:pStyle w:val="2f2"/>
        <w:spacing w:before="240" w:after="240"/>
      </w:pPr>
      <w:r>
        <w:t xml:space="preserve">  vpn-target 0:4 export-extcommunity</w:t>
      </w:r>
    </w:p>
    <w:p w14:paraId="77C57092" w14:textId="77777777" w:rsidR="008B0AB0" w:rsidRDefault="008B0AB0" w:rsidP="0091216E">
      <w:pPr>
        <w:pStyle w:val="2f2"/>
        <w:spacing w:before="240" w:after="240"/>
      </w:pPr>
      <w:r>
        <w:t xml:space="preserve">  vpn-target 0:4 export-extcommunity evpn</w:t>
      </w:r>
    </w:p>
    <w:p w14:paraId="6C7C88EC" w14:textId="77777777" w:rsidR="008B0AB0" w:rsidRDefault="008B0AB0" w:rsidP="0091216E">
      <w:pPr>
        <w:pStyle w:val="2f2"/>
        <w:spacing w:before="240" w:after="240"/>
      </w:pPr>
      <w:r>
        <w:t xml:space="preserve">  vpn-target 0:4 import-extcommunity</w:t>
      </w:r>
    </w:p>
    <w:p w14:paraId="009DB78E" w14:textId="77777777" w:rsidR="008B0AB0" w:rsidRDefault="008B0AB0" w:rsidP="0091216E">
      <w:pPr>
        <w:pStyle w:val="2f2"/>
        <w:spacing w:before="240" w:after="240"/>
      </w:pPr>
      <w:r>
        <w:t xml:space="preserve">  vpn-target 0:4 import-extcommunity evpn</w:t>
      </w:r>
    </w:p>
    <w:p w14:paraId="3D9772C4" w14:textId="77777777" w:rsidR="008B0AB0" w:rsidRDefault="008B0AB0" w:rsidP="0091216E">
      <w:pPr>
        <w:pStyle w:val="2f2"/>
        <w:spacing w:before="240" w:after="240"/>
      </w:pPr>
      <w:r>
        <w:t xml:space="preserve"> ipv6-family</w:t>
      </w:r>
    </w:p>
    <w:p w14:paraId="761A9B2C" w14:textId="77777777" w:rsidR="008B0AB0" w:rsidRDefault="008B0AB0" w:rsidP="0091216E">
      <w:pPr>
        <w:pStyle w:val="2f2"/>
        <w:spacing w:before="240" w:after="240"/>
      </w:pPr>
      <w:r>
        <w:t xml:space="preserve"> vxlan vni 4</w:t>
      </w:r>
    </w:p>
    <w:p w14:paraId="75BFE7B5" w14:textId="77777777" w:rsidR="008B0AB0" w:rsidRDefault="008B0AB0" w:rsidP="0091216E">
      <w:pPr>
        <w:pStyle w:val="2f2"/>
        <w:spacing w:before="240" w:after="240"/>
      </w:pPr>
      <w:r>
        <w:t>#</w:t>
      </w:r>
    </w:p>
    <w:p w14:paraId="5E290D5A" w14:textId="77777777" w:rsidR="008B0AB0" w:rsidRDefault="008B0AB0" w:rsidP="0091216E">
      <w:pPr>
        <w:pStyle w:val="2f2"/>
        <w:spacing w:before="240" w:after="240"/>
      </w:pPr>
      <w:r>
        <w:t>ip vpn-instance netresvrf_f8a775d11</w:t>
      </w:r>
    </w:p>
    <w:p w14:paraId="67F2269C" w14:textId="77777777" w:rsidR="008B0AB0" w:rsidRDefault="008B0AB0" w:rsidP="0091216E">
      <w:pPr>
        <w:pStyle w:val="2f2"/>
        <w:spacing w:before="240" w:after="240"/>
      </w:pPr>
      <w:r>
        <w:t xml:space="preserve"> ipv4-family</w:t>
      </w:r>
    </w:p>
    <w:p w14:paraId="4FC0249C" w14:textId="77777777" w:rsidR="008B0AB0" w:rsidRDefault="008B0AB0" w:rsidP="0091216E">
      <w:pPr>
        <w:pStyle w:val="2f2"/>
        <w:spacing w:before="240" w:after="240"/>
      </w:pPr>
      <w:r>
        <w:t xml:space="preserve">  route-distinguisher 1002:1</w:t>
      </w:r>
    </w:p>
    <w:p w14:paraId="19494AC4" w14:textId="77777777" w:rsidR="008B0AB0" w:rsidRDefault="008B0AB0" w:rsidP="0091216E">
      <w:pPr>
        <w:pStyle w:val="2f2"/>
        <w:spacing w:before="240" w:after="240"/>
      </w:pPr>
      <w:r>
        <w:t xml:space="preserve">  vpn-target 0:1 export-extcommunity</w:t>
      </w:r>
    </w:p>
    <w:p w14:paraId="2BC60FBB" w14:textId="77777777" w:rsidR="008B0AB0" w:rsidRDefault="008B0AB0" w:rsidP="0091216E">
      <w:pPr>
        <w:pStyle w:val="2f2"/>
        <w:spacing w:before="240" w:after="240"/>
      </w:pPr>
      <w:r>
        <w:t xml:space="preserve">  vpn-target 0:1 export-extcommunity evpn</w:t>
      </w:r>
    </w:p>
    <w:p w14:paraId="68563A32" w14:textId="77777777" w:rsidR="008B0AB0" w:rsidRDefault="008B0AB0" w:rsidP="0091216E">
      <w:pPr>
        <w:pStyle w:val="2f2"/>
        <w:spacing w:before="240" w:after="240"/>
      </w:pPr>
      <w:r>
        <w:t xml:space="preserve">  vpn-target 0:1 1:0 import-extcommunity</w:t>
      </w:r>
    </w:p>
    <w:p w14:paraId="4F037205" w14:textId="77777777" w:rsidR="008B0AB0" w:rsidRDefault="008B0AB0" w:rsidP="0091216E">
      <w:pPr>
        <w:pStyle w:val="2f2"/>
        <w:spacing w:before="240" w:after="240"/>
      </w:pPr>
      <w:r>
        <w:t xml:space="preserve">  vpn-target 0:1 1:0 import-extcommunity evpn</w:t>
      </w:r>
    </w:p>
    <w:p w14:paraId="523A0C32" w14:textId="77777777" w:rsidR="008B0AB0" w:rsidRDefault="008B0AB0" w:rsidP="0091216E">
      <w:pPr>
        <w:pStyle w:val="2f2"/>
        <w:spacing w:before="240" w:after="240"/>
      </w:pPr>
      <w:r>
        <w:t xml:space="preserve"> ipv6-family</w:t>
      </w:r>
    </w:p>
    <w:p w14:paraId="17F2C6F6" w14:textId="77777777" w:rsidR="008B0AB0" w:rsidRDefault="008B0AB0" w:rsidP="0091216E">
      <w:pPr>
        <w:pStyle w:val="2f2"/>
        <w:spacing w:before="240" w:after="240"/>
      </w:pPr>
      <w:r>
        <w:t xml:space="preserve"> vxlan vni 1</w:t>
      </w:r>
    </w:p>
    <w:p w14:paraId="57C79B51" w14:textId="77777777" w:rsidR="008B0AB0" w:rsidRDefault="008B0AB0" w:rsidP="0091216E">
      <w:pPr>
        <w:pStyle w:val="2f2"/>
        <w:spacing w:before="240" w:after="240"/>
      </w:pPr>
      <w:r>
        <w:t>#</w:t>
      </w:r>
    </w:p>
    <w:p w14:paraId="1F9E4500" w14:textId="77777777" w:rsidR="008B0AB0" w:rsidRDefault="008B0AB0" w:rsidP="0091216E">
      <w:pPr>
        <w:pStyle w:val="2f2"/>
        <w:spacing w:before="240" w:after="240"/>
      </w:pPr>
      <w:r>
        <w:t>qos-profile name Guest_Result</w:t>
      </w:r>
    </w:p>
    <w:p w14:paraId="15C9CAEC" w14:textId="77777777" w:rsidR="008B0AB0" w:rsidRDefault="008B0AB0" w:rsidP="0091216E">
      <w:pPr>
        <w:pStyle w:val="2f2"/>
        <w:spacing w:before="240" w:after="240"/>
      </w:pPr>
      <w:r>
        <w:t>qos-profile name Research_Result</w:t>
      </w:r>
    </w:p>
    <w:p w14:paraId="797A82DE" w14:textId="77777777" w:rsidR="008B0AB0" w:rsidRDefault="008B0AB0" w:rsidP="0091216E">
      <w:pPr>
        <w:pStyle w:val="2f2"/>
        <w:spacing w:before="240" w:after="240"/>
      </w:pPr>
      <w:r>
        <w:t>qos-profile name Sales_Result</w:t>
      </w:r>
    </w:p>
    <w:p w14:paraId="6BFB7542" w14:textId="77777777" w:rsidR="008B0AB0" w:rsidRDefault="008B0AB0" w:rsidP="0091216E">
      <w:pPr>
        <w:pStyle w:val="2f2"/>
        <w:spacing w:before="240" w:after="240"/>
      </w:pPr>
      <w:r>
        <w:t>#</w:t>
      </w:r>
    </w:p>
    <w:p w14:paraId="28CE537F" w14:textId="77777777" w:rsidR="008B0AB0" w:rsidRDefault="008B0AB0" w:rsidP="0091216E">
      <w:pPr>
        <w:pStyle w:val="2f2"/>
        <w:spacing w:before="240" w:after="240"/>
      </w:pPr>
      <w:r>
        <w:t>vlan 1</w:t>
      </w:r>
    </w:p>
    <w:p w14:paraId="0E6605FB" w14:textId="77777777" w:rsidR="008B0AB0" w:rsidRDefault="008B0AB0" w:rsidP="0091216E">
      <w:pPr>
        <w:pStyle w:val="2f2"/>
        <w:spacing w:before="240" w:after="240"/>
      </w:pPr>
      <w:r>
        <w:t xml:space="preserve"> description vlan1</w:t>
      </w:r>
    </w:p>
    <w:p w14:paraId="7B0035A9" w14:textId="77777777" w:rsidR="008B0AB0" w:rsidRDefault="008B0AB0" w:rsidP="0091216E">
      <w:pPr>
        <w:pStyle w:val="2f2"/>
        <w:spacing w:before="240" w:after="240"/>
      </w:pPr>
      <w:r>
        <w:t xml:space="preserve"> name vlan1</w:t>
      </w:r>
    </w:p>
    <w:p w14:paraId="52179F89" w14:textId="77777777" w:rsidR="008B0AB0" w:rsidRDefault="008B0AB0" w:rsidP="0091216E">
      <w:pPr>
        <w:pStyle w:val="2f2"/>
        <w:spacing w:before="240" w:after="240"/>
      </w:pPr>
      <w:r>
        <w:t>#</w:t>
      </w:r>
    </w:p>
    <w:p w14:paraId="6F503072" w14:textId="77777777" w:rsidR="008B0AB0" w:rsidRDefault="008B0AB0" w:rsidP="0091216E">
      <w:pPr>
        <w:pStyle w:val="2f2"/>
        <w:spacing w:before="240" w:after="240"/>
      </w:pPr>
      <w:r>
        <w:t>aaa</w:t>
      </w:r>
    </w:p>
    <w:p w14:paraId="725F71E8" w14:textId="77777777" w:rsidR="008B0AB0" w:rsidRDefault="008B0AB0" w:rsidP="0091216E">
      <w:pPr>
        <w:pStyle w:val="2f2"/>
        <w:spacing w:before="240" w:after="240"/>
      </w:pPr>
      <w:r>
        <w:t xml:space="preserve"> service-scheme Guest_Result</w:t>
      </w:r>
    </w:p>
    <w:p w14:paraId="52A1D215" w14:textId="77777777" w:rsidR="008B0AB0" w:rsidRDefault="008B0AB0" w:rsidP="0091216E">
      <w:pPr>
        <w:pStyle w:val="2f2"/>
        <w:spacing w:before="240" w:after="240"/>
      </w:pPr>
      <w:r>
        <w:t xml:space="preserve">  user-vlan 101</w:t>
      </w:r>
    </w:p>
    <w:p w14:paraId="250552C3" w14:textId="77777777" w:rsidR="008B0AB0" w:rsidRDefault="008B0AB0" w:rsidP="0091216E">
      <w:pPr>
        <w:pStyle w:val="2f2"/>
        <w:spacing w:before="240" w:after="240"/>
      </w:pPr>
      <w:r>
        <w:t xml:space="preserve">  qos-profile Guest_Result</w:t>
      </w:r>
    </w:p>
    <w:p w14:paraId="5844C23A" w14:textId="77777777" w:rsidR="008B0AB0" w:rsidRDefault="008B0AB0" w:rsidP="0091216E">
      <w:pPr>
        <w:pStyle w:val="2f2"/>
        <w:spacing w:before="240" w:after="240"/>
      </w:pPr>
      <w:r>
        <w:t xml:space="preserve"> service-scheme Research_Result</w:t>
      </w:r>
    </w:p>
    <w:p w14:paraId="60DC1E88" w14:textId="77777777" w:rsidR="008B0AB0" w:rsidRDefault="008B0AB0" w:rsidP="0091216E">
      <w:pPr>
        <w:pStyle w:val="2f2"/>
        <w:spacing w:before="240" w:after="240"/>
      </w:pPr>
      <w:r>
        <w:t xml:space="preserve">  user-vlan 102</w:t>
      </w:r>
    </w:p>
    <w:p w14:paraId="778C4415" w14:textId="77777777" w:rsidR="008B0AB0" w:rsidRDefault="008B0AB0" w:rsidP="0091216E">
      <w:pPr>
        <w:pStyle w:val="2f2"/>
        <w:spacing w:before="240" w:after="240"/>
      </w:pPr>
      <w:r>
        <w:t xml:space="preserve">  qos-profile Research_Result</w:t>
      </w:r>
    </w:p>
    <w:p w14:paraId="5B1CE36C" w14:textId="77777777" w:rsidR="008B0AB0" w:rsidRDefault="008B0AB0" w:rsidP="0091216E">
      <w:pPr>
        <w:pStyle w:val="2f2"/>
        <w:spacing w:before="240" w:after="240"/>
      </w:pPr>
      <w:r>
        <w:t xml:space="preserve"> service-scheme Sales_Result</w:t>
      </w:r>
    </w:p>
    <w:p w14:paraId="7E4D8192" w14:textId="77777777" w:rsidR="008B0AB0" w:rsidRDefault="008B0AB0" w:rsidP="0091216E">
      <w:pPr>
        <w:pStyle w:val="2f2"/>
        <w:spacing w:before="240" w:after="240"/>
      </w:pPr>
      <w:r>
        <w:t xml:space="preserve">  user-vlan 103</w:t>
      </w:r>
    </w:p>
    <w:p w14:paraId="7E70A7FC" w14:textId="77777777" w:rsidR="008B0AB0" w:rsidRDefault="008B0AB0" w:rsidP="0091216E">
      <w:pPr>
        <w:pStyle w:val="2f2"/>
        <w:spacing w:before="240" w:after="240"/>
      </w:pPr>
      <w:r>
        <w:t xml:space="preserve">  qos-profile Sales_Result</w:t>
      </w:r>
    </w:p>
    <w:p w14:paraId="42E968C1" w14:textId="77777777" w:rsidR="008B0AB0" w:rsidRDefault="008B0AB0" w:rsidP="0091216E">
      <w:pPr>
        <w:pStyle w:val="2f2"/>
        <w:spacing w:before="240" w:after="240"/>
      </w:pPr>
      <w:r>
        <w:t>domain default</w:t>
      </w:r>
    </w:p>
    <w:p w14:paraId="0F6497D9" w14:textId="77777777" w:rsidR="008B0AB0" w:rsidRDefault="008B0AB0" w:rsidP="0091216E">
      <w:pPr>
        <w:pStyle w:val="2f2"/>
        <w:spacing w:before="240" w:after="240"/>
      </w:pPr>
      <w:r>
        <w:t xml:space="preserve">  authentication-scheme radius</w:t>
      </w:r>
    </w:p>
    <w:p w14:paraId="21220A3E" w14:textId="77777777" w:rsidR="008B0AB0" w:rsidRDefault="008B0AB0" w:rsidP="0091216E">
      <w:pPr>
        <w:pStyle w:val="2f2"/>
        <w:spacing w:before="240" w:after="240"/>
      </w:pPr>
      <w:r>
        <w:t xml:space="preserve">  accounting-scheme default</w:t>
      </w:r>
    </w:p>
    <w:p w14:paraId="31EFBF05" w14:textId="77777777" w:rsidR="008B0AB0" w:rsidRDefault="008B0AB0" w:rsidP="0091216E">
      <w:pPr>
        <w:pStyle w:val="2f2"/>
        <w:spacing w:before="240" w:after="240"/>
      </w:pPr>
      <w:r>
        <w:t xml:space="preserve">  radius-server default</w:t>
      </w:r>
    </w:p>
    <w:p w14:paraId="557FFC21" w14:textId="77777777" w:rsidR="008B0AB0" w:rsidRDefault="008B0AB0" w:rsidP="0091216E">
      <w:pPr>
        <w:pStyle w:val="2f2"/>
        <w:spacing w:before="240" w:after="240"/>
      </w:pPr>
      <w:r>
        <w:t xml:space="preserve"> domain default_admin</w:t>
      </w:r>
    </w:p>
    <w:p w14:paraId="29F86B9C" w14:textId="77777777" w:rsidR="008B0AB0" w:rsidRDefault="008B0AB0" w:rsidP="0091216E">
      <w:pPr>
        <w:pStyle w:val="2f2"/>
        <w:spacing w:before="240" w:after="240"/>
      </w:pPr>
      <w:r>
        <w:t xml:space="preserve">  authentication-scheme default</w:t>
      </w:r>
    </w:p>
    <w:p w14:paraId="3A450F8C" w14:textId="77777777" w:rsidR="008B0AB0" w:rsidRDefault="008B0AB0" w:rsidP="0091216E">
      <w:pPr>
        <w:pStyle w:val="2f2"/>
        <w:spacing w:before="240" w:after="240"/>
      </w:pPr>
      <w:r>
        <w:t xml:space="preserve">  accounting-scheme default</w:t>
      </w:r>
    </w:p>
    <w:p w14:paraId="06723977" w14:textId="77777777" w:rsidR="008B0AB0" w:rsidRDefault="008B0AB0" w:rsidP="0091216E">
      <w:pPr>
        <w:pStyle w:val="2f2"/>
        <w:spacing w:before="240" w:after="240"/>
      </w:pPr>
      <w:r>
        <w:t xml:space="preserve"> domain domain_accampus</w:t>
      </w:r>
    </w:p>
    <w:p w14:paraId="67134845" w14:textId="77777777" w:rsidR="008B0AB0" w:rsidRDefault="008B0AB0" w:rsidP="0091216E">
      <w:pPr>
        <w:pStyle w:val="2f2"/>
        <w:spacing w:before="240" w:after="240"/>
      </w:pPr>
      <w:r>
        <w:t xml:space="preserve">  authentication-scheme default</w:t>
      </w:r>
    </w:p>
    <w:p w14:paraId="69C86830" w14:textId="77777777" w:rsidR="008B0AB0" w:rsidRDefault="008B0AB0" w:rsidP="0091216E">
      <w:pPr>
        <w:pStyle w:val="2f2"/>
        <w:spacing w:before="240" w:after="240"/>
      </w:pPr>
      <w:r>
        <w:t xml:space="preserve">  accounting-scheme default</w:t>
      </w:r>
    </w:p>
    <w:p w14:paraId="4851F392" w14:textId="77777777" w:rsidR="008B0AB0" w:rsidRDefault="008B0AB0" w:rsidP="0091216E">
      <w:pPr>
        <w:pStyle w:val="2f2"/>
        <w:spacing w:before="240" w:after="240"/>
      </w:pPr>
      <w:r>
        <w:t xml:space="preserve">  radius-server default</w:t>
      </w:r>
    </w:p>
    <w:p w14:paraId="0AFA04BB" w14:textId="77777777" w:rsidR="008B0AB0" w:rsidRDefault="008B0AB0" w:rsidP="0091216E">
      <w:pPr>
        <w:pStyle w:val="2f2"/>
        <w:spacing w:before="240" w:after="240"/>
      </w:pPr>
      <w:r>
        <w:t xml:space="preserve"> local-user admin password irreversible-cipher $1c$~-c=I5N83I$8@EsJ;nU7WILdEI)ovdDfTEB!GQn3IL|5L$S0G04$</w:t>
      </w:r>
    </w:p>
    <w:p w14:paraId="3494217F" w14:textId="77777777" w:rsidR="008B0AB0" w:rsidRDefault="008B0AB0" w:rsidP="0091216E">
      <w:pPr>
        <w:pStyle w:val="2f2"/>
        <w:spacing w:before="240" w:after="240"/>
      </w:pPr>
      <w:r>
        <w:t xml:space="preserve"> local-user admin privilege level 15</w:t>
      </w:r>
    </w:p>
    <w:p w14:paraId="31D5DB61" w14:textId="77777777" w:rsidR="008B0AB0" w:rsidRDefault="008B0AB0" w:rsidP="0091216E">
      <w:pPr>
        <w:pStyle w:val="2f2"/>
        <w:spacing w:before="240" w:after="240"/>
      </w:pPr>
      <w:r>
        <w:t xml:space="preserve"> local-user admin service-type terminal ssh http</w:t>
      </w:r>
    </w:p>
    <w:p w14:paraId="744DF4B2" w14:textId="77777777" w:rsidR="008B0AB0" w:rsidRDefault="008B0AB0" w:rsidP="0091216E">
      <w:pPr>
        <w:pStyle w:val="2f2"/>
        <w:spacing w:before="240" w:after="240"/>
      </w:pPr>
      <w:r>
        <w:t xml:space="preserve"> local-user accampus@domain_accampus password irreversible-cipher $1c$^T(2&amp;ni*1;$`%;TW^AgOT}UGt02.~WA6WQ+DLZb.%qDT[4.DPr&amp;$</w:t>
      </w:r>
    </w:p>
    <w:p w14:paraId="6DB15669" w14:textId="77777777" w:rsidR="008B0AB0" w:rsidRDefault="008B0AB0" w:rsidP="0091216E">
      <w:pPr>
        <w:pStyle w:val="2f2"/>
        <w:spacing w:before="240" w:after="240"/>
      </w:pPr>
      <w:r>
        <w:t xml:space="preserve"> local-user accampus@domain_accampus privilege level 15</w:t>
      </w:r>
    </w:p>
    <w:p w14:paraId="474CDCD3" w14:textId="77777777" w:rsidR="008B0AB0" w:rsidRDefault="008B0AB0" w:rsidP="0091216E">
      <w:pPr>
        <w:pStyle w:val="2f2"/>
        <w:spacing w:before="240" w:after="240"/>
      </w:pPr>
      <w:r>
        <w:t xml:space="preserve"> local-user accampus@domain_accampus service-type ssh http</w:t>
      </w:r>
    </w:p>
    <w:p w14:paraId="6AC06D08" w14:textId="77777777" w:rsidR="008B0AB0" w:rsidRDefault="008B0AB0" w:rsidP="0091216E">
      <w:pPr>
        <w:pStyle w:val="2f2"/>
        <w:spacing w:before="240" w:after="240"/>
      </w:pPr>
      <w:r>
        <w:t>#</w:t>
      </w:r>
    </w:p>
    <w:p w14:paraId="7323B8B3" w14:textId="77777777" w:rsidR="008B0AB0" w:rsidRDefault="008B0AB0" w:rsidP="0091216E">
      <w:pPr>
        <w:pStyle w:val="2f2"/>
        <w:spacing w:before="240" w:after="240"/>
      </w:pPr>
      <w:r>
        <w:t>interface Vlanif1</w:t>
      </w:r>
    </w:p>
    <w:p w14:paraId="3C71A157" w14:textId="77777777" w:rsidR="008B0AB0" w:rsidRDefault="008B0AB0" w:rsidP="0091216E">
      <w:pPr>
        <w:pStyle w:val="2f2"/>
        <w:spacing w:before="240" w:after="240"/>
      </w:pPr>
      <w:r>
        <w:t xml:space="preserve"> ip address dhcp-alloc</w:t>
      </w:r>
    </w:p>
    <w:p w14:paraId="6E475940" w14:textId="77777777" w:rsidR="008B0AB0" w:rsidRDefault="008B0AB0" w:rsidP="0091216E">
      <w:pPr>
        <w:pStyle w:val="2f2"/>
        <w:spacing w:before="240" w:after="240"/>
      </w:pPr>
      <w:r>
        <w:t>#</w:t>
      </w:r>
    </w:p>
    <w:p w14:paraId="4237D380" w14:textId="77777777" w:rsidR="008B0AB0" w:rsidRDefault="008B0AB0" w:rsidP="0091216E">
      <w:pPr>
        <w:pStyle w:val="2f2"/>
        <w:spacing w:before="240" w:after="240"/>
      </w:pPr>
      <w:r>
        <w:t>interface Vlanif11</w:t>
      </w:r>
    </w:p>
    <w:p w14:paraId="72B9BB06" w14:textId="77777777" w:rsidR="008B0AB0" w:rsidRDefault="008B0AB0" w:rsidP="0091216E">
      <w:pPr>
        <w:pStyle w:val="2f2"/>
        <w:spacing w:before="240" w:after="240"/>
      </w:pPr>
      <w:r>
        <w:t xml:space="preserve"> ip address 172.20.0.10 255.255.255.252</w:t>
      </w:r>
    </w:p>
    <w:p w14:paraId="5A48DA1A" w14:textId="77777777" w:rsidR="008B0AB0" w:rsidRDefault="008B0AB0" w:rsidP="0091216E">
      <w:pPr>
        <w:pStyle w:val="2f2"/>
        <w:spacing w:before="240" w:after="240"/>
      </w:pPr>
      <w:r>
        <w:t xml:space="preserve"> ospf enable 1 area 0.0.0.0</w:t>
      </w:r>
    </w:p>
    <w:p w14:paraId="37E3FA47" w14:textId="77777777" w:rsidR="008B0AB0" w:rsidRDefault="008B0AB0" w:rsidP="0091216E">
      <w:pPr>
        <w:pStyle w:val="2f2"/>
        <w:spacing w:before="240" w:after="240"/>
      </w:pPr>
      <w:r>
        <w:t>#</w:t>
      </w:r>
    </w:p>
    <w:p w14:paraId="40053FAC" w14:textId="77777777" w:rsidR="008B0AB0" w:rsidRDefault="008B0AB0" w:rsidP="0091216E">
      <w:pPr>
        <w:pStyle w:val="2f2"/>
        <w:spacing w:before="240" w:after="240"/>
      </w:pPr>
      <w:r>
        <w:t>interface Vlanif12</w:t>
      </w:r>
    </w:p>
    <w:p w14:paraId="24688712" w14:textId="77777777" w:rsidR="008B0AB0" w:rsidRDefault="008B0AB0" w:rsidP="0091216E">
      <w:pPr>
        <w:pStyle w:val="2f2"/>
        <w:spacing w:before="240" w:after="240"/>
      </w:pPr>
      <w:r>
        <w:t xml:space="preserve"> ip address 172.20.0.14 255.255.255.252</w:t>
      </w:r>
    </w:p>
    <w:p w14:paraId="5912925B" w14:textId="77777777" w:rsidR="008B0AB0" w:rsidRDefault="008B0AB0" w:rsidP="0091216E">
      <w:pPr>
        <w:pStyle w:val="2f2"/>
        <w:spacing w:before="240" w:after="240"/>
      </w:pPr>
      <w:r>
        <w:t xml:space="preserve"> ospf enable 1 area 0.0.0.0</w:t>
      </w:r>
    </w:p>
    <w:p w14:paraId="38859E93" w14:textId="77777777" w:rsidR="008B0AB0" w:rsidRDefault="008B0AB0" w:rsidP="0091216E">
      <w:pPr>
        <w:pStyle w:val="2f2"/>
        <w:spacing w:before="240" w:after="240"/>
      </w:pPr>
      <w:r>
        <w:t>#</w:t>
      </w:r>
    </w:p>
    <w:p w14:paraId="79214E5B" w14:textId="77777777" w:rsidR="008B0AB0" w:rsidRDefault="008B0AB0" w:rsidP="0091216E">
      <w:pPr>
        <w:pStyle w:val="2f2"/>
        <w:spacing w:before="240" w:after="240"/>
      </w:pPr>
      <w:r>
        <w:t>interface Vlanif120</w:t>
      </w:r>
    </w:p>
    <w:p w14:paraId="0DC7FAEA" w14:textId="77777777" w:rsidR="008B0AB0" w:rsidRDefault="008B0AB0" w:rsidP="0091216E">
      <w:pPr>
        <w:pStyle w:val="2f2"/>
        <w:spacing w:before="240" w:after="240"/>
      </w:pPr>
      <w:r>
        <w:t xml:space="preserve"> ip binding vpn-instance OA</w:t>
      </w:r>
    </w:p>
    <w:p w14:paraId="4BF18E3E" w14:textId="77777777" w:rsidR="008B0AB0" w:rsidRDefault="008B0AB0" w:rsidP="0091216E">
      <w:pPr>
        <w:pStyle w:val="2f2"/>
        <w:spacing w:before="240" w:after="240"/>
      </w:pPr>
      <w:r>
        <w:t xml:space="preserve"> ip address 192.168.120.1 255.255.255.252</w:t>
      </w:r>
    </w:p>
    <w:p w14:paraId="0CEAB2F3" w14:textId="77777777" w:rsidR="008B0AB0" w:rsidRDefault="008B0AB0" w:rsidP="0091216E">
      <w:pPr>
        <w:pStyle w:val="2f2"/>
        <w:spacing w:before="240" w:after="240"/>
      </w:pPr>
      <w:r>
        <w:t>#</w:t>
      </w:r>
    </w:p>
    <w:p w14:paraId="22DFC043" w14:textId="77777777" w:rsidR="008B0AB0" w:rsidRDefault="008B0AB0" w:rsidP="0091216E">
      <w:pPr>
        <w:pStyle w:val="2f2"/>
        <w:spacing w:before="240" w:after="240"/>
      </w:pPr>
      <w:r>
        <w:t>interface Vlanif121</w:t>
      </w:r>
    </w:p>
    <w:p w14:paraId="7CDF95B7" w14:textId="77777777" w:rsidR="008B0AB0" w:rsidRDefault="008B0AB0" w:rsidP="0091216E">
      <w:pPr>
        <w:pStyle w:val="2f2"/>
        <w:spacing w:before="240" w:after="240"/>
      </w:pPr>
      <w:r>
        <w:t xml:space="preserve"> ip binding vpn-instance RD</w:t>
      </w:r>
    </w:p>
    <w:p w14:paraId="287F8358" w14:textId="77777777" w:rsidR="008B0AB0" w:rsidRDefault="008B0AB0" w:rsidP="0091216E">
      <w:pPr>
        <w:pStyle w:val="2f2"/>
        <w:spacing w:before="240" w:after="240"/>
      </w:pPr>
      <w:r>
        <w:t xml:space="preserve"> ip address 192.168.121.1 255.255.255.252</w:t>
      </w:r>
    </w:p>
    <w:p w14:paraId="3EDE962B" w14:textId="77777777" w:rsidR="008B0AB0" w:rsidRDefault="008B0AB0" w:rsidP="0091216E">
      <w:pPr>
        <w:pStyle w:val="2f2"/>
        <w:spacing w:before="240" w:after="240"/>
      </w:pPr>
      <w:r>
        <w:t>#</w:t>
      </w:r>
    </w:p>
    <w:p w14:paraId="7C33C93B" w14:textId="77777777" w:rsidR="008B0AB0" w:rsidRDefault="008B0AB0" w:rsidP="0091216E">
      <w:pPr>
        <w:pStyle w:val="2f2"/>
        <w:spacing w:before="240" w:after="240"/>
      </w:pPr>
      <w:r>
        <w:t>interface Vlanif122</w:t>
      </w:r>
    </w:p>
    <w:p w14:paraId="69BBE5ED" w14:textId="77777777" w:rsidR="008B0AB0" w:rsidRDefault="008B0AB0" w:rsidP="0091216E">
      <w:pPr>
        <w:pStyle w:val="2f2"/>
        <w:spacing w:before="240" w:after="240"/>
      </w:pPr>
      <w:r>
        <w:t xml:space="preserve"> ip binding vpn-instance MKT</w:t>
      </w:r>
    </w:p>
    <w:p w14:paraId="68709AEC" w14:textId="77777777" w:rsidR="008B0AB0" w:rsidRDefault="008B0AB0" w:rsidP="0091216E">
      <w:pPr>
        <w:pStyle w:val="2f2"/>
        <w:spacing w:before="240" w:after="240"/>
      </w:pPr>
      <w:r>
        <w:t xml:space="preserve"> ip address 192.168.122.1 255.255.255.252</w:t>
      </w:r>
    </w:p>
    <w:p w14:paraId="42F44A2B" w14:textId="77777777" w:rsidR="008B0AB0" w:rsidRDefault="008B0AB0" w:rsidP="0091216E">
      <w:pPr>
        <w:pStyle w:val="2f2"/>
        <w:spacing w:before="240" w:after="240"/>
      </w:pPr>
      <w:r>
        <w:t>#</w:t>
      </w:r>
    </w:p>
    <w:p w14:paraId="30CE25D2" w14:textId="77777777" w:rsidR="008B0AB0" w:rsidRDefault="008B0AB0" w:rsidP="0091216E">
      <w:pPr>
        <w:pStyle w:val="2f2"/>
        <w:spacing w:before="240" w:after="240"/>
      </w:pPr>
      <w:r>
        <w:t>interface Vlanif130</w:t>
      </w:r>
    </w:p>
    <w:p w14:paraId="6F8DA6BA" w14:textId="77777777" w:rsidR="008B0AB0" w:rsidRDefault="008B0AB0" w:rsidP="0091216E">
      <w:pPr>
        <w:pStyle w:val="2f2"/>
        <w:spacing w:before="240" w:after="240"/>
      </w:pPr>
      <w:r>
        <w:t xml:space="preserve"> ip binding vpn-instance netresvrf_f8a775d11</w:t>
      </w:r>
    </w:p>
    <w:p w14:paraId="28422BAD" w14:textId="77777777" w:rsidR="008B0AB0" w:rsidRDefault="008B0AB0" w:rsidP="0091216E">
      <w:pPr>
        <w:pStyle w:val="2f2"/>
        <w:spacing w:before="240" w:after="240"/>
      </w:pPr>
      <w:r>
        <w:t xml:space="preserve"> ip address 192.168.130.1 255.255.255.252</w:t>
      </w:r>
    </w:p>
    <w:p w14:paraId="0D925A4D" w14:textId="77777777" w:rsidR="008B0AB0" w:rsidRDefault="008B0AB0" w:rsidP="0091216E">
      <w:pPr>
        <w:pStyle w:val="2f2"/>
        <w:spacing w:before="240" w:after="240"/>
      </w:pPr>
      <w:r>
        <w:t>#</w:t>
      </w:r>
    </w:p>
    <w:p w14:paraId="429EF644" w14:textId="77777777" w:rsidR="008B0AB0" w:rsidRDefault="008B0AB0" w:rsidP="0091216E">
      <w:pPr>
        <w:pStyle w:val="2f2"/>
        <w:spacing w:before="240" w:after="240"/>
      </w:pPr>
      <w:r>
        <w:t>interface MEth0/0/1</w:t>
      </w:r>
    </w:p>
    <w:p w14:paraId="675A74AE" w14:textId="77777777" w:rsidR="008B0AB0" w:rsidRDefault="008B0AB0" w:rsidP="0091216E">
      <w:pPr>
        <w:pStyle w:val="2f2"/>
        <w:spacing w:before="240" w:after="240"/>
      </w:pPr>
      <w:r>
        <w:t xml:space="preserve"> ip address 192.168.1.253 255.255.255.0</w:t>
      </w:r>
    </w:p>
    <w:p w14:paraId="143B1938" w14:textId="77777777" w:rsidR="008B0AB0" w:rsidRDefault="008B0AB0" w:rsidP="0091216E">
      <w:pPr>
        <w:pStyle w:val="2f2"/>
        <w:spacing w:before="240" w:after="240"/>
      </w:pPr>
      <w:r>
        <w:t>#</w:t>
      </w:r>
    </w:p>
    <w:p w14:paraId="3A43434C" w14:textId="77777777" w:rsidR="008B0AB0" w:rsidRDefault="008B0AB0" w:rsidP="0091216E">
      <w:pPr>
        <w:pStyle w:val="2f2"/>
        <w:spacing w:before="240" w:after="240"/>
      </w:pPr>
      <w:r>
        <w:t>interface MEth0/0/2</w:t>
      </w:r>
    </w:p>
    <w:p w14:paraId="41799F2A" w14:textId="77777777" w:rsidR="008B0AB0" w:rsidRDefault="008B0AB0" w:rsidP="0091216E">
      <w:pPr>
        <w:pStyle w:val="2f2"/>
        <w:spacing w:before="240" w:after="240"/>
      </w:pPr>
      <w:r>
        <w:t xml:space="preserve"> ip address 169.254.2.1 255.255.255.252</w:t>
      </w:r>
    </w:p>
    <w:p w14:paraId="71DBDEF4" w14:textId="77777777" w:rsidR="008B0AB0" w:rsidRDefault="008B0AB0" w:rsidP="0091216E">
      <w:pPr>
        <w:pStyle w:val="2f2"/>
        <w:spacing w:before="240" w:after="240"/>
      </w:pPr>
      <w:r>
        <w:t>#</w:t>
      </w:r>
    </w:p>
    <w:p w14:paraId="1B052889" w14:textId="77777777" w:rsidR="008B0AB0" w:rsidRDefault="008B0AB0" w:rsidP="0091216E">
      <w:pPr>
        <w:pStyle w:val="2f2"/>
        <w:spacing w:before="240" w:after="240"/>
      </w:pPr>
      <w:r>
        <w:t>interface GigabitEthernet0/0/1</w:t>
      </w:r>
    </w:p>
    <w:p w14:paraId="2FF0C6D8" w14:textId="77777777" w:rsidR="008B0AB0" w:rsidRDefault="008B0AB0" w:rsidP="0091216E">
      <w:pPr>
        <w:pStyle w:val="2f2"/>
        <w:spacing w:before="240" w:after="240"/>
      </w:pPr>
      <w:r>
        <w:t xml:space="preserve"> port link-type trunk</w:t>
      </w:r>
    </w:p>
    <w:p w14:paraId="4309135A" w14:textId="77777777" w:rsidR="008B0AB0" w:rsidRDefault="008B0AB0" w:rsidP="0091216E">
      <w:pPr>
        <w:pStyle w:val="2f2"/>
        <w:spacing w:before="240" w:after="240"/>
      </w:pPr>
      <w:r>
        <w:t xml:space="preserve"> port trunk allow-pass vlan 120 to 122 130</w:t>
      </w:r>
    </w:p>
    <w:p w14:paraId="4E383717" w14:textId="77777777" w:rsidR="008B0AB0" w:rsidRDefault="008B0AB0" w:rsidP="0091216E">
      <w:pPr>
        <w:pStyle w:val="2f2"/>
        <w:spacing w:before="240" w:after="240"/>
      </w:pPr>
      <w:r>
        <w:t xml:space="preserve"> trust dscp</w:t>
      </w:r>
    </w:p>
    <w:p w14:paraId="5DA64D90" w14:textId="77777777" w:rsidR="008B0AB0" w:rsidRDefault="008B0AB0" w:rsidP="0091216E">
      <w:pPr>
        <w:pStyle w:val="2f2"/>
        <w:spacing w:before="240" w:after="240"/>
      </w:pPr>
      <w:r>
        <w:t>#</w:t>
      </w:r>
    </w:p>
    <w:p w14:paraId="4FFA6FD8" w14:textId="77777777" w:rsidR="008B0AB0" w:rsidRDefault="008B0AB0" w:rsidP="0091216E">
      <w:pPr>
        <w:pStyle w:val="2f2"/>
        <w:spacing w:before="240" w:after="240"/>
      </w:pPr>
      <w:r>
        <w:t>interface GigabitEthernet0/0/2</w:t>
      </w:r>
    </w:p>
    <w:p w14:paraId="55A185D6" w14:textId="77777777" w:rsidR="008B0AB0" w:rsidRDefault="008B0AB0" w:rsidP="0091216E">
      <w:pPr>
        <w:pStyle w:val="2f2"/>
        <w:spacing w:before="240" w:after="240"/>
      </w:pPr>
      <w:r>
        <w:t xml:space="preserve"> port link-type trunk</w:t>
      </w:r>
    </w:p>
    <w:p w14:paraId="309850D0" w14:textId="77777777" w:rsidR="008B0AB0" w:rsidRDefault="008B0AB0" w:rsidP="0091216E">
      <w:pPr>
        <w:pStyle w:val="2f2"/>
        <w:spacing w:before="240" w:after="240"/>
      </w:pPr>
      <w:r>
        <w:t xml:space="preserve"> port trunk allow-pass vlan 11</w:t>
      </w:r>
    </w:p>
    <w:p w14:paraId="5E610EE2" w14:textId="77777777" w:rsidR="008B0AB0" w:rsidRDefault="008B0AB0" w:rsidP="0091216E">
      <w:pPr>
        <w:pStyle w:val="2f2"/>
        <w:spacing w:before="240" w:after="240"/>
      </w:pPr>
      <w:r>
        <w:t xml:space="preserve"> trust dscp</w:t>
      </w:r>
    </w:p>
    <w:p w14:paraId="4C84CD57" w14:textId="77777777" w:rsidR="008B0AB0" w:rsidRDefault="008B0AB0" w:rsidP="0091216E">
      <w:pPr>
        <w:pStyle w:val="2f2"/>
        <w:spacing w:before="240" w:after="240"/>
      </w:pPr>
      <w:r>
        <w:t>#</w:t>
      </w:r>
    </w:p>
    <w:p w14:paraId="1DC66942" w14:textId="77777777" w:rsidR="008B0AB0" w:rsidRDefault="008B0AB0" w:rsidP="0091216E">
      <w:pPr>
        <w:pStyle w:val="2f2"/>
        <w:spacing w:before="240" w:after="240"/>
      </w:pPr>
      <w:r>
        <w:t>interface GigabitEthernet0/0/3</w:t>
      </w:r>
    </w:p>
    <w:p w14:paraId="5FC0DCF8" w14:textId="77777777" w:rsidR="008B0AB0" w:rsidRDefault="008B0AB0" w:rsidP="0091216E">
      <w:pPr>
        <w:pStyle w:val="2f2"/>
        <w:spacing w:before="240" w:after="240"/>
      </w:pPr>
      <w:r>
        <w:t xml:space="preserve"> port link-type trunk</w:t>
      </w:r>
    </w:p>
    <w:p w14:paraId="04EA07B0" w14:textId="77777777" w:rsidR="008B0AB0" w:rsidRDefault="008B0AB0" w:rsidP="0091216E">
      <w:pPr>
        <w:pStyle w:val="2f2"/>
        <w:spacing w:before="240" w:after="240"/>
      </w:pPr>
      <w:r>
        <w:t xml:space="preserve"> port trunk allow-pass vlan 12</w:t>
      </w:r>
    </w:p>
    <w:p w14:paraId="2135AC81" w14:textId="77777777" w:rsidR="008B0AB0" w:rsidRDefault="008B0AB0" w:rsidP="0091216E">
      <w:pPr>
        <w:pStyle w:val="2f2"/>
        <w:spacing w:before="240" w:after="240"/>
      </w:pPr>
      <w:r>
        <w:t xml:space="preserve"> trust dscp</w:t>
      </w:r>
    </w:p>
    <w:p w14:paraId="232781DE" w14:textId="77777777" w:rsidR="008B0AB0" w:rsidRDefault="008B0AB0" w:rsidP="0091216E">
      <w:pPr>
        <w:pStyle w:val="2f2"/>
        <w:spacing w:before="240" w:after="240"/>
      </w:pPr>
      <w:r>
        <w:t>#</w:t>
      </w:r>
    </w:p>
    <w:p w14:paraId="3DADF38C" w14:textId="77777777" w:rsidR="008B0AB0" w:rsidRDefault="008B0AB0" w:rsidP="0091216E">
      <w:pPr>
        <w:pStyle w:val="2f2"/>
        <w:spacing w:before="240" w:after="240"/>
      </w:pPr>
      <w:r>
        <w:t>interface LoopBack1</w:t>
      </w:r>
    </w:p>
    <w:p w14:paraId="556509CA" w14:textId="77777777" w:rsidR="008B0AB0" w:rsidRDefault="008B0AB0" w:rsidP="0091216E">
      <w:pPr>
        <w:pStyle w:val="2f2"/>
        <w:spacing w:before="240" w:after="240"/>
      </w:pPr>
      <w:r>
        <w:t xml:space="preserve"> ip address 1.1.1.2 255.255.255.255</w:t>
      </w:r>
    </w:p>
    <w:p w14:paraId="2035729C" w14:textId="77777777" w:rsidR="008B0AB0" w:rsidRDefault="008B0AB0" w:rsidP="0091216E">
      <w:pPr>
        <w:pStyle w:val="2f2"/>
        <w:spacing w:before="240" w:after="240"/>
      </w:pPr>
      <w:r>
        <w:t xml:space="preserve"> ospf enable 1 area 0.0.0.0</w:t>
      </w:r>
    </w:p>
    <w:p w14:paraId="3D7A978C" w14:textId="77777777" w:rsidR="008B0AB0" w:rsidRDefault="008B0AB0" w:rsidP="0091216E">
      <w:pPr>
        <w:pStyle w:val="2f2"/>
        <w:spacing w:before="240" w:after="240"/>
      </w:pPr>
      <w:r>
        <w:t>#</w:t>
      </w:r>
    </w:p>
    <w:p w14:paraId="2314BDA3" w14:textId="77777777" w:rsidR="008B0AB0" w:rsidRDefault="008B0AB0" w:rsidP="0091216E">
      <w:pPr>
        <w:pStyle w:val="2f2"/>
        <w:spacing w:before="240" w:after="240"/>
      </w:pPr>
      <w:r>
        <w:t>interface Nve1</w:t>
      </w:r>
    </w:p>
    <w:p w14:paraId="6DBBDFA4" w14:textId="77777777" w:rsidR="008B0AB0" w:rsidRDefault="008B0AB0" w:rsidP="0091216E">
      <w:pPr>
        <w:pStyle w:val="2f2"/>
        <w:spacing w:before="240" w:after="240"/>
      </w:pPr>
      <w:r>
        <w:t xml:space="preserve"> source 1.1.1.2</w:t>
      </w:r>
    </w:p>
    <w:p w14:paraId="5B7F9714" w14:textId="77777777" w:rsidR="008B0AB0" w:rsidRDefault="008B0AB0" w:rsidP="0091216E">
      <w:pPr>
        <w:pStyle w:val="2f2"/>
        <w:spacing w:before="240" w:after="240"/>
      </w:pPr>
      <w:r>
        <w:t>#</w:t>
      </w:r>
    </w:p>
    <w:p w14:paraId="48D3C7E3" w14:textId="77777777" w:rsidR="008B0AB0" w:rsidRDefault="008B0AB0" w:rsidP="0091216E">
      <w:pPr>
        <w:pStyle w:val="2f2"/>
        <w:spacing w:before="240" w:after="240"/>
      </w:pPr>
      <w:r>
        <w:t>bgp 100</w:t>
      </w:r>
    </w:p>
    <w:p w14:paraId="7FA81F56" w14:textId="77777777" w:rsidR="008B0AB0" w:rsidRDefault="008B0AB0" w:rsidP="0091216E">
      <w:pPr>
        <w:pStyle w:val="2f2"/>
        <w:spacing w:before="240" w:after="240"/>
      </w:pPr>
      <w:r>
        <w:t xml:space="preserve"> router-id 1.1.1.2</w:t>
      </w:r>
    </w:p>
    <w:p w14:paraId="6FC71835" w14:textId="77777777" w:rsidR="008B0AB0" w:rsidRDefault="008B0AB0" w:rsidP="0091216E">
      <w:pPr>
        <w:pStyle w:val="2f2"/>
        <w:spacing w:before="240" w:after="240"/>
      </w:pPr>
      <w:r>
        <w:t xml:space="preserve"> peer 1.1.1.0 as-number 100</w:t>
      </w:r>
    </w:p>
    <w:p w14:paraId="43F88DBC" w14:textId="77777777" w:rsidR="008B0AB0" w:rsidRDefault="008B0AB0" w:rsidP="0091216E">
      <w:pPr>
        <w:pStyle w:val="2f2"/>
        <w:spacing w:before="240" w:after="240"/>
      </w:pPr>
      <w:r>
        <w:t xml:space="preserve"> peer 1.1.1.0 connect-interface LoopBack1</w:t>
      </w:r>
    </w:p>
    <w:p w14:paraId="31622F1A" w14:textId="77777777" w:rsidR="008B0AB0" w:rsidRDefault="008B0AB0" w:rsidP="0091216E">
      <w:pPr>
        <w:pStyle w:val="2f2"/>
        <w:spacing w:before="240" w:after="240"/>
      </w:pPr>
      <w:r>
        <w:t xml:space="preserve"> peer 1.1.1.1 as-number 100</w:t>
      </w:r>
    </w:p>
    <w:p w14:paraId="1EB5CF11" w14:textId="77777777" w:rsidR="008B0AB0" w:rsidRDefault="008B0AB0" w:rsidP="0091216E">
      <w:pPr>
        <w:pStyle w:val="2f2"/>
        <w:spacing w:before="240" w:after="240"/>
      </w:pPr>
      <w:r>
        <w:t xml:space="preserve"> peer 1.1.1.1 connect-interface LoopBack1</w:t>
      </w:r>
    </w:p>
    <w:p w14:paraId="3FD571C1" w14:textId="77777777" w:rsidR="008B0AB0" w:rsidRDefault="008B0AB0" w:rsidP="0091216E">
      <w:pPr>
        <w:pStyle w:val="2f2"/>
        <w:spacing w:before="240" w:after="240"/>
      </w:pPr>
      <w:r>
        <w:t xml:space="preserve"> #</w:t>
      </w:r>
    </w:p>
    <w:p w14:paraId="7A79C3E3" w14:textId="77777777" w:rsidR="008B0AB0" w:rsidRDefault="008B0AB0" w:rsidP="0091216E">
      <w:pPr>
        <w:pStyle w:val="2f2"/>
        <w:spacing w:before="240" w:after="240"/>
      </w:pPr>
      <w:r>
        <w:t xml:space="preserve"> ipv4-family unicast</w:t>
      </w:r>
    </w:p>
    <w:p w14:paraId="2C5CE64F" w14:textId="77777777" w:rsidR="008B0AB0" w:rsidRDefault="008B0AB0" w:rsidP="0091216E">
      <w:pPr>
        <w:pStyle w:val="2f2"/>
        <w:spacing w:before="240" w:after="240"/>
      </w:pPr>
      <w:r>
        <w:t xml:space="preserve">  undo synchronization</w:t>
      </w:r>
    </w:p>
    <w:p w14:paraId="02FC2E82" w14:textId="77777777" w:rsidR="008B0AB0" w:rsidRDefault="008B0AB0" w:rsidP="0091216E">
      <w:pPr>
        <w:pStyle w:val="2f2"/>
        <w:spacing w:before="240" w:after="240"/>
      </w:pPr>
      <w:r>
        <w:t xml:space="preserve">  peer 1.1.1.0 enable</w:t>
      </w:r>
    </w:p>
    <w:p w14:paraId="1F90E17C" w14:textId="77777777" w:rsidR="008B0AB0" w:rsidRDefault="008B0AB0" w:rsidP="0091216E">
      <w:pPr>
        <w:pStyle w:val="2f2"/>
        <w:spacing w:before="240" w:after="240"/>
      </w:pPr>
      <w:r>
        <w:t xml:space="preserve">  peer 1.1.1.1 enable</w:t>
      </w:r>
    </w:p>
    <w:p w14:paraId="142704A1" w14:textId="77777777" w:rsidR="008B0AB0" w:rsidRDefault="008B0AB0" w:rsidP="0091216E">
      <w:pPr>
        <w:pStyle w:val="2f2"/>
        <w:spacing w:before="240" w:after="240"/>
      </w:pPr>
      <w:r>
        <w:t xml:space="preserve"> #</w:t>
      </w:r>
    </w:p>
    <w:p w14:paraId="37E94FE8" w14:textId="77777777" w:rsidR="008B0AB0" w:rsidRDefault="008B0AB0" w:rsidP="0091216E">
      <w:pPr>
        <w:pStyle w:val="2f2"/>
        <w:spacing w:before="240" w:after="240"/>
      </w:pPr>
      <w:r>
        <w:t xml:space="preserve"> l2vpn-family evpn</w:t>
      </w:r>
    </w:p>
    <w:p w14:paraId="0CAB52B2" w14:textId="77777777" w:rsidR="008B0AB0" w:rsidRDefault="008B0AB0" w:rsidP="0091216E">
      <w:pPr>
        <w:pStyle w:val="2f2"/>
        <w:spacing w:before="240" w:after="240"/>
      </w:pPr>
      <w:r>
        <w:t xml:space="preserve">  reflector cluster-id 1</w:t>
      </w:r>
    </w:p>
    <w:p w14:paraId="23904138" w14:textId="77777777" w:rsidR="008B0AB0" w:rsidRDefault="008B0AB0" w:rsidP="0091216E">
      <w:pPr>
        <w:pStyle w:val="2f2"/>
        <w:spacing w:before="240" w:after="240"/>
      </w:pPr>
      <w:r>
        <w:t xml:space="preserve">  undo policy vpn-target</w:t>
      </w:r>
    </w:p>
    <w:p w14:paraId="7022D0EA" w14:textId="77777777" w:rsidR="008B0AB0" w:rsidRDefault="008B0AB0" w:rsidP="0091216E">
      <w:pPr>
        <w:pStyle w:val="2f2"/>
        <w:spacing w:before="240" w:after="240"/>
      </w:pPr>
      <w:r>
        <w:t xml:space="preserve">  peer 1.1.1.0 enable</w:t>
      </w:r>
    </w:p>
    <w:p w14:paraId="02B59D78" w14:textId="77777777" w:rsidR="008B0AB0" w:rsidRDefault="008B0AB0" w:rsidP="0091216E">
      <w:pPr>
        <w:pStyle w:val="2f2"/>
        <w:spacing w:before="240" w:after="240"/>
      </w:pPr>
      <w:r>
        <w:t xml:space="preserve">  peer 1.1.1.0 advertise irb</w:t>
      </w:r>
    </w:p>
    <w:p w14:paraId="0C66ACD5" w14:textId="77777777" w:rsidR="008B0AB0" w:rsidRDefault="008B0AB0" w:rsidP="0091216E">
      <w:pPr>
        <w:pStyle w:val="2f2"/>
        <w:spacing w:before="240" w:after="240"/>
      </w:pPr>
      <w:r>
        <w:t xml:space="preserve">  peer 1.1.1.0 advertise irbv6</w:t>
      </w:r>
    </w:p>
    <w:p w14:paraId="5A012F9C" w14:textId="77777777" w:rsidR="008B0AB0" w:rsidRDefault="008B0AB0" w:rsidP="0091216E">
      <w:pPr>
        <w:pStyle w:val="2f2"/>
        <w:spacing w:before="240" w:after="240"/>
      </w:pPr>
      <w:r>
        <w:t xml:space="preserve">  peer 1.1.1.0 reflect-client</w:t>
      </w:r>
    </w:p>
    <w:p w14:paraId="7A8C6866" w14:textId="77777777" w:rsidR="008B0AB0" w:rsidRDefault="008B0AB0" w:rsidP="0091216E">
      <w:pPr>
        <w:pStyle w:val="2f2"/>
        <w:spacing w:before="240" w:after="240"/>
      </w:pPr>
      <w:r>
        <w:t xml:space="preserve">  peer 1.1.1.1 enable</w:t>
      </w:r>
    </w:p>
    <w:p w14:paraId="778E01D2" w14:textId="77777777" w:rsidR="008B0AB0" w:rsidRDefault="008B0AB0" w:rsidP="0091216E">
      <w:pPr>
        <w:pStyle w:val="2f2"/>
        <w:spacing w:before="240" w:after="240"/>
      </w:pPr>
      <w:r>
        <w:t xml:space="preserve">  peer 1.1.1.1 advertise irb</w:t>
      </w:r>
    </w:p>
    <w:p w14:paraId="1DE8BD5E" w14:textId="77777777" w:rsidR="008B0AB0" w:rsidRDefault="008B0AB0" w:rsidP="0091216E">
      <w:pPr>
        <w:pStyle w:val="2f2"/>
        <w:spacing w:before="240" w:after="240"/>
      </w:pPr>
      <w:r>
        <w:t xml:space="preserve">  peer 1.1.1.1 advertise irbv6</w:t>
      </w:r>
    </w:p>
    <w:p w14:paraId="04B57E2B" w14:textId="77777777" w:rsidR="008B0AB0" w:rsidRDefault="008B0AB0" w:rsidP="0091216E">
      <w:pPr>
        <w:pStyle w:val="2f2"/>
        <w:spacing w:before="240" w:after="240"/>
      </w:pPr>
      <w:r>
        <w:t xml:space="preserve">  peer 1.1.1.1 reflect-client</w:t>
      </w:r>
    </w:p>
    <w:p w14:paraId="41B5E1E2" w14:textId="77777777" w:rsidR="008B0AB0" w:rsidRDefault="008B0AB0" w:rsidP="0091216E">
      <w:pPr>
        <w:pStyle w:val="2f2"/>
        <w:spacing w:before="240" w:after="240"/>
      </w:pPr>
      <w:r>
        <w:t xml:space="preserve"> #</w:t>
      </w:r>
    </w:p>
    <w:p w14:paraId="79A75FA8" w14:textId="77777777" w:rsidR="008B0AB0" w:rsidRDefault="008B0AB0" w:rsidP="0091216E">
      <w:pPr>
        <w:pStyle w:val="2f2"/>
        <w:spacing w:before="240" w:after="240"/>
      </w:pPr>
      <w:r>
        <w:t xml:space="preserve"> ipv4-family vpn-instance MKT</w:t>
      </w:r>
    </w:p>
    <w:p w14:paraId="250DB7F4" w14:textId="77777777" w:rsidR="008B0AB0" w:rsidRDefault="008B0AB0" w:rsidP="0091216E">
      <w:pPr>
        <w:pStyle w:val="2f2"/>
        <w:spacing w:before="240" w:after="240"/>
      </w:pPr>
      <w:r>
        <w:t xml:space="preserve">  default-route imported</w:t>
      </w:r>
    </w:p>
    <w:p w14:paraId="1A56D24D" w14:textId="77777777" w:rsidR="008B0AB0" w:rsidRDefault="008B0AB0" w:rsidP="0091216E">
      <w:pPr>
        <w:pStyle w:val="2f2"/>
        <w:spacing w:before="240" w:after="240"/>
      </w:pPr>
      <w:r>
        <w:t xml:space="preserve">  import-route direct</w:t>
      </w:r>
    </w:p>
    <w:p w14:paraId="0FCE9277" w14:textId="77777777" w:rsidR="008B0AB0" w:rsidRDefault="008B0AB0" w:rsidP="0091216E">
      <w:pPr>
        <w:pStyle w:val="2f2"/>
        <w:spacing w:before="240" w:after="240"/>
      </w:pPr>
      <w:r>
        <w:t xml:space="preserve">  import-route static</w:t>
      </w:r>
    </w:p>
    <w:p w14:paraId="02D5A571" w14:textId="77777777" w:rsidR="008B0AB0" w:rsidRDefault="008B0AB0" w:rsidP="0091216E">
      <w:pPr>
        <w:pStyle w:val="2f2"/>
        <w:spacing w:before="240" w:after="240"/>
      </w:pPr>
      <w:r>
        <w:t xml:space="preserve">  maximum load-balancing 8</w:t>
      </w:r>
    </w:p>
    <w:p w14:paraId="59389B18" w14:textId="77777777" w:rsidR="008B0AB0" w:rsidRDefault="008B0AB0" w:rsidP="0091216E">
      <w:pPr>
        <w:pStyle w:val="2f2"/>
        <w:spacing w:before="240" w:after="240"/>
      </w:pPr>
      <w:r>
        <w:t xml:space="preserve">  advertise l2vpn evpn</w:t>
      </w:r>
    </w:p>
    <w:p w14:paraId="6BA2C6A7" w14:textId="77777777" w:rsidR="008B0AB0" w:rsidRDefault="008B0AB0" w:rsidP="0091216E">
      <w:pPr>
        <w:pStyle w:val="2f2"/>
        <w:spacing w:before="240" w:after="240"/>
      </w:pPr>
      <w:r>
        <w:t xml:space="preserve"> #</w:t>
      </w:r>
    </w:p>
    <w:p w14:paraId="5EABEAD4" w14:textId="77777777" w:rsidR="008B0AB0" w:rsidRDefault="008B0AB0" w:rsidP="0091216E">
      <w:pPr>
        <w:pStyle w:val="2f2"/>
        <w:spacing w:before="240" w:after="240"/>
      </w:pPr>
      <w:r>
        <w:t xml:space="preserve"> ipv4-family vpn-instance OA</w:t>
      </w:r>
    </w:p>
    <w:p w14:paraId="045CB218" w14:textId="77777777" w:rsidR="008B0AB0" w:rsidRDefault="008B0AB0" w:rsidP="0091216E">
      <w:pPr>
        <w:pStyle w:val="2f2"/>
        <w:spacing w:before="240" w:after="240"/>
      </w:pPr>
      <w:r>
        <w:t xml:space="preserve">  default-route imported</w:t>
      </w:r>
    </w:p>
    <w:p w14:paraId="7328E57C" w14:textId="77777777" w:rsidR="008B0AB0" w:rsidRDefault="008B0AB0" w:rsidP="0091216E">
      <w:pPr>
        <w:pStyle w:val="2f2"/>
        <w:spacing w:before="240" w:after="240"/>
      </w:pPr>
      <w:r>
        <w:t xml:space="preserve">  import-route direct</w:t>
      </w:r>
    </w:p>
    <w:p w14:paraId="02F8AAAE" w14:textId="77777777" w:rsidR="008B0AB0" w:rsidRDefault="008B0AB0" w:rsidP="0091216E">
      <w:pPr>
        <w:pStyle w:val="2f2"/>
        <w:spacing w:before="240" w:after="240"/>
      </w:pPr>
      <w:r>
        <w:t xml:space="preserve">  import-route static</w:t>
      </w:r>
    </w:p>
    <w:p w14:paraId="18B88697" w14:textId="77777777" w:rsidR="008B0AB0" w:rsidRDefault="008B0AB0" w:rsidP="0091216E">
      <w:pPr>
        <w:pStyle w:val="2f2"/>
        <w:spacing w:before="240" w:after="240"/>
      </w:pPr>
      <w:r>
        <w:t xml:space="preserve">  maximum load-balancing 8</w:t>
      </w:r>
    </w:p>
    <w:p w14:paraId="7A101D3B" w14:textId="77777777" w:rsidR="008B0AB0" w:rsidRDefault="008B0AB0" w:rsidP="0091216E">
      <w:pPr>
        <w:pStyle w:val="2f2"/>
        <w:spacing w:before="240" w:after="240"/>
      </w:pPr>
      <w:r>
        <w:t xml:space="preserve">  advertise l2vpn evpn</w:t>
      </w:r>
    </w:p>
    <w:p w14:paraId="573E5120" w14:textId="77777777" w:rsidR="008B0AB0" w:rsidRDefault="008B0AB0" w:rsidP="0091216E">
      <w:pPr>
        <w:pStyle w:val="2f2"/>
        <w:spacing w:before="240" w:after="240"/>
      </w:pPr>
      <w:r>
        <w:t xml:space="preserve"> #</w:t>
      </w:r>
    </w:p>
    <w:p w14:paraId="0CBB19A9" w14:textId="77777777" w:rsidR="008B0AB0" w:rsidRDefault="008B0AB0" w:rsidP="0091216E">
      <w:pPr>
        <w:pStyle w:val="2f2"/>
        <w:spacing w:before="240" w:after="240"/>
      </w:pPr>
      <w:r>
        <w:t xml:space="preserve"> ipv4-family vpn-instance RD</w:t>
      </w:r>
    </w:p>
    <w:p w14:paraId="00D4247E" w14:textId="77777777" w:rsidR="008B0AB0" w:rsidRDefault="008B0AB0" w:rsidP="0091216E">
      <w:pPr>
        <w:pStyle w:val="2f2"/>
        <w:spacing w:before="240" w:after="240"/>
      </w:pPr>
      <w:r>
        <w:t xml:space="preserve">  default-route imported</w:t>
      </w:r>
    </w:p>
    <w:p w14:paraId="65889CCF" w14:textId="77777777" w:rsidR="008B0AB0" w:rsidRDefault="008B0AB0" w:rsidP="0091216E">
      <w:pPr>
        <w:pStyle w:val="2f2"/>
        <w:spacing w:before="240" w:after="240"/>
      </w:pPr>
      <w:r>
        <w:t xml:space="preserve">  import-route direct</w:t>
      </w:r>
    </w:p>
    <w:p w14:paraId="44F4A364" w14:textId="77777777" w:rsidR="008B0AB0" w:rsidRDefault="008B0AB0" w:rsidP="0091216E">
      <w:pPr>
        <w:pStyle w:val="2f2"/>
        <w:spacing w:before="240" w:after="240"/>
      </w:pPr>
      <w:r>
        <w:t xml:space="preserve">  import-route static</w:t>
      </w:r>
    </w:p>
    <w:p w14:paraId="782D11BC" w14:textId="77777777" w:rsidR="008B0AB0" w:rsidRDefault="008B0AB0" w:rsidP="0091216E">
      <w:pPr>
        <w:pStyle w:val="2f2"/>
        <w:spacing w:before="240" w:after="240"/>
      </w:pPr>
      <w:r>
        <w:t xml:space="preserve">  maximum load-balancing 8</w:t>
      </w:r>
    </w:p>
    <w:p w14:paraId="740E5467" w14:textId="77777777" w:rsidR="008B0AB0" w:rsidRDefault="008B0AB0" w:rsidP="0091216E">
      <w:pPr>
        <w:pStyle w:val="2f2"/>
        <w:spacing w:before="240" w:after="240"/>
      </w:pPr>
      <w:r>
        <w:t xml:space="preserve">  advertise l2vpn evpn</w:t>
      </w:r>
    </w:p>
    <w:p w14:paraId="64C8DE0A" w14:textId="77777777" w:rsidR="008B0AB0" w:rsidRDefault="008B0AB0" w:rsidP="0091216E">
      <w:pPr>
        <w:pStyle w:val="2f2"/>
        <w:spacing w:before="240" w:after="240"/>
      </w:pPr>
      <w:r>
        <w:t xml:space="preserve"> #</w:t>
      </w:r>
    </w:p>
    <w:p w14:paraId="08FB11C2" w14:textId="77777777" w:rsidR="008B0AB0" w:rsidRDefault="008B0AB0" w:rsidP="0091216E">
      <w:pPr>
        <w:pStyle w:val="2f2"/>
        <w:spacing w:before="240" w:after="240"/>
      </w:pPr>
      <w:r>
        <w:t xml:space="preserve"> ipv4-family vpn-instance netresvrf_f8a775d11</w:t>
      </w:r>
    </w:p>
    <w:p w14:paraId="22E4F713" w14:textId="77777777" w:rsidR="008B0AB0" w:rsidRDefault="008B0AB0" w:rsidP="0091216E">
      <w:pPr>
        <w:pStyle w:val="2f2"/>
        <w:spacing w:before="240" w:after="240"/>
      </w:pPr>
      <w:r>
        <w:t xml:space="preserve">  default-route imported</w:t>
      </w:r>
    </w:p>
    <w:p w14:paraId="44E76533" w14:textId="77777777" w:rsidR="008B0AB0" w:rsidRDefault="008B0AB0" w:rsidP="0091216E">
      <w:pPr>
        <w:pStyle w:val="2f2"/>
        <w:spacing w:before="240" w:after="240"/>
      </w:pPr>
      <w:r>
        <w:t xml:space="preserve">  import-route direct</w:t>
      </w:r>
    </w:p>
    <w:p w14:paraId="7C22326F" w14:textId="77777777" w:rsidR="008B0AB0" w:rsidRDefault="008B0AB0" w:rsidP="0091216E">
      <w:pPr>
        <w:pStyle w:val="2f2"/>
        <w:spacing w:before="240" w:after="240"/>
      </w:pPr>
      <w:r>
        <w:t xml:space="preserve">  import-route static</w:t>
      </w:r>
    </w:p>
    <w:p w14:paraId="46F5D585" w14:textId="77777777" w:rsidR="008B0AB0" w:rsidRDefault="008B0AB0" w:rsidP="0091216E">
      <w:pPr>
        <w:pStyle w:val="2f2"/>
        <w:spacing w:before="240" w:after="240"/>
      </w:pPr>
      <w:r>
        <w:t xml:space="preserve">  maximum load-balancing 8</w:t>
      </w:r>
    </w:p>
    <w:p w14:paraId="600D1945" w14:textId="77777777" w:rsidR="008B0AB0" w:rsidRDefault="008B0AB0" w:rsidP="0091216E">
      <w:pPr>
        <w:pStyle w:val="2f2"/>
        <w:spacing w:before="240" w:after="240"/>
      </w:pPr>
      <w:r>
        <w:t xml:space="preserve">  advertise l2vpn evpn</w:t>
      </w:r>
    </w:p>
    <w:p w14:paraId="718F509E" w14:textId="77777777" w:rsidR="008B0AB0" w:rsidRDefault="008B0AB0" w:rsidP="0091216E">
      <w:pPr>
        <w:pStyle w:val="2f2"/>
        <w:spacing w:before="240" w:after="240"/>
      </w:pPr>
      <w:r>
        <w:t>#</w:t>
      </w:r>
    </w:p>
    <w:p w14:paraId="2214B476" w14:textId="77777777" w:rsidR="008B0AB0" w:rsidRDefault="008B0AB0" w:rsidP="0091216E">
      <w:pPr>
        <w:pStyle w:val="2f2"/>
        <w:spacing w:before="240" w:after="240"/>
      </w:pPr>
      <w:r>
        <w:t>ospf 1 router-id 1.1.1.2</w:t>
      </w:r>
    </w:p>
    <w:p w14:paraId="0F5BDE79" w14:textId="77777777" w:rsidR="008B0AB0" w:rsidRDefault="008B0AB0" w:rsidP="0091216E">
      <w:pPr>
        <w:pStyle w:val="2f2"/>
        <w:spacing w:before="240" w:after="240"/>
      </w:pPr>
      <w:r>
        <w:t xml:space="preserve"> import-route direct cost 1 type 2 tag 1</w:t>
      </w:r>
    </w:p>
    <w:p w14:paraId="527285FF" w14:textId="77777777" w:rsidR="008B0AB0" w:rsidRDefault="008B0AB0" w:rsidP="0091216E">
      <w:pPr>
        <w:pStyle w:val="2f2"/>
        <w:spacing w:before="240" w:after="240"/>
      </w:pPr>
      <w:r>
        <w:t xml:space="preserve"> area 0.0.0.0</w:t>
      </w:r>
    </w:p>
    <w:p w14:paraId="0E8B70C4" w14:textId="77777777" w:rsidR="008B0AB0" w:rsidRDefault="008B0AB0" w:rsidP="0091216E">
      <w:pPr>
        <w:pStyle w:val="2f2"/>
        <w:spacing w:before="240" w:after="240"/>
      </w:pPr>
      <w:r>
        <w:t>#</w:t>
      </w:r>
    </w:p>
    <w:p w14:paraId="1671BC9D" w14:textId="77777777" w:rsidR="008B0AB0" w:rsidRDefault="008B0AB0" w:rsidP="0091216E">
      <w:pPr>
        <w:pStyle w:val="2f2"/>
        <w:spacing w:before="240" w:after="240"/>
      </w:pPr>
      <w:r>
        <w:t>ip route-static vpn-instance netresvrf_f8a775d11 192.168.130.2 255.255.255.255 192.168.130.2</w:t>
      </w:r>
    </w:p>
    <w:p w14:paraId="245D895C" w14:textId="77777777" w:rsidR="008B0AB0" w:rsidRDefault="008B0AB0" w:rsidP="0091216E">
      <w:pPr>
        <w:pStyle w:val="2f2"/>
        <w:spacing w:before="240" w:after="240"/>
      </w:pPr>
      <w:r>
        <w:t>ip route-static vpn-instance OA 0.0.0.0 0.0.0.0 192.168.120.2</w:t>
      </w:r>
    </w:p>
    <w:p w14:paraId="336B5C59" w14:textId="77777777" w:rsidR="008B0AB0" w:rsidRDefault="008B0AB0" w:rsidP="0091216E">
      <w:pPr>
        <w:pStyle w:val="2f2"/>
        <w:spacing w:before="240" w:after="240"/>
      </w:pPr>
      <w:r>
        <w:t>ip route-static vpn-instance RD 172.16.3.0 255.255.255.0 vpn-instance MKT</w:t>
      </w:r>
    </w:p>
    <w:p w14:paraId="38C29893" w14:textId="77777777" w:rsidR="008B0AB0" w:rsidRDefault="008B0AB0" w:rsidP="0091216E">
      <w:pPr>
        <w:pStyle w:val="2f2"/>
        <w:spacing w:before="240" w:after="240"/>
      </w:pPr>
      <w:r>
        <w:t>ip route-static vpn-instance RD 172.16.12.0 255.255.255.0 192.168.121.2</w:t>
      </w:r>
    </w:p>
    <w:p w14:paraId="1C641BDE" w14:textId="77777777" w:rsidR="008B0AB0" w:rsidRDefault="008B0AB0" w:rsidP="0091216E">
      <w:pPr>
        <w:pStyle w:val="2f2"/>
        <w:spacing w:before="240" w:after="240"/>
      </w:pPr>
      <w:r>
        <w:t>ip route-static vpn-instance MKT 172.16.2.0 255.255.255.0 vpn-instance RD</w:t>
      </w:r>
    </w:p>
    <w:p w14:paraId="478DCCAB" w14:textId="77777777" w:rsidR="008B0AB0" w:rsidRDefault="008B0AB0" w:rsidP="0091216E">
      <w:pPr>
        <w:pStyle w:val="2f2"/>
        <w:spacing w:before="240" w:after="240"/>
      </w:pPr>
      <w:r>
        <w:t>ip route-static vpn-instance MKT 172.16.13.0 255.255.255.0 192.168.122.2</w:t>
      </w:r>
    </w:p>
    <w:p w14:paraId="25F19EBB" w14:textId="77777777" w:rsidR="008B0AB0" w:rsidRDefault="008B0AB0" w:rsidP="0091216E">
      <w:pPr>
        <w:pStyle w:val="2f2"/>
        <w:spacing w:before="240" w:after="240"/>
      </w:pPr>
      <w:r>
        <w:t>#</w:t>
      </w:r>
    </w:p>
    <w:p w14:paraId="416320E8" w14:textId="77777777" w:rsidR="008B0AB0" w:rsidRDefault="008B0AB0" w:rsidP="0091216E">
      <w:pPr>
        <w:pStyle w:val="2f2"/>
        <w:spacing w:before="240" w:after="240"/>
      </w:pPr>
      <w:r>
        <w:t>netconf</w:t>
      </w:r>
    </w:p>
    <w:p w14:paraId="12F24E3C" w14:textId="77777777" w:rsidR="008B0AB0" w:rsidRDefault="008B0AB0" w:rsidP="0091216E">
      <w:pPr>
        <w:pStyle w:val="2f2"/>
        <w:spacing w:before="240" w:after="240"/>
      </w:pPr>
      <w:r>
        <w:t xml:space="preserve"> management-vlan 1</w:t>
      </w:r>
    </w:p>
    <w:p w14:paraId="74B00120" w14:textId="77777777" w:rsidR="008B0AB0" w:rsidRDefault="008B0AB0" w:rsidP="0091216E">
      <w:pPr>
        <w:pStyle w:val="2f2"/>
        <w:spacing w:before="240" w:after="240"/>
      </w:pPr>
      <w:r>
        <w:t xml:space="preserve"> smi-server</w:t>
      </w:r>
    </w:p>
    <w:p w14:paraId="1F2824B5" w14:textId="77777777" w:rsidR="008B0AB0" w:rsidRDefault="008B0AB0" w:rsidP="0091216E">
      <w:pPr>
        <w:pStyle w:val="2f2"/>
        <w:spacing w:before="240" w:after="240"/>
      </w:pPr>
      <w:r>
        <w:t>#</w:t>
      </w:r>
    </w:p>
    <w:p w14:paraId="621505CC" w14:textId="77777777" w:rsidR="008B0AB0" w:rsidRDefault="008B0AB0" w:rsidP="0091216E">
      <w:pPr>
        <w:pStyle w:val="2f2"/>
        <w:spacing w:before="240" w:after="240"/>
      </w:pPr>
      <w:r>
        <w:t xml:space="preserve">return </w:t>
      </w:r>
    </w:p>
    <w:p w14:paraId="5B8C5F57" w14:textId="77777777" w:rsidR="008B0AB0" w:rsidRPr="00AE560F" w:rsidRDefault="008B0AB0" w:rsidP="0091216E">
      <w:pPr>
        <w:pStyle w:val="3"/>
      </w:pPr>
      <w:bookmarkStart w:id="259" w:name="_Toc57737994"/>
      <w:bookmarkStart w:id="260" w:name="_Toc58336777"/>
      <w:bookmarkStart w:id="261" w:name="_Toc62638077"/>
      <w:r w:rsidRPr="00AE560F">
        <w:t>Configurations of AGG1</w:t>
      </w:r>
      <w:bookmarkEnd w:id="259"/>
      <w:bookmarkEnd w:id="260"/>
      <w:bookmarkEnd w:id="261"/>
    </w:p>
    <w:p w14:paraId="33326C97" w14:textId="77777777" w:rsidR="008B0AB0" w:rsidRDefault="008B0AB0" w:rsidP="0091216E">
      <w:pPr>
        <w:pStyle w:val="2f2"/>
        <w:spacing w:before="240" w:after="240"/>
      </w:pPr>
      <w:r>
        <w:t>[AGG1]display current-configuration</w:t>
      </w:r>
    </w:p>
    <w:p w14:paraId="307CAA7C" w14:textId="77777777" w:rsidR="008B0AB0" w:rsidRDefault="008B0AB0" w:rsidP="0091216E">
      <w:pPr>
        <w:pStyle w:val="2f2"/>
        <w:spacing w:before="240" w:after="240"/>
      </w:pPr>
      <w:r>
        <w:t>#</w:t>
      </w:r>
    </w:p>
    <w:p w14:paraId="39A5116B" w14:textId="77777777" w:rsidR="008B0AB0" w:rsidRDefault="008B0AB0" w:rsidP="0091216E">
      <w:pPr>
        <w:pStyle w:val="2f2"/>
        <w:spacing w:before="240" w:after="240"/>
      </w:pPr>
      <w:r>
        <w:t>sysname AGG1</w:t>
      </w:r>
    </w:p>
    <w:p w14:paraId="0C99FC75" w14:textId="77777777" w:rsidR="008B0AB0" w:rsidRDefault="008B0AB0" w:rsidP="0091216E">
      <w:pPr>
        <w:pStyle w:val="2f2"/>
        <w:spacing w:before="240" w:after="240"/>
      </w:pPr>
      <w:r>
        <w:t>#</w:t>
      </w:r>
    </w:p>
    <w:p w14:paraId="0A76CC08" w14:textId="77777777" w:rsidR="008B0AB0" w:rsidRDefault="008B0AB0" w:rsidP="0091216E">
      <w:pPr>
        <w:pStyle w:val="2f2"/>
        <w:spacing w:before="240" w:after="240"/>
      </w:pPr>
      <w:r>
        <w:t>vlan batch 10 to 11</w:t>
      </w:r>
    </w:p>
    <w:p w14:paraId="0A7DF2E0" w14:textId="77777777" w:rsidR="008B0AB0" w:rsidRDefault="008B0AB0" w:rsidP="0091216E">
      <w:pPr>
        <w:pStyle w:val="2f2"/>
        <w:spacing w:before="240" w:after="240"/>
      </w:pPr>
      <w:r>
        <w:t>#</w:t>
      </w:r>
    </w:p>
    <w:p w14:paraId="1CDB360C" w14:textId="77777777" w:rsidR="008B0AB0" w:rsidRDefault="008B0AB0" w:rsidP="0091216E">
      <w:pPr>
        <w:pStyle w:val="2f2"/>
        <w:spacing w:before="240" w:after="240"/>
      </w:pPr>
      <w:r>
        <w:t>lnp disable</w:t>
      </w:r>
    </w:p>
    <w:p w14:paraId="20B52674" w14:textId="77777777" w:rsidR="008B0AB0" w:rsidRDefault="008B0AB0" w:rsidP="0091216E">
      <w:pPr>
        <w:pStyle w:val="2f2"/>
        <w:spacing w:before="240" w:after="240"/>
      </w:pPr>
      <w:r>
        <w:t>#</w:t>
      </w:r>
    </w:p>
    <w:p w14:paraId="6090FD8A" w14:textId="77777777" w:rsidR="008B0AB0" w:rsidRDefault="008B0AB0" w:rsidP="0091216E">
      <w:pPr>
        <w:pStyle w:val="2f2"/>
        <w:spacing w:before="240" w:after="240"/>
      </w:pPr>
      <w:r>
        <w:t>ucl-group 1 name Guest_Group</w:t>
      </w:r>
    </w:p>
    <w:p w14:paraId="355B8953" w14:textId="77777777" w:rsidR="008B0AB0" w:rsidRDefault="008B0AB0" w:rsidP="0091216E">
      <w:pPr>
        <w:pStyle w:val="2f2"/>
        <w:spacing w:before="240" w:after="240"/>
      </w:pPr>
      <w:r>
        <w:t>ucl-group 5 name Research_Group</w:t>
      </w:r>
    </w:p>
    <w:p w14:paraId="13B0081A" w14:textId="77777777" w:rsidR="008B0AB0" w:rsidRDefault="008B0AB0" w:rsidP="0091216E">
      <w:pPr>
        <w:pStyle w:val="2f2"/>
        <w:spacing w:before="240" w:after="240"/>
      </w:pPr>
      <w:r>
        <w:t>ucl-group 6 name Sales_Group</w:t>
      </w:r>
    </w:p>
    <w:p w14:paraId="633383D7" w14:textId="77777777" w:rsidR="008B0AB0" w:rsidRDefault="008B0AB0" w:rsidP="0091216E">
      <w:pPr>
        <w:pStyle w:val="2f2"/>
        <w:spacing w:before="240" w:after="240"/>
      </w:pPr>
      <w:r>
        <w:t>#</w:t>
      </w:r>
    </w:p>
    <w:p w14:paraId="4A55CA5D" w14:textId="77777777" w:rsidR="008B0AB0" w:rsidRDefault="008B0AB0" w:rsidP="0091216E">
      <w:pPr>
        <w:pStyle w:val="2f2"/>
        <w:spacing w:before="240" w:after="240"/>
      </w:pPr>
      <w:r>
        <w:t>dhcp enable</w:t>
      </w:r>
    </w:p>
    <w:p w14:paraId="584123E8" w14:textId="77777777" w:rsidR="008B0AB0" w:rsidRDefault="008B0AB0" w:rsidP="0091216E">
      <w:pPr>
        <w:pStyle w:val="2f2"/>
        <w:spacing w:before="240" w:after="240"/>
      </w:pPr>
      <w:r>
        <w:t>#</w:t>
      </w:r>
    </w:p>
    <w:p w14:paraId="560B581E" w14:textId="77777777" w:rsidR="008B0AB0" w:rsidRDefault="008B0AB0" w:rsidP="0091216E">
      <w:pPr>
        <w:pStyle w:val="2f2"/>
        <w:spacing w:before="240" w:after="240"/>
      </w:pPr>
      <w:r>
        <w:t>qos-profile name Guest_Result</w:t>
      </w:r>
    </w:p>
    <w:p w14:paraId="0C4052C4" w14:textId="77777777" w:rsidR="008B0AB0" w:rsidRDefault="008B0AB0" w:rsidP="0091216E">
      <w:pPr>
        <w:pStyle w:val="2f2"/>
        <w:spacing w:before="240" w:after="240"/>
      </w:pPr>
      <w:r>
        <w:t>qos-profile name Research_Result</w:t>
      </w:r>
    </w:p>
    <w:p w14:paraId="1AB3D0D8" w14:textId="77777777" w:rsidR="008B0AB0" w:rsidRDefault="008B0AB0" w:rsidP="0091216E">
      <w:pPr>
        <w:pStyle w:val="2f2"/>
        <w:spacing w:before="240" w:after="240"/>
      </w:pPr>
      <w:r>
        <w:t>qos-profile name Sales_Result</w:t>
      </w:r>
    </w:p>
    <w:p w14:paraId="7F5FA550" w14:textId="77777777" w:rsidR="008B0AB0" w:rsidRDefault="008B0AB0" w:rsidP="0091216E">
      <w:pPr>
        <w:pStyle w:val="2f2"/>
        <w:spacing w:before="240" w:after="240"/>
      </w:pPr>
      <w:r>
        <w:t>#</w:t>
      </w:r>
    </w:p>
    <w:p w14:paraId="1355ECC5" w14:textId="77777777" w:rsidR="008B0AB0" w:rsidRDefault="008B0AB0" w:rsidP="0091216E">
      <w:pPr>
        <w:pStyle w:val="2f2"/>
        <w:spacing w:before="240" w:after="240"/>
      </w:pPr>
      <w:r>
        <w:t>vlan 1</w:t>
      </w:r>
    </w:p>
    <w:p w14:paraId="6268FB09" w14:textId="77777777" w:rsidR="008B0AB0" w:rsidRDefault="008B0AB0" w:rsidP="0091216E">
      <w:pPr>
        <w:pStyle w:val="2f2"/>
        <w:spacing w:before="240" w:after="240"/>
      </w:pPr>
      <w:r>
        <w:t xml:space="preserve"> description vlan1</w:t>
      </w:r>
    </w:p>
    <w:p w14:paraId="70736E52" w14:textId="77777777" w:rsidR="008B0AB0" w:rsidRDefault="008B0AB0" w:rsidP="0091216E">
      <w:pPr>
        <w:pStyle w:val="2f2"/>
        <w:spacing w:before="240" w:after="240"/>
      </w:pPr>
      <w:r>
        <w:t xml:space="preserve"> name vlan1</w:t>
      </w:r>
    </w:p>
    <w:p w14:paraId="175C28C4" w14:textId="77777777" w:rsidR="008B0AB0" w:rsidRDefault="008B0AB0" w:rsidP="0091216E">
      <w:pPr>
        <w:pStyle w:val="2f2"/>
        <w:spacing w:before="240" w:after="240"/>
      </w:pPr>
      <w:r>
        <w:t>#</w:t>
      </w:r>
    </w:p>
    <w:p w14:paraId="4594AD1C" w14:textId="77777777" w:rsidR="008B0AB0" w:rsidRDefault="008B0AB0" w:rsidP="0091216E">
      <w:pPr>
        <w:pStyle w:val="2f2"/>
        <w:spacing w:before="240" w:after="240"/>
      </w:pPr>
      <w:r>
        <w:t>aaa</w:t>
      </w:r>
    </w:p>
    <w:p w14:paraId="73C1F711" w14:textId="77777777" w:rsidR="008B0AB0" w:rsidRDefault="008B0AB0" w:rsidP="0091216E">
      <w:pPr>
        <w:pStyle w:val="2f2"/>
        <w:spacing w:before="240" w:after="240"/>
      </w:pPr>
      <w:r>
        <w:t xml:space="preserve"> service-scheme Guest_Result</w:t>
      </w:r>
    </w:p>
    <w:p w14:paraId="73303697" w14:textId="77777777" w:rsidR="008B0AB0" w:rsidRDefault="008B0AB0" w:rsidP="0091216E">
      <w:pPr>
        <w:pStyle w:val="2f2"/>
        <w:spacing w:before="240" w:after="240"/>
      </w:pPr>
      <w:r>
        <w:t xml:space="preserve">  user-vlan 101</w:t>
      </w:r>
    </w:p>
    <w:p w14:paraId="1BAB42F5" w14:textId="77777777" w:rsidR="008B0AB0" w:rsidRDefault="008B0AB0" w:rsidP="0091216E">
      <w:pPr>
        <w:pStyle w:val="2f2"/>
        <w:spacing w:before="240" w:after="240"/>
      </w:pPr>
      <w:r>
        <w:t xml:space="preserve">  qos-profile Guest_Result</w:t>
      </w:r>
    </w:p>
    <w:p w14:paraId="14346D79" w14:textId="77777777" w:rsidR="008B0AB0" w:rsidRDefault="008B0AB0" w:rsidP="0091216E">
      <w:pPr>
        <w:pStyle w:val="2f2"/>
        <w:spacing w:before="240" w:after="240"/>
      </w:pPr>
      <w:r>
        <w:t xml:space="preserve"> service-scheme Research_Result</w:t>
      </w:r>
    </w:p>
    <w:p w14:paraId="3A5884D6" w14:textId="77777777" w:rsidR="008B0AB0" w:rsidRDefault="008B0AB0" w:rsidP="0091216E">
      <w:pPr>
        <w:pStyle w:val="2f2"/>
        <w:spacing w:before="240" w:after="240"/>
      </w:pPr>
      <w:r>
        <w:t xml:space="preserve">  user-vlan 102</w:t>
      </w:r>
    </w:p>
    <w:p w14:paraId="70ECE353" w14:textId="77777777" w:rsidR="008B0AB0" w:rsidRDefault="008B0AB0" w:rsidP="0091216E">
      <w:pPr>
        <w:pStyle w:val="2f2"/>
        <w:spacing w:before="240" w:after="240"/>
      </w:pPr>
      <w:r>
        <w:t xml:space="preserve">  qos-profile Research_Result</w:t>
      </w:r>
    </w:p>
    <w:p w14:paraId="4AD9E256" w14:textId="77777777" w:rsidR="008B0AB0" w:rsidRDefault="008B0AB0" w:rsidP="0091216E">
      <w:pPr>
        <w:pStyle w:val="2f2"/>
        <w:spacing w:before="240" w:after="240"/>
      </w:pPr>
      <w:r>
        <w:t xml:space="preserve"> service-scheme Sales_Result</w:t>
      </w:r>
    </w:p>
    <w:p w14:paraId="23CCC866" w14:textId="77777777" w:rsidR="008B0AB0" w:rsidRDefault="008B0AB0" w:rsidP="0091216E">
      <w:pPr>
        <w:pStyle w:val="2f2"/>
        <w:spacing w:before="240" w:after="240"/>
      </w:pPr>
      <w:r>
        <w:t xml:space="preserve">  user-vlan 103</w:t>
      </w:r>
    </w:p>
    <w:p w14:paraId="0230ABA7" w14:textId="77777777" w:rsidR="008B0AB0" w:rsidRDefault="008B0AB0" w:rsidP="0091216E">
      <w:pPr>
        <w:pStyle w:val="2f2"/>
        <w:spacing w:before="240" w:after="240"/>
      </w:pPr>
      <w:r>
        <w:t xml:space="preserve">  qos-profile Sales_Result</w:t>
      </w:r>
    </w:p>
    <w:p w14:paraId="2035DACB" w14:textId="77777777" w:rsidR="008B0AB0" w:rsidRDefault="008B0AB0" w:rsidP="0091216E">
      <w:pPr>
        <w:pStyle w:val="2f2"/>
        <w:spacing w:before="240" w:after="240"/>
      </w:pPr>
      <w:r>
        <w:t xml:space="preserve"> domain default</w:t>
      </w:r>
    </w:p>
    <w:p w14:paraId="4D176F45" w14:textId="77777777" w:rsidR="008B0AB0" w:rsidRDefault="008B0AB0" w:rsidP="0091216E">
      <w:pPr>
        <w:pStyle w:val="2f2"/>
        <w:spacing w:before="240" w:after="240"/>
      </w:pPr>
      <w:r>
        <w:t xml:space="preserve">  authentication-scheme radius</w:t>
      </w:r>
    </w:p>
    <w:p w14:paraId="17148C86" w14:textId="77777777" w:rsidR="008B0AB0" w:rsidRDefault="008B0AB0" w:rsidP="0091216E">
      <w:pPr>
        <w:pStyle w:val="2f2"/>
        <w:spacing w:before="240" w:after="240"/>
      </w:pPr>
      <w:r>
        <w:t xml:space="preserve">  accounting-scheme default</w:t>
      </w:r>
    </w:p>
    <w:p w14:paraId="0A5FBE16" w14:textId="77777777" w:rsidR="008B0AB0" w:rsidRDefault="008B0AB0" w:rsidP="0091216E">
      <w:pPr>
        <w:pStyle w:val="2f2"/>
        <w:spacing w:before="240" w:after="240"/>
      </w:pPr>
      <w:r>
        <w:t xml:space="preserve">  radius-server default</w:t>
      </w:r>
    </w:p>
    <w:p w14:paraId="160BF776" w14:textId="77777777" w:rsidR="008B0AB0" w:rsidRDefault="008B0AB0" w:rsidP="0091216E">
      <w:pPr>
        <w:pStyle w:val="2f2"/>
        <w:spacing w:before="240" w:after="240"/>
      </w:pPr>
      <w:r>
        <w:t xml:space="preserve"> domain default_admin</w:t>
      </w:r>
    </w:p>
    <w:p w14:paraId="64211673" w14:textId="77777777" w:rsidR="008B0AB0" w:rsidRDefault="008B0AB0" w:rsidP="0091216E">
      <w:pPr>
        <w:pStyle w:val="2f2"/>
        <w:spacing w:before="240" w:after="240"/>
      </w:pPr>
      <w:r>
        <w:t xml:space="preserve">  authentication-scheme default</w:t>
      </w:r>
    </w:p>
    <w:p w14:paraId="64671689" w14:textId="77777777" w:rsidR="008B0AB0" w:rsidRDefault="008B0AB0" w:rsidP="0091216E">
      <w:pPr>
        <w:pStyle w:val="2f2"/>
        <w:spacing w:before="240" w:after="240"/>
      </w:pPr>
      <w:r>
        <w:t xml:space="preserve">  accounting-scheme default</w:t>
      </w:r>
    </w:p>
    <w:p w14:paraId="61D88106" w14:textId="77777777" w:rsidR="008B0AB0" w:rsidRDefault="008B0AB0" w:rsidP="0091216E">
      <w:pPr>
        <w:pStyle w:val="2f2"/>
        <w:spacing w:before="240" w:after="240"/>
      </w:pPr>
      <w:r>
        <w:t xml:space="preserve"> domain domain_accampus</w:t>
      </w:r>
    </w:p>
    <w:p w14:paraId="49DABBAA" w14:textId="77777777" w:rsidR="008B0AB0" w:rsidRDefault="008B0AB0" w:rsidP="0091216E">
      <w:pPr>
        <w:pStyle w:val="2f2"/>
        <w:spacing w:before="240" w:after="240"/>
      </w:pPr>
      <w:r>
        <w:t xml:space="preserve">  authentication-scheme default</w:t>
      </w:r>
    </w:p>
    <w:p w14:paraId="675E4598" w14:textId="77777777" w:rsidR="008B0AB0" w:rsidRDefault="008B0AB0" w:rsidP="0091216E">
      <w:pPr>
        <w:pStyle w:val="2f2"/>
        <w:spacing w:before="240" w:after="240"/>
      </w:pPr>
      <w:r>
        <w:t xml:space="preserve">  accounting-scheme default</w:t>
      </w:r>
    </w:p>
    <w:p w14:paraId="26A0B415" w14:textId="77777777" w:rsidR="008B0AB0" w:rsidRDefault="008B0AB0" w:rsidP="0091216E">
      <w:pPr>
        <w:pStyle w:val="2f2"/>
        <w:spacing w:before="240" w:after="240"/>
      </w:pPr>
      <w:r>
        <w:t xml:space="preserve">  radius-server default</w:t>
      </w:r>
    </w:p>
    <w:p w14:paraId="7E2957A0" w14:textId="77777777" w:rsidR="008B0AB0" w:rsidRDefault="008B0AB0" w:rsidP="0091216E">
      <w:pPr>
        <w:pStyle w:val="2f2"/>
        <w:spacing w:before="240" w:after="240"/>
      </w:pPr>
      <w:r>
        <w:t xml:space="preserve"> local-user admin password irreversible-cipher $1c$.S.N&gt;aBW~A$"Iyl4PgqH&gt;G&gt;QqJQKDIGo)lJDx~6+&gt;BXk_NmsUwL$</w:t>
      </w:r>
    </w:p>
    <w:p w14:paraId="131398B4" w14:textId="77777777" w:rsidR="008B0AB0" w:rsidRDefault="008B0AB0" w:rsidP="0091216E">
      <w:pPr>
        <w:pStyle w:val="2f2"/>
        <w:spacing w:before="240" w:after="240"/>
      </w:pPr>
      <w:r>
        <w:t xml:space="preserve"> local-user admin privilege level 15</w:t>
      </w:r>
    </w:p>
    <w:p w14:paraId="71D5E35D" w14:textId="77777777" w:rsidR="008B0AB0" w:rsidRDefault="008B0AB0" w:rsidP="0091216E">
      <w:pPr>
        <w:pStyle w:val="2f2"/>
        <w:spacing w:before="240" w:after="240"/>
      </w:pPr>
      <w:r>
        <w:t xml:space="preserve"> local-user admin service-type terminal ssh http</w:t>
      </w:r>
    </w:p>
    <w:p w14:paraId="35806CE8" w14:textId="77777777" w:rsidR="008B0AB0" w:rsidRDefault="008B0AB0" w:rsidP="0091216E">
      <w:pPr>
        <w:pStyle w:val="2f2"/>
        <w:spacing w:before="240" w:after="240"/>
      </w:pPr>
      <w:r>
        <w:t xml:space="preserve"> local-user accampus@domain_accampus password irreversible-cipher $1c$pQiM%2u|R%$"q*5@^#UFDQ"iv7PEr_5Kw*+&amp;c`+wY{gA&amp;KabB')$</w:t>
      </w:r>
    </w:p>
    <w:p w14:paraId="1ADEDF85" w14:textId="77777777" w:rsidR="008B0AB0" w:rsidRDefault="008B0AB0" w:rsidP="0091216E">
      <w:pPr>
        <w:pStyle w:val="2f2"/>
        <w:spacing w:before="240" w:after="240"/>
      </w:pPr>
      <w:r>
        <w:t xml:space="preserve"> local-user accampus@domain_accampus privilege level 15</w:t>
      </w:r>
    </w:p>
    <w:p w14:paraId="73319F9F" w14:textId="77777777" w:rsidR="008B0AB0" w:rsidRDefault="008B0AB0" w:rsidP="0091216E">
      <w:pPr>
        <w:pStyle w:val="2f2"/>
        <w:spacing w:before="240" w:after="240"/>
      </w:pPr>
      <w:r>
        <w:t xml:space="preserve"> local-user accampus@domain_accampus service-type ssh http</w:t>
      </w:r>
    </w:p>
    <w:p w14:paraId="51C57A57" w14:textId="77777777" w:rsidR="008B0AB0" w:rsidRDefault="008B0AB0" w:rsidP="0091216E">
      <w:pPr>
        <w:pStyle w:val="2f2"/>
        <w:spacing w:before="240" w:after="240"/>
      </w:pPr>
      <w:r>
        <w:t>#</w:t>
      </w:r>
    </w:p>
    <w:p w14:paraId="1FF344E2" w14:textId="77777777" w:rsidR="008B0AB0" w:rsidRDefault="008B0AB0" w:rsidP="0091216E">
      <w:pPr>
        <w:pStyle w:val="2f2"/>
        <w:spacing w:before="240" w:after="240"/>
      </w:pPr>
      <w:r>
        <w:t>interface Vlanif1</w:t>
      </w:r>
    </w:p>
    <w:p w14:paraId="52A64D72" w14:textId="77777777" w:rsidR="008B0AB0" w:rsidRDefault="008B0AB0" w:rsidP="0091216E">
      <w:pPr>
        <w:pStyle w:val="2f2"/>
        <w:spacing w:before="240" w:after="240"/>
      </w:pPr>
      <w:r>
        <w:t xml:space="preserve"> ip address dhcp-alloc</w:t>
      </w:r>
    </w:p>
    <w:p w14:paraId="50F5E2DC" w14:textId="77777777" w:rsidR="008B0AB0" w:rsidRDefault="008B0AB0" w:rsidP="0091216E">
      <w:pPr>
        <w:pStyle w:val="2f2"/>
        <w:spacing w:before="240" w:after="240"/>
      </w:pPr>
      <w:r>
        <w:t>#</w:t>
      </w:r>
    </w:p>
    <w:p w14:paraId="040CE09A" w14:textId="77777777" w:rsidR="008B0AB0" w:rsidRDefault="008B0AB0" w:rsidP="0091216E">
      <w:pPr>
        <w:pStyle w:val="2f2"/>
        <w:spacing w:before="240" w:after="240"/>
      </w:pPr>
      <w:r>
        <w:t>interface Vlanif10</w:t>
      </w:r>
    </w:p>
    <w:p w14:paraId="7D111CC7" w14:textId="77777777" w:rsidR="008B0AB0" w:rsidRDefault="008B0AB0" w:rsidP="0091216E">
      <w:pPr>
        <w:pStyle w:val="2f2"/>
        <w:spacing w:before="240" w:after="240"/>
      </w:pPr>
      <w:r>
        <w:t xml:space="preserve"> ip address 172.20.0.2 255.255.255.252</w:t>
      </w:r>
    </w:p>
    <w:p w14:paraId="1489FE46" w14:textId="77777777" w:rsidR="008B0AB0" w:rsidRDefault="008B0AB0" w:rsidP="0091216E">
      <w:pPr>
        <w:pStyle w:val="2f2"/>
        <w:spacing w:before="240" w:after="240"/>
      </w:pPr>
      <w:r>
        <w:t xml:space="preserve"> ospf enable 1 area 0.0.0.0</w:t>
      </w:r>
    </w:p>
    <w:p w14:paraId="0CEC8033" w14:textId="77777777" w:rsidR="008B0AB0" w:rsidRDefault="008B0AB0" w:rsidP="0091216E">
      <w:pPr>
        <w:pStyle w:val="2f2"/>
        <w:spacing w:before="240" w:after="240"/>
      </w:pPr>
      <w:r>
        <w:t>#</w:t>
      </w:r>
    </w:p>
    <w:p w14:paraId="67FEE3EA" w14:textId="77777777" w:rsidR="008B0AB0" w:rsidRDefault="008B0AB0" w:rsidP="0091216E">
      <w:pPr>
        <w:pStyle w:val="2f2"/>
        <w:spacing w:before="240" w:after="240"/>
      </w:pPr>
      <w:r>
        <w:t>interface Vlanif11</w:t>
      </w:r>
    </w:p>
    <w:p w14:paraId="387A7B79" w14:textId="77777777" w:rsidR="008B0AB0" w:rsidRDefault="008B0AB0" w:rsidP="0091216E">
      <w:pPr>
        <w:pStyle w:val="2f2"/>
        <w:spacing w:before="240" w:after="240"/>
      </w:pPr>
      <w:r>
        <w:t xml:space="preserve"> ip address 172.20.0.9 255.255.255.252</w:t>
      </w:r>
    </w:p>
    <w:p w14:paraId="4DDFA746" w14:textId="77777777" w:rsidR="008B0AB0" w:rsidRDefault="008B0AB0" w:rsidP="0091216E">
      <w:pPr>
        <w:pStyle w:val="2f2"/>
        <w:spacing w:before="240" w:after="240"/>
      </w:pPr>
      <w:r>
        <w:t xml:space="preserve"> ospf enable 1 area 0.0.0.0</w:t>
      </w:r>
    </w:p>
    <w:p w14:paraId="18210BDD" w14:textId="77777777" w:rsidR="008B0AB0" w:rsidRDefault="008B0AB0" w:rsidP="0091216E">
      <w:pPr>
        <w:pStyle w:val="2f2"/>
        <w:spacing w:before="240" w:after="240"/>
      </w:pPr>
      <w:r>
        <w:t>#</w:t>
      </w:r>
    </w:p>
    <w:p w14:paraId="46D0D22F" w14:textId="77777777" w:rsidR="008B0AB0" w:rsidRDefault="008B0AB0" w:rsidP="0091216E">
      <w:pPr>
        <w:pStyle w:val="2f2"/>
        <w:spacing w:before="240" w:after="240"/>
      </w:pPr>
      <w:r>
        <w:t>interface MEth0/0/1</w:t>
      </w:r>
    </w:p>
    <w:p w14:paraId="541C380E" w14:textId="77777777" w:rsidR="008B0AB0" w:rsidRDefault="008B0AB0" w:rsidP="0091216E">
      <w:pPr>
        <w:pStyle w:val="2f2"/>
        <w:spacing w:before="240" w:after="240"/>
      </w:pPr>
      <w:r>
        <w:t xml:space="preserve"> ip address 192.168.1.253 255.255.255.0</w:t>
      </w:r>
    </w:p>
    <w:p w14:paraId="599F48E7" w14:textId="77777777" w:rsidR="008B0AB0" w:rsidRDefault="008B0AB0" w:rsidP="0091216E">
      <w:pPr>
        <w:pStyle w:val="2f2"/>
        <w:spacing w:before="240" w:after="240"/>
      </w:pPr>
      <w:r>
        <w:t>#</w:t>
      </w:r>
    </w:p>
    <w:p w14:paraId="4EBC9B43" w14:textId="77777777" w:rsidR="008B0AB0" w:rsidRDefault="008B0AB0" w:rsidP="0091216E">
      <w:pPr>
        <w:pStyle w:val="2f2"/>
        <w:spacing w:before="240" w:after="240"/>
      </w:pPr>
      <w:r>
        <w:t>interface MEth0/0/2</w:t>
      </w:r>
    </w:p>
    <w:p w14:paraId="349D2EE9" w14:textId="77777777" w:rsidR="008B0AB0" w:rsidRDefault="008B0AB0" w:rsidP="0091216E">
      <w:pPr>
        <w:pStyle w:val="2f2"/>
        <w:spacing w:before="240" w:after="240"/>
      </w:pPr>
      <w:r>
        <w:t xml:space="preserve"> ip address 169.254.2.1 255.255.255.252</w:t>
      </w:r>
    </w:p>
    <w:p w14:paraId="0D1D64C2" w14:textId="77777777" w:rsidR="008B0AB0" w:rsidRDefault="008B0AB0" w:rsidP="0091216E">
      <w:pPr>
        <w:pStyle w:val="2f2"/>
        <w:spacing w:before="240" w:after="240"/>
      </w:pPr>
      <w:r>
        <w:t>#</w:t>
      </w:r>
    </w:p>
    <w:p w14:paraId="3BAF1E39" w14:textId="77777777" w:rsidR="008B0AB0" w:rsidRDefault="008B0AB0" w:rsidP="0091216E">
      <w:pPr>
        <w:pStyle w:val="2f2"/>
        <w:spacing w:before="240" w:after="240"/>
      </w:pPr>
      <w:r>
        <w:t>interface GigabitEthernet0/0/1</w:t>
      </w:r>
    </w:p>
    <w:p w14:paraId="48274FF1" w14:textId="77777777" w:rsidR="008B0AB0" w:rsidRDefault="008B0AB0" w:rsidP="0091216E">
      <w:pPr>
        <w:pStyle w:val="2f2"/>
        <w:spacing w:before="240" w:after="240"/>
      </w:pPr>
      <w:r>
        <w:t xml:space="preserve"> port link-type trunk</w:t>
      </w:r>
    </w:p>
    <w:p w14:paraId="2732A539" w14:textId="77777777" w:rsidR="008B0AB0" w:rsidRDefault="008B0AB0" w:rsidP="0091216E">
      <w:pPr>
        <w:pStyle w:val="2f2"/>
        <w:spacing w:before="240" w:after="240"/>
      </w:pPr>
      <w:r>
        <w:t xml:space="preserve"> port trunk allow-pass vlan 11</w:t>
      </w:r>
    </w:p>
    <w:p w14:paraId="5CF938EC" w14:textId="77777777" w:rsidR="008B0AB0" w:rsidRDefault="008B0AB0" w:rsidP="0091216E">
      <w:pPr>
        <w:pStyle w:val="2f2"/>
        <w:spacing w:before="240" w:after="240"/>
      </w:pPr>
      <w:r>
        <w:t xml:space="preserve"> trust dscp</w:t>
      </w:r>
    </w:p>
    <w:p w14:paraId="60099EEF" w14:textId="77777777" w:rsidR="008B0AB0" w:rsidRDefault="008B0AB0" w:rsidP="0091216E">
      <w:pPr>
        <w:pStyle w:val="2f2"/>
        <w:spacing w:before="240" w:after="240"/>
      </w:pPr>
      <w:r>
        <w:t>#</w:t>
      </w:r>
    </w:p>
    <w:p w14:paraId="6C23118F" w14:textId="77777777" w:rsidR="008B0AB0" w:rsidRDefault="008B0AB0" w:rsidP="0091216E">
      <w:pPr>
        <w:pStyle w:val="2f2"/>
        <w:spacing w:before="240" w:after="240"/>
      </w:pPr>
      <w:r>
        <w:t>interface GigabitEthernet0/0/2</w:t>
      </w:r>
    </w:p>
    <w:p w14:paraId="186599E1" w14:textId="77777777" w:rsidR="008B0AB0" w:rsidRDefault="008B0AB0" w:rsidP="0091216E">
      <w:pPr>
        <w:pStyle w:val="2f2"/>
        <w:spacing w:before="240" w:after="240"/>
      </w:pPr>
      <w:r>
        <w:t xml:space="preserve"> port link-type trunk</w:t>
      </w:r>
    </w:p>
    <w:p w14:paraId="0CCD1B31" w14:textId="77777777" w:rsidR="008B0AB0" w:rsidRDefault="008B0AB0" w:rsidP="0091216E">
      <w:pPr>
        <w:pStyle w:val="2f2"/>
        <w:spacing w:before="240" w:after="240"/>
      </w:pPr>
      <w:r>
        <w:t xml:space="preserve"> port trunk allow-pass vlan 10</w:t>
      </w:r>
    </w:p>
    <w:p w14:paraId="3398E119" w14:textId="77777777" w:rsidR="008B0AB0" w:rsidRDefault="008B0AB0" w:rsidP="0091216E">
      <w:pPr>
        <w:pStyle w:val="2f2"/>
        <w:spacing w:before="240" w:after="240"/>
      </w:pPr>
      <w:r>
        <w:t xml:space="preserve"> trust dscp</w:t>
      </w:r>
    </w:p>
    <w:p w14:paraId="0B003BB3" w14:textId="77777777" w:rsidR="008B0AB0" w:rsidRDefault="008B0AB0" w:rsidP="0091216E">
      <w:pPr>
        <w:pStyle w:val="2f2"/>
        <w:spacing w:before="240" w:after="240"/>
      </w:pPr>
      <w:r>
        <w:t>#</w:t>
      </w:r>
    </w:p>
    <w:p w14:paraId="22FEFDAC" w14:textId="77777777" w:rsidR="008B0AB0" w:rsidRDefault="008B0AB0" w:rsidP="0091216E">
      <w:pPr>
        <w:pStyle w:val="2f2"/>
        <w:spacing w:before="240" w:after="240"/>
      </w:pPr>
      <w:r>
        <w:t>ospf 1 router-id 172.20.0.9</w:t>
      </w:r>
    </w:p>
    <w:p w14:paraId="2B567971" w14:textId="77777777" w:rsidR="008B0AB0" w:rsidRDefault="008B0AB0" w:rsidP="0091216E">
      <w:pPr>
        <w:pStyle w:val="2f2"/>
        <w:spacing w:before="240" w:after="240"/>
      </w:pPr>
      <w:r>
        <w:t xml:space="preserve"> import-route direct cost 1 type 2 tag 1</w:t>
      </w:r>
    </w:p>
    <w:p w14:paraId="2F7DA23E" w14:textId="77777777" w:rsidR="008B0AB0" w:rsidRDefault="008B0AB0" w:rsidP="0091216E">
      <w:pPr>
        <w:pStyle w:val="2f2"/>
        <w:spacing w:before="240" w:after="240"/>
      </w:pPr>
      <w:r>
        <w:t xml:space="preserve"> area 0.0.0.0</w:t>
      </w:r>
    </w:p>
    <w:p w14:paraId="01C5F53A" w14:textId="77777777" w:rsidR="008B0AB0" w:rsidRDefault="008B0AB0" w:rsidP="0091216E">
      <w:pPr>
        <w:pStyle w:val="2f2"/>
        <w:spacing w:before="240" w:after="240"/>
      </w:pPr>
      <w:r>
        <w:t>#</w:t>
      </w:r>
    </w:p>
    <w:p w14:paraId="225D573D" w14:textId="77777777" w:rsidR="008B0AB0" w:rsidRDefault="008B0AB0" w:rsidP="0091216E">
      <w:pPr>
        <w:pStyle w:val="2f2"/>
        <w:spacing w:before="240" w:after="240"/>
      </w:pPr>
      <w:r>
        <w:t>netconf</w:t>
      </w:r>
    </w:p>
    <w:p w14:paraId="71E8763B" w14:textId="77777777" w:rsidR="008B0AB0" w:rsidRDefault="008B0AB0" w:rsidP="0091216E">
      <w:pPr>
        <w:pStyle w:val="2f2"/>
        <w:spacing w:before="240" w:after="240"/>
      </w:pPr>
      <w:r>
        <w:t xml:space="preserve"> management-vlan 1</w:t>
      </w:r>
    </w:p>
    <w:p w14:paraId="7E0CB9AE" w14:textId="77777777" w:rsidR="008B0AB0" w:rsidRDefault="008B0AB0" w:rsidP="0091216E">
      <w:pPr>
        <w:pStyle w:val="2f2"/>
        <w:spacing w:before="240" w:after="240"/>
      </w:pPr>
      <w:r>
        <w:t xml:space="preserve"> smi-server</w:t>
      </w:r>
    </w:p>
    <w:p w14:paraId="493C38FA" w14:textId="77777777" w:rsidR="008B0AB0" w:rsidRDefault="008B0AB0" w:rsidP="0091216E">
      <w:pPr>
        <w:pStyle w:val="2f2"/>
        <w:spacing w:before="240" w:after="240"/>
      </w:pPr>
      <w:r>
        <w:t>#</w:t>
      </w:r>
    </w:p>
    <w:p w14:paraId="2662B6E6" w14:textId="77777777" w:rsidR="008B0AB0" w:rsidRDefault="008B0AB0" w:rsidP="0091216E">
      <w:pPr>
        <w:pStyle w:val="2f2"/>
        <w:spacing w:before="240" w:after="240"/>
      </w:pPr>
      <w:r>
        <w:t>return</w:t>
      </w:r>
    </w:p>
    <w:p w14:paraId="340F547F" w14:textId="77777777" w:rsidR="008B0AB0" w:rsidRPr="00AE560F" w:rsidRDefault="008B0AB0" w:rsidP="0091216E">
      <w:pPr>
        <w:pStyle w:val="3"/>
      </w:pPr>
      <w:bookmarkStart w:id="262" w:name="_Toc57737995"/>
      <w:bookmarkStart w:id="263" w:name="_Toc58336778"/>
      <w:bookmarkStart w:id="264" w:name="_Toc62638078"/>
      <w:r w:rsidRPr="00AE560F">
        <w:t>Configurations of AGG2</w:t>
      </w:r>
      <w:bookmarkEnd w:id="262"/>
      <w:bookmarkEnd w:id="263"/>
      <w:bookmarkEnd w:id="264"/>
    </w:p>
    <w:p w14:paraId="4B2955CA" w14:textId="77777777" w:rsidR="008B0AB0" w:rsidRDefault="008B0AB0" w:rsidP="0091216E">
      <w:pPr>
        <w:pStyle w:val="2f2"/>
        <w:spacing w:before="240" w:after="240"/>
      </w:pPr>
      <w:r>
        <w:t>[AGG2]display current-configuration</w:t>
      </w:r>
    </w:p>
    <w:p w14:paraId="0BCD156E" w14:textId="77777777" w:rsidR="008B0AB0" w:rsidRDefault="008B0AB0" w:rsidP="0091216E">
      <w:pPr>
        <w:pStyle w:val="2f2"/>
        <w:spacing w:before="240" w:after="240"/>
      </w:pPr>
      <w:r>
        <w:t>#</w:t>
      </w:r>
    </w:p>
    <w:p w14:paraId="55BBD7C7" w14:textId="77777777" w:rsidR="008B0AB0" w:rsidRDefault="008B0AB0" w:rsidP="0091216E">
      <w:pPr>
        <w:pStyle w:val="2f2"/>
        <w:spacing w:before="240" w:after="240"/>
      </w:pPr>
      <w:r>
        <w:t>sysname AGG2</w:t>
      </w:r>
    </w:p>
    <w:p w14:paraId="2251DDB0" w14:textId="77777777" w:rsidR="008B0AB0" w:rsidRDefault="008B0AB0" w:rsidP="0091216E">
      <w:pPr>
        <w:pStyle w:val="2f2"/>
        <w:spacing w:before="240" w:after="240"/>
      </w:pPr>
      <w:r>
        <w:t>#</w:t>
      </w:r>
    </w:p>
    <w:p w14:paraId="39B26E19" w14:textId="77777777" w:rsidR="008B0AB0" w:rsidRDefault="008B0AB0" w:rsidP="0091216E">
      <w:pPr>
        <w:pStyle w:val="2f2"/>
        <w:spacing w:before="240" w:after="240"/>
      </w:pPr>
      <w:r>
        <w:t>vlan batch 10 12</w:t>
      </w:r>
    </w:p>
    <w:p w14:paraId="0D3681AA" w14:textId="77777777" w:rsidR="008B0AB0" w:rsidRDefault="008B0AB0" w:rsidP="0091216E">
      <w:pPr>
        <w:pStyle w:val="2f2"/>
        <w:spacing w:before="240" w:after="240"/>
      </w:pPr>
      <w:r>
        <w:t>#</w:t>
      </w:r>
    </w:p>
    <w:p w14:paraId="7F18FC4B" w14:textId="77777777" w:rsidR="008B0AB0" w:rsidRDefault="008B0AB0" w:rsidP="0091216E">
      <w:pPr>
        <w:pStyle w:val="2f2"/>
        <w:spacing w:before="240" w:after="240"/>
      </w:pPr>
      <w:r>
        <w:t>lnp disable</w:t>
      </w:r>
    </w:p>
    <w:p w14:paraId="7C93C985" w14:textId="77777777" w:rsidR="008B0AB0" w:rsidRDefault="008B0AB0" w:rsidP="0091216E">
      <w:pPr>
        <w:pStyle w:val="2f2"/>
        <w:spacing w:before="240" w:after="240"/>
      </w:pPr>
      <w:r>
        <w:t>#</w:t>
      </w:r>
    </w:p>
    <w:p w14:paraId="4CA6F252" w14:textId="77777777" w:rsidR="008B0AB0" w:rsidRDefault="008B0AB0" w:rsidP="0091216E">
      <w:pPr>
        <w:pStyle w:val="2f2"/>
        <w:spacing w:before="240" w:after="240"/>
      </w:pPr>
      <w:r>
        <w:t>ucl-group 1 name Guest_Group</w:t>
      </w:r>
    </w:p>
    <w:p w14:paraId="3BAB0922" w14:textId="77777777" w:rsidR="008B0AB0" w:rsidRDefault="008B0AB0" w:rsidP="0091216E">
      <w:pPr>
        <w:pStyle w:val="2f2"/>
        <w:spacing w:before="240" w:after="240"/>
      </w:pPr>
      <w:r>
        <w:t>ucl-group 5 name Research_Group</w:t>
      </w:r>
    </w:p>
    <w:p w14:paraId="2B8A32EC" w14:textId="77777777" w:rsidR="008B0AB0" w:rsidRDefault="008B0AB0" w:rsidP="0091216E">
      <w:pPr>
        <w:pStyle w:val="2f2"/>
        <w:spacing w:before="240" w:after="240"/>
      </w:pPr>
      <w:r>
        <w:t>ucl-group 6 name Sales_Group</w:t>
      </w:r>
    </w:p>
    <w:p w14:paraId="6FD04BD7" w14:textId="77777777" w:rsidR="008B0AB0" w:rsidRDefault="008B0AB0" w:rsidP="0091216E">
      <w:pPr>
        <w:pStyle w:val="2f2"/>
        <w:spacing w:before="240" w:after="240"/>
      </w:pPr>
      <w:r>
        <w:t>#</w:t>
      </w:r>
    </w:p>
    <w:p w14:paraId="24FA7B95" w14:textId="77777777" w:rsidR="008B0AB0" w:rsidRDefault="008B0AB0" w:rsidP="0091216E">
      <w:pPr>
        <w:pStyle w:val="2f2"/>
        <w:spacing w:before="240" w:after="240"/>
      </w:pPr>
      <w:r>
        <w:t>dhcp enable</w:t>
      </w:r>
    </w:p>
    <w:p w14:paraId="3863BC00" w14:textId="77777777" w:rsidR="008B0AB0" w:rsidRDefault="008B0AB0" w:rsidP="0091216E">
      <w:pPr>
        <w:pStyle w:val="2f2"/>
        <w:spacing w:before="240" w:after="240"/>
      </w:pPr>
      <w:r>
        <w:t>#</w:t>
      </w:r>
    </w:p>
    <w:p w14:paraId="653020AB" w14:textId="77777777" w:rsidR="008B0AB0" w:rsidRDefault="008B0AB0" w:rsidP="0091216E">
      <w:pPr>
        <w:pStyle w:val="2f2"/>
        <w:spacing w:before="240" w:after="240"/>
      </w:pPr>
      <w:r>
        <w:t>qos-profile name Guest_Result</w:t>
      </w:r>
    </w:p>
    <w:p w14:paraId="026223B4" w14:textId="77777777" w:rsidR="008B0AB0" w:rsidRDefault="008B0AB0" w:rsidP="0091216E">
      <w:pPr>
        <w:pStyle w:val="2f2"/>
        <w:spacing w:before="240" w:after="240"/>
      </w:pPr>
      <w:r>
        <w:t>qos-profile name Research_Result</w:t>
      </w:r>
    </w:p>
    <w:p w14:paraId="0A00733B" w14:textId="77777777" w:rsidR="008B0AB0" w:rsidRDefault="008B0AB0" w:rsidP="0091216E">
      <w:pPr>
        <w:pStyle w:val="2f2"/>
        <w:spacing w:before="240" w:after="240"/>
      </w:pPr>
      <w:r>
        <w:t>qos-profile name Sales_Result</w:t>
      </w:r>
    </w:p>
    <w:p w14:paraId="4E5152CF" w14:textId="77777777" w:rsidR="008B0AB0" w:rsidRDefault="008B0AB0" w:rsidP="0091216E">
      <w:pPr>
        <w:pStyle w:val="2f2"/>
        <w:spacing w:before="240" w:after="240"/>
      </w:pPr>
      <w:r>
        <w:t>#</w:t>
      </w:r>
    </w:p>
    <w:p w14:paraId="20E2BEC3" w14:textId="77777777" w:rsidR="008B0AB0" w:rsidRDefault="008B0AB0" w:rsidP="0091216E">
      <w:pPr>
        <w:pStyle w:val="2f2"/>
        <w:spacing w:before="240" w:after="240"/>
      </w:pPr>
      <w:r>
        <w:t>vlan 1</w:t>
      </w:r>
    </w:p>
    <w:p w14:paraId="35BCF4CA" w14:textId="77777777" w:rsidR="008B0AB0" w:rsidRDefault="008B0AB0" w:rsidP="0091216E">
      <w:pPr>
        <w:pStyle w:val="2f2"/>
        <w:spacing w:before="240" w:after="240"/>
      </w:pPr>
      <w:r>
        <w:t xml:space="preserve"> description vlan1</w:t>
      </w:r>
    </w:p>
    <w:p w14:paraId="2D07BAD5" w14:textId="77777777" w:rsidR="008B0AB0" w:rsidRDefault="008B0AB0" w:rsidP="0091216E">
      <w:pPr>
        <w:pStyle w:val="2f2"/>
        <w:spacing w:before="240" w:after="240"/>
      </w:pPr>
      <w:r>
        <w:t xml:space="preserve"> name vlan1</w:t>
      </w:r>
    </w:p>
    <w:p w14:paraId="1C9741DE" w14:textId="77777777" w:rsidR="008B0AB0" w:rsidRDefault="008B0AB0" w:rsidP="0091216E">
      <w:pPr>
        <w:pStyle w:val="2f2"/>
        <w:spacing w:before="240" w:after="240"/>
      </w:pPr>
      <w:r>
        <w:t>#</w:t>
      </w:r>
    </w:p>
    <w:p w14:paraId="71C695DF" w14:textId="77777777" w:rsidR="008B0AB0" w:rsidRDefault="008B0AB0" w:rsidP="0091216E">
      <w:pPr>
        <w:pStyle w:val="2f2"/>
        <w:spacing w:before="240" w:after="240"/>
      </w:pPr>
      <w:r>
        <w:t>aaa</w:t>
      </w:r>
    </w:p>
    <w:p w14:paraId="6A707D00" w14:textId="77777777" w:rsidR="008B0AB0" w:rsidRDefault="008B0AB0" w:rsidP="0091216E">
      <w:pPr>
        <w:pStyle w:val="2f2"/>
        <w:spacing w:before="240" w:after="240"/>
      </w:pPr>
      <w:r>
        <w:t xml:space="preserve"> service-scheme Guest_Result</w:t>
      </w:r>
    </w:p>
    <w:p w14:paraId="787865E7" w14:textId="77777777" w:rsidR="008B0AB0" w:rsidRDefault="008B0AB0" w:rsidP="0091216E">
      <w:pPr>
        <w:pStyle w:val="2f2"/>
        <w:spacing w:before="240" w:after="240"/>
      </w:pPr>
      <w:r>
        <w:t xml:space="preserve">  user-vlan 101</w:t>
      </w:r>
    </w:p>
    <w:p w14:paraId="3DEA4741" w14:textId="77777777" w:rsidR="008B0AB0" w:rsidRDefault="008B0AB0" w:rsidP="0091216E">
      <w:pPr>
        <w:pStyle w:val="2f2"/>
        <w:spacing w:before="240" w:after="240"/>
      </w:pPr>
      <w:r>
        <w:t xml:space="preserve">  qos-profile Guest_Result</w:t>
      </w:r>
    </w:p>
    <w:p w14:paraId="5FBC57A9" w14:textId="77777777" w:rsidR="008B0AB0" w:rsidRDefault="008B0AB0" w:rsidP="0091216E">
      <w:pPr>
        <w:pStyle w:val="2f2"/>
        <w:spacing w:before="240" w:after="240"/>
      </w:pPr>
      <w:r>
        <w:t xml:space="preserve"> service-scheme Research_Result</w:t>
      </w:r>
    </w:p>
    <w:p w14:paraId="577BE06F" w14:textId="77777777" w:rsidR="008B0AB0" w:rsidRDefault="008B0AB0" w:rsidP="0091216E">
      <w:pPr>
        <w:pStyle w:val="2f2"/>
        <w:spacing w:before="240" w:after="240"/>
      </w:pPr>
      <w:r>
        <w:t xml:space="preserve">  user-vlan 102</w:t>
      </w:r>
    </w:p>
    <w:p w14:paraId="465DEDB2" w14:textId="77777777" w:rsidR="008B0AB0" w:rsidRDefault="008B0AB0" w:rsidP="0091216E">
      <w:pPr>
        <w:pStyle w:val="2f2"/>
        <w:spacing w:before="240" w:after="240"/>
      </w:pPr>
      <w:r>
        <w:t xml:space="preserve">  qos-profile Research_Result</w:t>
      </w:r>
    </w:p>
    <w:p w14:paraId="1C74AAAB" w14:textId="77777777" w:rsidR="008B0AB0" w:rsidRDefault="008B0AB0" w:rsidP="0091216E">
      <w:pPr>
        <w:pStyle w:val="2f2"/>
        <w:spacing w:before="240" w:after="240"/>
      </w:pPr>
      <w:r>
        <w:t xml:space="preserve"> service-scheme Sales_Result</w:t>
      </w:r>
    </w:p>
    <w:p w14:paraId="42C43644" w14:textId="77777777" w:rsidR="008B0AB0" w:rsidRDefault="008B0AB0" w:rsidP="0091216E">
      <w:pPr>
        <w:pStyle w:val="2f2"/>
        <w:spacing w:before="240" w:after="240"/>
      </w:pPr>
      <w:r>
        <w:t xml:space="preserve">  user-vlan 103</w:t>
      </w:r>
    </w:p>
    <w:p w14:paraId="7C62A7DD" w14:textId="77777777" w:rsidR="008B0AB0" w:rsidRDefault="008B0AB0" w:rsidP="0091216E">
      <w:pPr>
        <w:pStyle w:val="2f2"/>
        <w:spacing w:before="240" w:after="240"/>
      </w:pPr>
      <w:r>
        <w:t xml:space="preserve">  qos-profile Sales_Result</w:t>
      </w:r>
    </w:p>
    <w:p w14:paraId="6FCECF54" w14:textId="77777777" w:rsidR="008B0AB0" w:rsidRDefault="008B0AB0" w:rsidP="0091216E">
      <w:pPr>
        <w:pStyle w:val="2f2"/>
        <w:spacing w:before="240" w:after="240"/>
      </w:pPr>
      <w:r>
        <w:t xml:space="preserve"> domain default</w:t>
      </w:r>
    </w:p>
    <w:p w14:paraId="6BF4C811" w14:textId="77777777" w:rsidR="008B0AB0" w:rsidRDefault="008B0AB0" w:rsidP="0091216E">
      <w:pPr>
        <w:pStyle w:val="2f2"/>
        <w:spacing w:before="240" w:after="240"/>
      </w:pPr>
      <w:r>
        <w:t xml:space="preserve">  authentication-scheme radius</w:t>
      </w:r>
    </w:p>
    <w:p w14:paraId="28AC2C70" w14:textId="77777777" w:rsidR="008B0AB0" w:rsidRDefault="008B0AB0" w:rsidP="0091216E">
      <w:pPr>
        <w:pStyle w:val="2f2"/>
        <w:spacing w:before="240" w:after="240"/>
      </w:pPr>
      <w:r>
        <w:t xml:space="preserve">  accounting-scheme default</w:t>
      </w:r>
    </w:p>
    <w:p w14:paraId="70318CB1" w14:textId="77777777" w:rsidR="008B0AB0" w:rsidRDefault="008B0AB0" w:rsidP="0091216E">
      <w:pPr>
        <w:pStyle w:val="2f2"/>
        <w:spacing w:before="240" w:after="240"/>
      </w:pPr>
      <w:r>
        <w:t xml:space="preserve">  radius-server default</w:t>
      </w:r>
    </w:p>
    <w:p w14:paraId="37EF517F" w14:textId="77777777" w:rsidR="008B0AB0" w:rsidRDefault="008B0AB0" w:rsidP="0091216E">
      <w:pPr>
        <w:pStyle w:val="2f2"/>
        <w:spacing w:before="240" w:after="240"/>
      </w:pPr>
      <w:r>
        <w:t xml:space="preserve"> domain default_admin</w:t>
      </w:r>
    </w:p>
    <w:p w14:paraId="73163DE4" w14:textId="77777777" w:rsidR="008B0AB0" w:rsidRDefault="008B0AB0" w:rsidP="0091216E">
      <w:pPr>
        <w:pStyle w:val="2f2"/>
        <w:spacing w:before="240" w:after="240"/>
      </w:pPr>
      <w:r>
        <w:t xml:space="preserve">  authentication-scheme default</w:t>
      </w:r>
    </w:p>
    <w:p w14:paraId="37513BFB" w14:textId="77777777" w:rsidR="008B0AB0" w:rsidRDefault="008B0AB0" w:rsidP="0091216E">
      <w:pPr>
        <w:pStyle w:val="2f2"/>
        <w:spacing w:before="240" w:after="240"/>
      </w:pPr>
      <w:r>
        <w:t xml:space="preserve">  accounting-scheme default</w:t>
      </w:r>
    </w:p>
    <w:p w14:paraId="4276D23E" w14:textId="77777777" w:rsidR="008B0AB0" w:rsidRDefault="008B0AB0" w:rsidP="0091216E">
      <w:pPr>
        <w:pStyle w:val="2f2"/>
        <w:spacing w:before="240" w:after="240"/>
      </w:pPr>
      <w:r>
        <w:t xml:space="preserve"> domain domain_accampus</w:t>
      </w:r>
    </w:p>
    <w:p w14:paraId="636C67FE" w14:textId="77777777" w:rsidR="008B0AB0" w:rsidRDefault="008B0AB0" w:rsidP="0091216E">
      <w:pPr>
        <w:pStyle w:val="2f2"/>
        <w:spacing w:before="240" w:after="240"/>
      </w:pPr>
      <w:r>
        <w:t xml:space="preserve">  authentication-scheme default</w:t>
      </w:r>
    </w:p>
    <w:p w14:paraId="50DE6273" w14:textId="77777777" w:rsidR="008B0AB0" w:rsidRDefault="008B0AB0" w:rsidP="0091216E">
      <w:pPr>
        <w:pStyle w:val="2f2"/>
        <w:spacing w:before="240" w:after="240"/>
      </w:pPr>
      <w:r>
        <w:t xml:space="preserve">  accounting-scheme default</w:t>
      </w:r>
    </w:p>
    <w:p w14:paraId="7E73B42F" w14:textId="77777777" w:rsidR="008B0AB0" w:rsidRDefault="008B0AB0" w:rsidP="0091216E">
      <w:pPr>
        <w:pStyle w:val="2f2"/>
        <w:spacing w:before="240" w:after="240"/>
      </w:pPr>
      <w:r>
        <w:t xml:space="preserve">  radius-server default</w:t>
      </w:r>
    </w:p>
    <w:p w14:paraId="37D46A2F" w14:textId="77777777" w:rsidR="008B0AB0" w:rsidRDefault="008B0AB0" w:rsidP="0091216E">
      <w:pPr>
        <w:pStyle w:val="2f2"/>
        <w:spacing w:before="240" w:after="240"/>
      </w:pPr>
      <w:r>
        <w:t xml:space="preserve"> local-user admin password irreversible-cipher $1c$`3Y|@!U-b8$c,$j83(n-9oeB%,d7J:A_-CW.(ej@,'4j,*IA.x'$</w:t>
      </w:r>
    </w:p>
    <w:p w14:paraId="6AFA5155" w14:textId="77777777" w:rsidR="008B0AB0" w:rsidRDefault="008B0AB0" w:rsidP="0091216E">
      <w:pPr>
        <w:pStyle w:val="2f2"/>
        <w:spacing w:before="240" w:after="240"/>
      </w:pPr>
      <w:r>
        <w:t xml:space="preserve"> local-user admin privilege level 15</w:t>
      </w:r>
    </w:p>
    <w:p w14:paraId="200F15EE" w14:textId="77777777" w:rsidR="008B0AB0" w:rsidRDefault="008B0AB0" w:rsidP="0091216E">
      <w:pPr>
        <w:pStyle w:val="2f2"/>
        <w:spacing w:before="240" w:after="240"/>
      </w:pPr>
      <w:r>
        <w:t xml:space="preserve"> local-user admin service-type terminal ssh http</w:t>
      </w:r>
    </w:p>
    <w:p w14:paraId="7DC8FC3C" w14:textId="77777777" w:rsidR="008B0AB0" w:rsidRDefault="008B0AB0" w:rsidP="0091216E">
      <w:pPr>
        <w:pStyle w:val="2f2"/>
        <w:spacing w:before="240" w:after="240"/>
      </w:pPr>
      <w:r>
        <w:t xml:space="preserve"> local-user accampus@domain_accampus password irreversible-cipher $1c$#hVk;2ry5U$&amp;}MLXwwg9&lt;d:hI5oUVa"eeQ6$+daH9}`}s#;Sb;N$</w:t>
      </w:r>
    </w:p>
    <w:p w14:paraId="22819384" w14:textId="77777777" w:rsidR="008B0AB0" w:rsidRDefault="008B0AB0" w:rsidP="0091216E">
      <w:pPr>
        <w:pStyle w:val="2f2"/>
        <w:spacing w:before="240" w:after="240"/>
      </w:pPr>
      <w:r>
        <w:t xml:space="preserve"> local-user accampus@domain_accampus privilege level 15</w:t>
      </w:r>
    </w:p>
    <w:p w14:paraId="60050365" w14:textId="77777777" w:rsidR="008B0AB0" w:rsidRDefault="008B0AB0" w:rsidP="0091216E">
      <w:pPr>
        <w:pStyle w:val="2f2"/>
        <w:spacing w:before="240" w:after="240"/>
      </w:pPr>
      <w:r>
        <w:t xml:space="preserve"> local-user accampus@domain_accampus service-type ssh http</w:t>
      </w:r>
    </w:p>
    <w:p w14:paraId="3B602EBB" w14:textId="77777777" w:rsidR="008B0AB0" w:rsidRDefault="008B0AB0" w:rsidP="0091216E">
      <w:pPr>
        <w:pStyle w:val="2f2"/>
        <w:spacing w:before="240" w:after="240"/>
      </w:pPr>
      <w:r>
        <w:t>#</w:t>
      </w:r>
    </w:p>
    <w:p w14:paraId="73ED8B21" w14:textId="77777777" w:rsidR="008B0AB0" w:rsidRDefault="008B0AB0" w:rsidP="0091216E">
      <w:pPr>
        <w:pStyle w:val="2f2"/>
        <w:spacing w:before="240" w:after="240"/>
      </w:pPr>
      <w:r>
        <w:t>interface Vlanif1</w:t>
      </w:r>
    </w:p>
    <w:p w14:paraId="7AFF70F6" w14:textId="77777777" w:rsidR="008B0AB0" w:rsidRDefault="008B0AB0" w:rsidP="0091216E">
      <w:pPr>
        <w:pStyle w:val="2f2"/>
        <w:spacing w:before="240" w:after="240"/>
      </w:pPr>
      <w:r>
        <w:t xml:space="preserve"> ip address dhcp-alloc</w:t>
      </w:r>
    </w:p>
    <w:p w14:paraId="349D96DD" w14:textId="77777777" w:rsidR="008B0AB0" w:rsidRDefault="008B0AB0" w:rsidP="0091216E">
      <w:pPr>
        <w:pStyle w:val="2f2"/>
        <w:spacing w:before="240" w:after="240"/>
      </w:pPr>
      <w:r>
        <w:t>#</w:t>
      </w:r>
    </w:p>
    <w:p w14:paraId="1CB15BC0" w14:textId="77777777" w:rsidR="008B0AB0" w:rsidRDefault="008B0AB0" w:rsidP="0091216E">
      <w:pPr>
        <w:pStyle w:val="2f2"/>
        <w:spacing w:before="240" w:after="240"/>
      </w:pPr>
      <w:r>
        <w:t>interface Vlanif10</w:t>
      </w:r>
    </w:p>
    <w:p w14:paraId="5B19A8D1" w14:textId="77777777" w:rsidR="008B0AB0" w:rsidRDefault="008B0AB0" w:rsidP="0091216E">
      <w:pPr>
        <w:pStyle w:val="2f2"/>
        <w:spacing w:before="240" w:after="240"/>
      </w:pPr>
      <w:r>
        <w:t xml:space="preserve"> ip address 172.20.0.6 255.255.255.252</w:t>
      </w:r>
    </w:p>
    <w:p w14:paraId="026E527D" w14:textId="77777777" w:rsidR="008B0AB0" w:rsidRDefault="008B0AB0" w:rsidP="0091216E">
      <w:pPr>
        <w:pStyle w:val="2f2"/>
        <w:spacing w:before="240" w:after="240"/>
      </w:pPr>
      <w:r>
        <w:t xml:space="preserve"> ospf enable 1 area 0.0.0.0</w:t>
      </w:r>
    </w:p>
    <w:p w14:paraId="5D5F42DA" w14:textId="77777777" w:rsidR="008B0AB0" w:rsidRDefault="008B0AB0" w:rsidP="0091216E">
      <w:pPr>
        <w:pStyle w:val="2f2"/>
        <w:spacing w:before="240" w:after="240"/>
      </w:pPr>
      <w:r>
        <w:t>#</w:t>
      </w:r>
    </w:p>
    <w:p w14:paraId="2A947CF1" w14:textId="77777777" w:rsidR="008B0AB0" w:rsidRDefault="008B0AB0" w:rsidP="0091216E">
      <w:pPr>
        <w:pStyle w:val="2f2"/>
        <w:spacing w:before="240" w:after="240"/>
      </w:pPr>
      <w:r>
        <w:t>interface Vlanif12</w:t>
      </w:r>
    </w:p>
    <w:p w14:paraId="1D89E891" w14:textId="77777777" w:rsidR="008B0AB0" w:rsidRDefault="008B0AB0" w:rsidP="0091216E">
      <w:pPr>
        <w:pStyle w:val="2f2"/>
        <w:spacing w:before="240" w:after="240"/>
      </w:pPr>
      <w:r>
        <w:t xml:space="preserve"> ip address 172.20.0.13 255.255.255.252</w:t>
      </w:r>
    </w:p>
    <w:p w14:paraId="4EABD34C" w14:textId="77777777" w:rsidR="008B0AB0" w:rsidRDefault="008B0AB0" w:rsidP="0091216E">
      <w:pPr>
        <w:pStyle w:val="2f2"/>
        <w:spacing w:before="240" w:after="240"/>
      </w:pPr>
      <w:r>
        <w:t xml:space="preserve"> ospf enable 1 area 0.0.0.0</w:t>
      </w:r>
    </w:p>
    <w:p w14:paraId="30D5F589" w14:textId="77777777" w:rsidR="008B0AB0" w:rsidRDefault="008B0AB0" w:rsidP="0091216E">
      <w:pPr>
        <w:pStyle w:val="2f2"/>
        <w:spacing w:before="240" w:after="240"/>
      </w:pPr>
      <w:r>
        <w:t>#</w:t>
      </w:r>
    </w:p>
    <w:p w14:paraId="1B3943F7" w14:textId="77777777" w:rsidR="008B0AB0" w:rsidRDefault="008B0AB0" w:rsidP="0091216E">
      <w:pPr>
        <w:pStyle w:val="2f2"/>
        <w:spacing w:before="240" w:after="240"/>
      </w:pPr>
      <w:r>
        <w:t>interface MEth0/0/1</w:t>
      </w:r>
    </w:p>
    <w:p w14:paraId="7EF1213C" w14:textId="77777777" w:rsidR="008B0AB0" w:rsidRDefault="008B0AB0" w:rsidP="0091216E">
      <w:pPr>
        <w:pStyle w:val="2f2"/>
        <w:spacing w:before="240" w:after="240"/>
      </w:pPr>
      <w:r>
        <w:t xml:space="preserve"> ip address 192.168.1.253 255.255.255.0</w:t>
      </w:r>
    </w:p>
    <w:p w14:paraId="0394F815" w14:textId="77777777" w:rsidR="008B0AB0" w:rsidRDefault="008B0AB0" w:rsidP="0091216E">
      <w:pPr>
        <w:pStyle w:val="2f2"/>
        <w:spacing w:before="240" w:after="240"/>
      </w:pPr>
      <w:r>
        <w:t>#</w:t>
      </w:r>
    </w:p>
    <w:p w14:paraId="04FDE5B8" w14:textId="77777777" w:rsidR="008B0AB0" w:rsidRDefault="008B0AB0" w:rsidP="0091216E">
      <w:pPr>
        <w:pStyle w:val="2f2"/>
        <w:spacing w:before="240" w:after="240"/>
      </w:pPr>
      <w:r>
        <w:t>interface MEth0/0/2</w:t>
      </w:r>
    </w:p>
    <w:p w14:paraId="1B627E24" w14:textId="77777777" w:rsidR="008B0AB0" w:rsidRDefault="008B0AB0" w:rsidP="0091216E">
      <w:pPr>
        <w:pStyle w:val="2f2"/>
        <w:spacing w:before="240" w:after="240"/>
      </w:pPr>
      <w:r>
        <w:t xml:space="preserve"> ip address 169.254.2.1 255.255.255.252</w:t>
      </w:r>
    </w:p>
    <w:p w14:paraId="2C8DEAB2" w14:textId="77777777" w:rsidR="008B0AB0" w:rsidRDefault="008B0AB0" w:rsidP="0091216E">
      <w:pPr>
        <w:pStyle w:val="2f2"/>
        <w:spacing w:before="240" w:after="240"/>
      </w:pPr>
      <w:r>
        <w:t>#</w:t>
      </w:r>
    </w:p>
    <w:p w14:paraId="5B716A4E" w14:textId="77777777" w:rsidR="008B0AB0" w:rsidRDefault="008B0AB0" w:rsidP="0091216E">
      <w:pPr>
        <w:pStyle w:val="2f2"/>
        <w:spacing w:before="240" w:after="240"/>
      </w:pPr>
      <w:r>
        <w:t>interface GigabitEthernet0/0/1</w:t>
      </w:r>
    </w:p>
    <w:p w14:paraId="290822A8" w14:textId="77777777" w:rsidR="008B0AB0" w:rsidRDefault="008B0AB0" w:rsidP="0091216E">
      <w:pPr>
        <w:pStyle w:val="2f2"/>
        <w:spacing w:before="240" w:after="240"/>
      </w:pPr>
      <w:r>
        <w:t xml:space="preserve"> port link-type trunk</w:t>
      </w:r>
    </w:p>
    <w:p w14:paraId="38264539" w14:textId="77777777" w:rsidR="008B0AB0" w:rsidRDefault="008B0AB0" w:rsidP="0091216E">
      <w:pPr>
        <w:pStyle w:val="2f2"/>
        <w:spacing w:before="240" w:after="240"/>
      </w:pPr>
      <w:r>
        <w:t xml:space="preserve"> port trunk allow-pass vlan 12</w:t>
      </w:r>
    </w:p>
    <w:p w14:paraId="2F3A6C68" w14:textId="77777777" w:rsidR="008B0AB0" w:rsidRDefault="008B0AB0" w:rsidP="0091216E">
      <w:pPr>
        <w:pStyle w:val="2f2"/>
        <w:spacing w:before="240" w:after="240"/>
      </w:pPr>
      <w:r>
        <w:t xml:space="preserve"> trust dscp</w:t>
      </w:r>
    </w:p>
    <w:p w14:paraId="6F5D9D4E" w14:textId="77777777" w:rsidR="008B0AB0" w:rsidRDefault="008B0AB0" w:rsidP="0091216E">
      <w:pPr>
        <w:pStyle w:val="2f2"/>
        <w:spacing w:before="240" w:after="240"/>
      </w:pPr>
      <w:r>
        <w:t>#</w:t>
      </w:r>
    </w:p>
    <w:p w14:paraId="7568BD22" w14:textId="77777777" w:rsidR="008B0AB0" w:rsidRDefault="008B0AB0" w:rsidP="0091216E">
      <w:pPr>
        <w:pStyle w:val="2f2"/>
        <w:spacing w:before="240" w:after="240"/>
      </w:pPr>
      <w:r>
        <w:t>interface GigabitEthernet0/0/2</w:t>
      </w:r>
    </w:p>
    <w:p w14:paraId="4E2CAEAC" w14:textId="77777777" w:rsidR="008B0AB0" w:rsidRDefault="008B0AB0" w:rsidP="0091216E">
      <w:pPr>
        <w:pStyle w:val="2f2"/>
        <w:spacing w:before="240" w:after="240"/>
      </w:pPr>
      <w:r>
        <w:t xml:space="preserve"> port link-type trunk</w:t>
      </w:r>
    </w:p>
    <w:p w14:paraId="2335D6ED" w14:textId="77777777" w:rsidR="008B0AB0" w:rsidRDefault="008B0AB0" w:rsidP="0091216E">
      <w:pPr>
        <w:pStyle w:val="2f2"/>
        <w:spacing w:before="240" w:after="240"/>
      </w:pPr>
      <w:r>
        <w:t xml:space="preserve"> port trunk allow-pass vlan 10</w:t>
      </w:r>
    </w:p>
    <w:p w14:paraId="6382FECA" w14:textId="77777777" w:rsidR="008B0AB0" w:rsidRDefault="008B0AB0" w:rsidP="0091216E">
      <w:pPr>
        <w:pStyle w:val="2f2"/>
        <w:spacing w:before="240" w:after="240"/>
      </w:pPr>
      <w:r>
        <w:t xml:space="preserve"> trust dscp</w:t>
      </w:r>
    </w:p>
    <w:p w14:paraId="33756A2B" w14:textId="77777777" w:rsidR="008B0AB0" w:rsidRDefault="008B0AB0" w:rsidP="0091216E">
      <w:pPr>
        <w:pStyle w:val="2f2"/>
        <w:spacing w:before="240" w:after="240"/>
      </w:pPr>
      <w:r>
        <w:t>#</w:t>
      </w:r>
    </w:p>
    <w:p w14:paraId="3A76C4D8" w14:textId="77777777" w:rsidR="008B0AB0" w:rsidRDefault="008B0AB0" w:rsidP="0091216E">
      <w:pPr>
        <w:pStyle w:val="2f2"/>
        <w:spacing w:before="240" w:after="240"/>
      </w:pPr>
      <w:r>
        <w:t>ospf 1 router-id 172.20.0.13</w:t>
      </w:r>
    </w:p>
    <w:p w14:paraId="796A6869" w14:textId="77777777" w:rsidR="008B0AB0" w:rsidRDefault="008B0AB0" w:rsidP="0091216E">
      <w:pPr>
        <w:pStyle w:val="2f2"/>
        <w:spacing w:before="240" w:after="240"/>
      </w:pPr>
      <w:r>
        <w:t xml:space="preserve"> import-route direct cost 1 type 2 tag 1</w:t>
      </w:r>
    </w:p>
    <w:p w14:paraId="02346B1A" w14:textId="77777777" w:rsidR="008B0AB0" w:rsidRDefault="008B0AB0" w:rsidP="0091216E">
      <w:pPr>
        <w:pStyle w:val="2f2"/>
        <w:spacing w:before="240" w:after="240"/>
      </w:pPr>
      <w:r>
        <w:t xml:space="preserve"> area 0.0.0.0</w:t>
      </w:r>
    </w:p>
    <w:p w14:paraId="2FFD67BD" w14:textId="77777777" w:rsidR="008B0AB0" w:rsidRDefault="008B0AB0" w:rsidP="0091216E">
      <w:pPr>
        <w:pStyle w:val="2f2"/>
        <w:spacing w:before="240" w:after="240"/>
      </w:pPr>
      <w:r>
        <w:t>#</w:t>
      </w:r>
    </w:p>
    <w:p w14:paraId="27818658" w14:textId="77777777" w:rsidR="008B0AB0" w:rsidRDefault="008B0AB0" w:rsidP="0091216E">
      <w:pPr>
        <w:pStyle w:val="2f2"/>
        <w:spacing w:before="240" w:after="240"/>
      </w:pPr>
      <w:r>
        <w:t>netconf</w:t>
      </w:r>
    </w:p>
    <w:p w14:paraId="2F0BAFCB" w14:textId="77777777" w:rsidR="008B0AB0" w:rsidRDefault="008B0AB0" w:rsidP="0091216E">
      <w:pPr>
        <w:pStyle w:val="2f2"/>
        <w:spacing w:before="240" w:after="240"/>
      </w:pPr>
      <w:r>
        <w:t xml:space="preserve"> management-vlan 1</w:t>
      </w:r>
    </w:p>
    <w:p w14:paraId="6E63BFB5" w14:textId="77777777" w:rsidR="008B0AB0" w:rsidRDefault="008B0AB0" w:rsidP="0091216E">
      <w:pPr>
        <w:pStyle w:val="2f2"/>
        <w:spacing w:before="240" w:after="240"/>
      </w:pPr>
      <w:r>
        <w:t xml:space="preserve"> smi-server</w:t>
      </w:r>
    </w:p>
    <w:p w14:paraId="03BE6F1B" w14:textId="77777777" w:rsidR="008B0AB0" w:rsidRDefault="008B0AB0" w:rsidP="0091216E">
      <w:pPr>
        <w:pStyle w:val="2f2"/>
        <w:spacing w:before="240" w:after="240"/>
      </w:pPr>
      <w:r>
        <w:t>#</w:t>
      </w:r>
    </w:p>
    <w:p w14:paraId="3BB90519" w14:textId="77777777" w:rsidR="008B0AB0" w:rsidRDefault="008B0AB0" w:rsidP="0091216E">
      <w:pPr>
        <w:pStyle w:val="2f2"/>
        <w:spacing w:before="240" w:after="240"/>
      </w:pPr>
      <w:r>
        <w:t>return</w:t>
      </w:r>
    </w:p>
    <w:p w14:paraId="440562F4" w14:textId="77777777" w:rsidR="008B0AB0" w:rsidRPr="00AE560F" w:rsidRDefault="008B0AB0" w:rsidP="0091216E">
      <w:pPr>
        <w:pStyle w:val="3"/>
      </w:pPr>
      <w:bookmarkStart w:id="265" w:name="_Toc57737996"/>
      <w:bookmarkStart w:id="266" w:name="_Toc58336779"/>
      <w:bookmarkStart w:id="267" w:name="_Toc62638079"/>
      <w:r w:rsidRPr="00AE560F">
        <w:t>Configurations of ACC1</w:t>
      </w:r>
      <w:bookmarkEnd w:id="265"/>
      <w:bookmarkEnd w:id="266"/>
      <w:bookmarkEnd w:id="267"/>
    </w:p>
    <w:p w14:paraId="1DB20070" w14:textId="77777777" w:rsidR="008B0AB0" w:rsidRDefault="008B0AB0" w:rsidP="0091216E">
      <w:pPr>
        <w:pStyle w:val="2f2"/>
        <w:spacing w:before="240" w:after="240"/>
      </w:pPr>
      <w:r>
        <w:t>[ACC1]display current-configuration</w:t>
      </w:r>
    </w:p>
    <w:p w14:paraId="50C77B57" w14:textId="77777777" w:rsidR="008B0AB0" w:rsidRDefault="008B0AB0" w:rsidP="0091216E">
      <w:pPr>
        <w:pStyle w:val="2f2"/>
        <w:spacing w:before="240" w:after="240"/>
      </w:pPr>
      <w:r>
        <w:t>#</w:t>
      </w:r>
    </w:p>
    <w:p w14:paraId="0FD38A5B" w14:textId="77777777" w:rsidR="008B0AB0" w:rsidRDefault="008B0AB0" w:rsidP="0091216E">
      <w:pPr>
        <w:pStyle w:val="2f2"/>
        <w:spacing w:before="240" w:after="240"/>
      </w:pPr>
      <w:r>
        <w:t>sysname ACC1</w:t>
      </w:r>
    </w:p>
    <w:p w14:paraId="416F7F0E" w14:textId="77777777" w:rsidR="008B0AB0" w:rsidRDefault="008B0AB0" w:rsidP="0091216E">
      <w:pPr>
        <w:pStyle w:val="2f2"/>
        <w:spacing w:before="240" w:after="240"/>
      </w:pPr>
      <w:r>
        <w:t>#</w:t>
      </w:r>
    </w:p>
    <w:p w14:paraId="6D6A0630" w14:textId="77777777" w:rsidR="008B0AB0" w:rsidRDefault="008B0AB0" w:rsidP="0091216E">
      <w:pPr>
        <w:pStyle w:val="2f2"/>
        <w:spacing w:before="240" w:after="240"/>
      </w:pPr>
      <w:r>
        <w:t>vlan batch 10 101 to 103</w:t>
      </w:r>
    </w:p>
    <w:p w14:paraId="177C51EE" w14:textId="77777777" w:rsidR="008B0AB0" w:rsidRDefault="008B0AB0" w:rsidP="0091216E">
      <w:pPr>
        <w:pStyle w:val="2f2"/>
        <w:spacing w:before="240" w:after="240"/>
      </w:pPr>
      <w:r>
        <w:t>#</w:t>
      </w:r>
    </w:p>
    <w:p w14:paraId="175FDFEB" w14:textId="77777777" w:rsidR="008B0AB0" w:rsidRDefault="008B0AB0" w:rsidP="0091216E">
      <w:pPr>
        <w:pStyle w:val="2f2"/>
        <w:spacing w:before="240" w:after="240"/>
      </w:pPr>
      <w:r>
        <w:t>lnp disable</w:t>
      </w:r>
    </w:p>
    <w:p w14:paraId="541E06A6" w14:textId="77777777" w:rsidR="008B0AB0" w:rsidRDefault="008B0AB0" w:rsidP="0091216E">
      <w:pPr>
        <w:pStyle w:val="2f2"/>
        <w:spacing w:before="240" w:after="240"/>
      </w:pPr>
      <w:r>
        <w:t>#</w:t>
      </w:r>
    </w:p>
    <w:p w14:paraId="1EF1E4B3" w14:textId="77777777" w:rsidR="008B0AB0" w:rsidRDefault="008B0AB0" w:rsidP="0091216E">
      <w:pPr>
        <w:pStyle w:val="2f2"/>
        <w:spacing w:before="240" w:after="240"/>
      </w:pPr>
      <w:r>
        <w:t>authentication-profile name HQ_MAC_802.1X</w:t>
      </w:r>
    </w:p>
    <w:p w14:paraId="40DF6B10" w14:textId="77777777" w:rsidR="008B0AB0" w:rsidRDefault="008B0AB0" w:rsidP="0091216E">
      <w:pPr>
        <w:pStyle w:val="2f2"/>
        <w:spacing w:before="240" w:after="240"/>
      </w:pPr>
      <w:r>
        <w:t xml:space="preserve"> dot1x-access-profile dot1x_access_profile</w:t>
      </w:r>
    </w:p>
    <w:p w14:paraId="561B1BF4" w14:textId="77777777" w:rsidR="008B0AB0" w:rsidRDefault="008B0AB0" w:rsidP="0091216E">
      <w:pPr>
        <w:pStyle w:val="2f2"/>
        <w:spacing w:before="240" w:after="240"/>
      </w:pPr>
      <w:r>
        <w:t xml:space="preserve"> mac-access-profile mac_access_profile</w:t>
      </w:r>
    </w:p>
    <w:p w14:paraId="690C42FE" w14:textId="77777777" w:rsidR="008B0AB0" w:rsidRDefault="008B0AB0" w:rsidP="0091216E">
      <w:pPr>
        <w:pStyle w:val="2f2"/>
        <w:spacing w:before="240" w:after="240"/>
      </w:pPr>
      <w:r>
        <w:t xml:space="preserve"> access-domain default force</w:t>
      </w:r>
    </w:p>
    <w:p w14:paraId="167304EF" w14:textId="77777777" w:rsidR="008B0AB0" w:rsidRDefault="008B0AB0" w:rsidP="0091216E">
      <w:pPr>
        <w:pStyle w:val="2f2"/>
        <w:spacing w:before="240" w:after="240"/>
      </w:pPr>
      <w:r>
        <w:t>ucl-group 1 name Guest_Group</w:t>
      </w:r>
    </w:p>
    <w:p w14:paraId="55910590" w14:textId="77777777" w:rsidR="008B0AB0" w:rsidRDefault="008B0AB0" w:rsidP="0091216E">
      <w:pPr>
        <w:pStyle w:val="2f2"/>
        <w:spacing w:before="240" w:after="240"/>
      </w:pPr>
      <w:r>
        <w:t>ucl-group 5 name Research_Group</w:t>
      </w:r>
    </w:p>
    <w:p w14:paraId="378F3CC1" w14:textId="77777777" w:rsidR="008B0AB0" w:rsidRDefault="008B0AB0" w:rsidP="0091216E">
      <w:pPr>
        <w:pStyle w:val="2f2"/>
        <w:spacing w:before="240" w:after="240"/>
      </w:pPr>
      <w:r>
        <w:t>ucl-group 6 name Sales_Group</w:t>
      </w:r>
    </w:p>
    <w:p w14:paraId="0D1A90FB" w14:textId="77777777" w:rsidR="008B0AB0" w:rsidRDefault="008B0AB0" w:rsidP="0091216E">
      <w:pPr>
        <w:pStyle w:val="2f2"/>
        <w:spacing w:before="240" w:after="240"/>
      </w:pPr>
      <w:r>
        <w:t>#</w:t>
      </w:r>
    </w:p>
    <w:p w14:paraId="4F38B0FE" w14:textId="77777777" w:rsidR="008B0AB0" w:rsidRDefault="008B0AB0" w:rsidP="0091216E">
      <w:pPr>
        <w:pStyle w:val="2f2"/>
        <w:spacing w:before="240" w:after="240"/>
      </w:pPr>
      <w:r>
        <w:t>portal https-redirect wired enable</w:t>
      </w:r>
    </w:p>
    <w:p w14:paraId="4CEAE8DF" w14:textId="77777777" w:rsidR="008B0AB0" w:rsidRDefault="008B0AB0" w:rsidP="0091216E">
      <w:pPr>
        <w:pStyle w:val="2f2"/>
        <w:spacing w:before="240" w:after="240"/>
      </w:pPr>
      <w:r>
        <w:t>#</w:t>
      </w:r>
    </w:p>
    <w:p w14:paraId="6AF4A2BA" w14:textId="77777777" w:rsidR="008B0AB0" w:rsidRDefault="008B0AB0" w:rsidP="0091216E">
      <w:pPr>
        <w:pStyle w:val="2f2"/>
        <w:spacing w:before="240" w:after="240"/>
      </w:pPr>
      <w:r>
        <w:t>dhcp enable</w:t>
      </w:r>
    </w:p>
    <w:p w14:paraId="4613B31B" w14:textId="77777777" w:rsidR="008B0AB0" w:rsidRDefault="008B0AB0" w:rsidP="0091216E">
      <w:pPr>
        <w:pStyle w:val="2f2"/>
        <w:spacing w:before="240" w:after="240"/>
      </w:pPr>
      <w:r>
        <w:t>#</w:t>
      </w:r>
    </w:p>
    <w:p w14:paraId="7CCADE42" w14:textId="77777777" w:rsidR="008B0AB0" w:rsidRDefault="008B0AB0" w:rsidP="0091216E">
      <w:pPr>
        <w:pStyle w:val="2f2"/>
        <w:spacing w:before="240" w:after="240"/>
      </w:pPr>
      <w:r>
        <w:t>dhcp option82 vendor-specific format vendor-sub-option 2 ip-address 1.1.1.0</w:t>
      </w:r>
    </w:p>
    <w:p w14:paraId="0DBD86CF" w14:textId="77777777" w:rsidR="008B0AB0" w:rsidRDefault="008B0AB0" w:rsidP="0091216E">
      <w:pPr>
        <w:pStyle w:val="2f2"/>
        <w:spacing w:before="240" w:after="240"/>
      </w:pPr>
      <w:r>
        <w:t>#</w:t>
      </w:r>
    </w:p>
    <w:p w14:paraId="3AE97E5A" w14:textId="77777777" w:rsidR="008B0AB0" w:rsidRDefault="008B0AB0" w:rsidP="0091216E">
      <w:pPr>
        <w:pStyle w:val="2f2"/>
        <w:spacing w:before="240" w:after="240"/>
      </w:pPr>
      <w:r>
        <w:t>ip vpn-instance MKT</w:t>
      </w:r>
    </w:p>
    <w:p w14:paraId="2AA123A7" w14:textId="77777777" w:rsidR="008B0AB0" w:rsidRDefault="008B0AB0" w:rsidP="0091216E">
      <w:pPr>
        <w:pStyle w:val="2f2"/>
        <w:spacing w:before="240" w:after="240"/>
      </w:pPr>
      <w:r>
        <w:t xml:space="preserve"> ipv4-family</w:t>
      </w:r>
    </w:p>
    <w:p w14:paraId="02E19929" w14:textId="77777777" w:rsidR="008B0AB0" w:rsidRDefault="008B0AB0" w:rsidP="0091216E">
      <w:pPr>
        <w:pStyle w:val="2f2"/>
        <w:spacing w:before="240" w:after="240"/>
      </w:pPr>
      <w:r>
        <w:t xml:space="preserve">  route-distinguisher 2:6</w:t>
      </w:r>
    </w:p>
    <w:p w14:paraId="23BD650E" w14:textId="77777777" w:rsidR="008B0AB0" w:rsidRDefault="008B0AB0" w:rsidP="0091216E">
      <w:pPr>
        <w:pStyle w:val="2f2"/>
        <w:spacing w:before="240" w:after="240"/>
      </w:pPr>
      <w:r>
        <w:t xml:space="preserve">  vpn-target 0:6 1:0 export-extcommunity</w:t>
      </w:r>
    </w:p>
    <w:p w14:paraId="33DA958B" w14:textId="77777777" w:rsidR="008B0AB0" w:rsidRDefault="008B0AB0" w:rsidP="0091216E">
      <w:pPr>
        <w:pStyle w:val="2f2"/>
        <w:spacing w:before="240" w:after="240"/>
      </w:pPr>
      <w:r>
        <w:t xml:space="preserve">  vpn-target 0:6 1:0 export-extcommunity evpn</w:t>
      </w:r>
    </w:p>
    <w:p w14:paraId="63A7BC9A" w14:textId="77777777" w:rsidR="008B0AB0" w:rsidRDefault="008B0AB0" w:rsidP="0091216E">
      <w:pPr>
        <w:pStyle w:val="2f2"/>
        <w:spacing w:before="240" w:after="240"/>
      </w:pPr>
      <w:r>
        <w:t xml:space="preserve">  vpn-target 0:6 0:1 import-extcommunity</w:t>
      </w:r>
    </w:p>
    <w:p w14:paraId="34FB483F" w14:textId="77777777" w:rsidR="008B0AB0" w:rsidRDefault="008B0AB0" w:rsidP="0091216E">
      <w:pPr>
        <w:pStyle w:val="2f2"/>
        <w:spacing w:before="240" w:after="240"/>
      </w:pPr>
      <w:r>
        <w:t xml:space="preserve">  vpn-target 0:6 0:1 import-extcommunity evpn</w:t>
      </w:r>
    </w:p>
    <w:p w14:paraId="270F6CBC" w14:textId="77777777" w:rsidR="008B0AB0" w:rsidRDefault="008B0AB0" w:rsidP="0091216E">
      <w:pPr>
        <w:pStyle w:val="2f2"/>
        <w:spacing w:before="240" w:after="240"/>
      </w:pPr>
      <w:r>
        <w:t xml:space="preserve"> ipv6-family</w:t>
      </w:r>
    </w:p>
    <w:p w14:paraId="15CB2597" w14:textId="77777777" w:rsidR="008B0AB0" w:rsidRDefault="008B0AB0" w:rsidP="0091216E">
      <w:pPr>
        <w:pStyle w:val="2f2"/>
        <w:spacing w:before="240" w:after="240"/>
      </w:pPr>
      <w:r>
        <w:t xml:space="preserve"> vxlan vni 6</w:t>
      </w:r>
    </w:p>
    <w:p w14:paraId="2D6DDBA9" w14:textId="77777777" w:rsidR="008B0AB0" w:rsidRDefault="008B0AB0" w:rsidP="0091216E">
      <w:pPr>
        <w:pStyle w:val="2f2"/>
        <w:spacing w:before="240" w:after="240"/>
      </w:pPr>
      <w:r>
        <w:t>#</w:t>
      </w:r>
    </w:p>
    <w:p w14:paraId="6A90B902" w14:textId="77777777" w:rsidR="008B0AB0" w:rsidRDefault="008B0AB0" w:rsidP="0091216E">
      <w:pPr>
        <w:pStyle w:val="2f2"/>
        <w:spacing w:before="240" w:after="240"/>
      </w:pPr>
      <w:r>
        <w:t>ip vpn-instance OA</w:t>
      </w:r>
    </w:p>
    <w:p w14:paraId="4D168107" w14:textId="77777777" w:rsidR="008B0AB0" w:rsidRDefault="008B0AB0" w:rsidP="0091216E">
      <w:pPr>
        <w:pStyle w:val="2f2"/>
        <w:spacing w:before="240" w:after="240"/>
      </w:pPr>
      <w:r>
        <w:t xml:space="preserve"> ipv4-family</w:t>
      </w:r>
    </w:p>
    <w:p w14:paraId="7360DAAF" w14:textId="77777777" w:rsidR="008B0AB0" w:rsidRDefault="008B0AB0" w:rsidP="0091216E">
      <w:pPr>
        <w:pStyle w:val="2f2"/>
        <w:spacing w:before="240" w:after="240"/>
      </w:pPr>
      <w:r>
        <w:t xml:space="preserve">  route-distinguisher 2:2</w:t>
      </w:r>
    </w:p>
    <w:p w14:paraId="65B2500D" w14:textId="77777777" w:rsidR="008B0AB0" w:rsidRDefault="008B0AB0" w:rsidP="0091216E">
      <w:pPr>
        <w:pStyle w:val="2f2"/>
        <w:spacing w:before="240" w:after="240"/>
      </w:pPr>
      <w:r>
        <w:t xml:space="preserve">  vpn-target 0:2 1:0 export-extcommunity</w:t>
      </w:r>
    </w:p>
    <w:p w14:paraId="04B5F2E5" w14:textId="77777777" w:rsidR="008B0AB0" w:rsidRDefault="008B0AB0" w:rsidP="0091216E">
      <w:pPr>
        <w:pStyle w:val="2f2"/>
        <w:spacing w:before="240" w:after="240"/>
      </w:pPr>
      <w:r>
        <w:t xml:space="preserve">  vpn-target 0:2 1:0 export-extcommunity evpn</w:t>
      </w:r>
    </w:p>
    <w:p w14:paraId="5333EB72" w14:textId="77777777" w:rsidR="008B0AB0" w:rsidRDefault="008B0AB0" w:rsidP="0091216E">
      <w:pPr>
        <w:pStyle w:val="2f2"/>
        <w:spacing w:before="240" w:after="240"/>
      </w:pPr>
      <w:r>
        <w:t xml:space="preserve">  vpn-target 0:2 0:1 import-extcommunity</w:t>
      </w:r>
    </w:p>
    <w:p w14:paraId="09DC4D5C" w14:textId="77777777" w:rsidR="008B0AB0" w:rsidRDefault="008B0AB0" w:rsidP="0091216E">
      <w:pPr>
        <w:pStyle w:val="2f2"/>
        <w:spacing w:before="240" w:after="240"/>
      </w:pPr>
      <w:r>
        <w:t xml:space="preserve">  vpn-target 0:2 0:1 import-extcommunity evpn</w:t>
      </w:r>
    </w:p>
    <w:p w14:paraId="639066D6" w14:textId="77777777" w:rsidR="008B0AB0" w:rsidRDefault="008B0AB0" w:rsidP="0091216E">
      <w:pPr>
        <w:pStyle w:val="2f2"/>
        <w:spacing w:before="240" w:after="240"/>
      </w:pPr>
      <w:r>
        <w:t xml:space="preserve"> ipv6-family</w:t>
      </w:r>
    </w:p>
    <w:p w14:paraId="35C60439" w14:textId="77777777" w:rsidR="008B0AB0" w:rsidRDefault="008B0AB0" w:rsidP="0091216E">
      <w:pPr>
        <w:pStyle w:val="2f2"/>
        <w:spacing w:before="240" w:after="240"/>
      </w:pPr>
      <w:r>
        <w:t xml:space="preserve"> vxlan vni 2</w:t>
      </w:r>
    </w:p>
    <w:p w14:paraId="089CC871" w14:textId="77777777" w:rsidR="008B0AB0" w:rsidRDefault="008B0AB0" w:rsidP="0091216E">
      <w:pPr>
        <w:pStyle w:val="2f2"/>
        <w:spacing w:before="240" w:after="240"/>
      </w:pPr>
      <w:r>
        <w:t>#</w:t>
      </w:r>
    </w:p>
    <w:p w14:paraId="01C24057" w14:textId="77777777" w:rsidR="008B0AB0" w:rsidRDefault="008B0AB0" w:rsidP="0091216E">
      <w:pPr>
        <w:pStyle w:val="2f2"/>
        <w:spacing w:before="240" w:after="240"/>
      </w:pPr>
      <w:r>
        <w:t>ip vpn-instance RD</w:t>
      </w:r>
    </w:p>
    <w:p w14:paraId="142B004E" w14:textId="77777777" w:rsidR="008B0AB0" w:rsidRDefault="008B0AB0" w:rsidP="0091216E">
      <w:pPr>
        <w:pStyle w:val="2f2"/>
        <w:spacing w:before="240" w:after="240"/>
      </w:pPr>
      <w:r>
        <w:t xml:space="preserve"> ipv4-family</w:t>
      </w:r>
    </w:p>
    <w:p w14:paraId="50B77ABE" w14:textId="77777777" w:rsidR="008B0AB0" w:rsidRDefault="008B0AB0" w:rsidP="0091216E">
      <w:pPr>
        <w:pStyle w:val="2f2"/>
        <w:spacing w:before="240" w:after="240"/>
      </w:pPr>
      <w:r>
        <w:t xml:space="preserve">  route-distinguisher 2:4</w:t>
      </w:r>
    </w:p>
    <w:p w14:paraId="29ECA3AA" w14:textId="77777777" w:rsidR="008B0AB0" w:rsidRDefault="008B0AB0" w:rsidP="0091216E">
      <w:pPr>
        <w:pStyle w:val="2f2"/>
        <w:spacing w:before="240" w:after="240"/>
      </w:pPr>
      <w:r>
        <w:t xml:space="preserve">  vpn-target 0:4 1:0 export-extcommunity</w:t>
      </w:r>
    </w:p>
    <w:p w14:paraId="764F8606" w14:textId="77777777" w:rsidR="008B0AB0" w:rsidRDefault="008B0AB0" w:rsidP="0091216E">
      <w:pPr>
        <w:pStyle w:val="2f2"/>
        <w:spacing w:before="240" w:after="240"/>
      </w:pPr>
      <w:r>
        <w:t xml:space="preserve">  vpn-target 0:4 1:0 export-extcommunity evpn</w:t>
      </w:r>
    </w:p>
    <w:p w14:paraId="63D58924" w14:textId="77777777" w:rsidR="008B0AB0" w:rsidRDefault="008B0AB0" w:rsidP="0091216E">
      <w:pPr>
        <w:pStyle w:val="2f2"/>
        <w:spacing w:before="240" w:after="240"/>
      </w:pPr>
      <w:r>
        <w:t xml:space="preserve">  vpn-target 0:4 0:1 import-extcommunity</w:t>
      </w:r>
    </w:p>
    <w:p w14:paraId="11FB18C0" w14:textId="77777777" w:rsidR="008B0AB0" w:rsidRDefault="008B0AB0" w:rsidP="0091216E">
      <w:pPr>
        <w:pStyle w:val="2f2"/>
        <w:spacing w:before="240" w:after="240"/>
      </w:pPr>
      <w:r>
        <w:t xml:space="preserve">  vpn-target 0:4 0:1 import-extcommunity evpn</w:t>
      </w:r>
    </w:p>
    <w:p w14:paraId="68F13C17" w14:textId="77777777" w:rsidR="008B0AB0" w:rsidRDefault="008B0AB0" w:rsidP="0091216E">
      <w:pPr>
        <w:pStyle w:val="2f2"/>
        <w:spacing w:before="240" w:after="240"/>
      </w:pPr>
      <w:r>
        <w:t xml:space="preserve"> ipv6-family</w:t>
      </w:r>
    </w:p>
    <w:p w14:paraId="099B1CFE" w14:textId="77777777" w:rsidR="008B0AB0" w:rsidRDefault="008B0AB0" w:rsidP="0091216E">
      <w:pPr>
        <w:pStyle w:val="2f2"/>
        <w:spacing w:before="240" w:after="240"/>
      </w:pPr>
      <w:r>
        <w:t xml:space="preserve"> vxlan vni 4</w:t>
      </w:r>
    </w:p>
    <w:p w14:paraId="1EB3FF90" w14:textId="77777777" w:rsidR="008B0AB0" w:rsidRDefault="008B0AB0" w:rsidP="0091216E">
      <w:pPr>
        <w:pStyle w:val="2f2"/>
        <w:spacing w:before="240" w:after="240"/>
      </w:pPr>
      <w:r>
        <w:t>#</w:t>
      </w:r>
    </w:p>
    <w:p w14:paraId="7A5FEF21" w14:textId="77777777" w:rsidR="008B0AB0" w:rsidRDefault="008B0AB0" w:rsidP="0091216E">
      <w:pPr>
        <w:pStyle w:val="2f2"/>
        <w:spacing w:before="240" w:after="240"/>
      </w:pPr>
      <w:r>
        <w:t>evpn vpn-instance evpn_1 bd-mode</w:t>
      </w:r>
    </w:p>
    <w:p w14:paraId="4D65D18E" w14:textId="77777777" w:rsidR="008B0AB0" w:rsidRDefault="008B0AB0" w:rsidP="0091216E">
      <w:pPr>
        <w:pStyle w:val="2f2"/>
        <w:spacing w:before="240" w:after="240"/>
      </w:pPr>
      <w:r>
        <w:t xml:space="preserve"> route-distinguisher 2:3</w:t>
      </w:r>
    </w:p>
    <w:p w14:paraId="56250522" w14:textId="77777777" w:rsidR="008B0AB0" w:rsidRDefault="008B0AB0" w:rsidP="0091216E">
      <w:pPr>
        <w:pStyle w:val="2f2"/>
        <w:spacing w:before="240" w:after="240"/>
      </w:pPr>
      <w:r>
        <w:t xml:space="preserve"> vpn-target 0:2 0:3 export-extcommunity</w:t>
      </w:r>
    </w:p>
    <w:p w14:paraId="6542CD4E" w14:textId="77777777" w:rsidR="008B0AB0" w:rsidRDefault="008B0AB0" w:rsidP="0091216E">
      <w:pPr>
        <w:pStyle w:val="2f2"/>
        <w:spacing w:before="240" w:after="240"/>
      </w:pPr>
      <w:r>
        <w:t xml:space="preserve"> vpn-target 0:3 import-extcommunity</w:t>
      </w:r>
    </w:p>
    <w:p w14:paraId="4ECB0F03" w14:textId="77777777" w:rsidR="008B0AB0" w:rsidRDefault="008B0AB0" w:rsidP="0091216E">
      <w:pPr>
        <w:pStyle w:val="2f2"/>
        <w:spacing w:before="240" w:after="240"/>
      </w:pPr>
      <w:r>
        <w:t>#</w:t>
      </w:r>
    </w:p>
    <w:p w14:paraId="5F0BD296" w14:textId="77777777" w:rsidR="008B0AB0" w:rsidRDefault="008B0AB0" w:rsidP="0091216E">
      <w:pPr>
        <w:pStyle w:val="2f2"/>
        <w:spacing w:before="240" w:after="240"/>
      </w:pPr>
      <w:r>
        <w:t>evpn vpn-instance evpn_2 bd-mode</w:t>
      </w:r>
    </w:p>
    <w:p w14:paraId="639A9EEE" w14:textId="77777777" w:rsidR="008B0AB0" w:rsidRDefault="008B0AB0" w:rsidP="0091216E">
      <w:pPr>
        <w:pStyle w:val="2f2"/>
        <w:spacing w:before="240" w:after="240"/>
      </w:pPr>
      <w:r>
        <w:t xml:space="preserve"> route-distinguisher 2:5</w:t>
      </w:r>
    </w:p>
    <w:p w14:paraId="3DCFF384" w14:textId="77777777" w:rsidR="008B0AB0" w:rsidRDefault="008B0AB0" w:rsidP="0091216E">
      <w:pPr>
        <w:pStyle w:val="2f2"/>
        <w:spacing w:before="240" w:after="240"/>
      </w:pPr>
      <w:r>
        <w:t xml:space="preserve"> vpn-target 0:4 0:5 export-extcommunity</w:t>
      </w:r>
    </w:p>
    <w:p w14:paraId="6DBDEDBC" w14:textId="77777777" w:rsidR="008B0AB0" w:rsidRDefault="008B0AB0" w:rsidP="0091216E">
      <w:pPr>
        <w:pStyle w:val="2f2"/>
        <w:spacing w:before="240" w:after="240"/>
      </w:pPr>
      <w:r>
        <w:t xml:space="preserve"> vpn-target 0:5 import-extcommunity</w:t>
      </w:r>
    </w:p>
    <w:p w14:paraId="2A563CE2" w14:textId="77777777" w:rsidR="008B0AB0" w:rsidRDefault="008B0AB0" w:rsidP="0091216E">
      <w:pPr>
        <w:pStyle w:val="2f2"/>
        <w:spacing w:before="240" w:after="240"/>
      </w:pPr>
      <w:r>
        <w:t>#</w:t>
      </w:r>
    </w:p>
    <w:p w14:paraId="496A800B" w14:textId="77777777" w:rsidR="008B0AB0" w:rsidRDefault="008B0AB0" w:rsidP="0091216E">
      <w:pPr>
        <w:pStyle w:val="2f2"/>
        <w:spacing w:before="240" w:after="240"/>
      </w:pPr>
      <w:r>
        <w:t>evpn vpn-instance evpn_3 bd-mode</w:t>
      </w:r>
    </w:p>
    <w:p w14:paraId="15BF0CF3" w14:textId="77777777" w:rsidR="008B0AB0" w:rsidRDefault="008B0AB0" w:rsidP="0091216E">
      <w:pPr>
        <w:pStyle w:val="2f2"/>
        <w:spacing w:before="240" w:after="240"/>
      </w:pPr>
      <w:r>
        <w:t xml:space="preserve"> route-distinguisher 2:7</w:t>
      </w:r>
    </w:p>
    <w:p w14:paraId="5D608FC8" w14:textId="77777777" w:rsidR="008B0AB0" w:rsidRDefault="008B0AB0" w:rsidP="0091216E">
      <w:pPr>
        <w:pStyle w:val="2f2"/>
        <w:spacing w:before="240" w:after="240"/>
      </w:pPr>
      <w:r>
        <w:t xml:space="preserve"> vpn-target 0:6 0:7 export-extcommunity</w:t>
      </w:r>
    </w:p>
    <w:p w14:paraId="5C78CCC3" w14:textId="77777777" w:rsidR="008B0AB0" w:rsidRDefault="008B0AB0" w:rsidP="0091216E">
      <w:pPr>
        <w:pStyle w:val="2f2"/>
        <w:spacing w:before="240" w:after="240"/>
      </w:pPr>
      <w:r>
        <w:t xml:space="preserve"> vpn-target 0:7 import-extcommunity</w:t>
      </w:r>
    </w:p>
    <w:p w14:paraId="21543E44" w14:textId="77777777" w:rsidR="008B0AB0" w:rsidRDefault="008B0AB0" w:rsidP="0091216E">
      <w:pPr>
        <w:pStyle w:val="2f2"/>
        <w:spacing w:before="240" w:after="240"/>
      </w:pPr>
      <w:r>
        <w:t>#</w:t>
      </w:r>
    </w:p>
    <w:p w14:paraId="37E57FFC" w14:textId="77777777" w:rsidR="008B0AB0" w:rsidRDefault="008B0AB0" w:rsidP="0091216E">
      <w:pPr>
        <w:pStyle w:val="2f2"/>
        <w:spacing w:before="240" w:after="240"/>
      </w:pPr>
      <w:r>
        <w:t>radius-server template HQ_RADIUS_Server</w:t>
      </w:r>
    </w:p>
    <w:p w14:paraId="7A6BB2BF" w14:textId="77777777" w:rsidR="008B0AB0" w:rsidRDefault="008B0AB0" w:rsidP="0091216E">
      <w:pPr>
        <w:pStyle w:val="2f2"/>
        <w:spacing w:before="240" w:after="240"/>
      </w:pPr>
      <w:r>
        <w:t xml:space="preserve"> radius-server shared-key cipher %^%#X-|CL9Kla@$/IZ9KhP,-/OeTM]FsBZO#t'CHv$l0%^%#</w:t>
      </w:r>
    </w:p>
    <w:p w14:paraId="10B53F2D" w14:textId="77777777" w:rsidR="008B0AB0" w:rsidRDefault="008B0AB0" w:rsidP="0091216E">
      <w:pPr>
        <w:pStyle w:val="2f2"/>
        <w:spacing w:before="240" w:after="240"/>
      </w:pPr>
      <w:r>
        <w:t xml:space="preserve"> radius-server authentication 192.168.4.104 1812 weight 80</w:t>
      </w:r>
    </w:p>
    <w:p w14:paraId="14456982" w14:textId="77777777" w:rsidR="008B0AB0" w:rsidRDefault="008B0AB0" w:rsidP="0091216E">
      <w:pPr>
        <w:pStyle w:val="2f2"/>
        <w:spacing w:before="240" w:after="240"/>
      </w:pPr>
      <w:r>
        <w:t xml:space="preserve"> radius-server accounting 192.168.4.104 1813 weight 80</w:t>
      </w:r>
    </w:p>
    <w:p w14:paraId="45ED50A1" w14:textId="77777777" w:rsidR="008B0AB0" w:rsidRDefault="008B0AB0" w:rsidP="0091216E">
      <w:pPr>
        <w:pStyle w:val="2f2"/>
        <w:spacing w:before="240" w:after="240"/>
      </w:pPr>
      <w:r>
        <w:t>radius-server template default</w:t>
      </w:r>
    </w:p>
    <w:p w14:paraId="3C3B175E" w14:textId="77777777" w:rsidR="008B0AB0" w:rsidRDefault="008B0AB0" w:rsidP="0091216E">
      <w:pPr>
        <w:pStyle w:val="2f2"/>
        <w:spacing w:before="240" w:after="240"/>
      </w:pPr>
      <w:r>
        <w:t>radius-server authorization 192.168.4.104 shared-key cipher %^%#}uxT*s~/5OEyauEx&amp;x!"BjOMV=#:hNh"SB/MgNgQ%^%#</w:t>
      </w:r>
    </w:p>
    <w:p w14:paraId="41FC33AF" w14:textId="77777777" w:rsidR="008B0AB0" w:rsidRDefault="008B0AB0" w:rsidP="0091216E">
      <w:pPr>
        <w:pStyle w:val="2f2"/>
        <w:spacing w:before="240" w:after="240"/>
      </w:pPr>
      <w:r>
        <w:t>#</w:t>
      </w:r>
    </w:p>
    <w:p w14:paraId="0357A5CE" w14:textId="77777777" w:rsidR="008B0AB0" w:rsidRPr="007067CA" w:rsidRDefault="008B0AB0" w:rsidP="0091216E">
      <w:pPr>
        <w:pStyle w:val="2f2"/>
        <w:spacing w:before="240" w:after="240"/>
      </w:pPr>
      <w:r w:rsidRPr="007067CA">
        <w:t>acl number 9996</w:t>
      </w:r>
    </w:p>
    <w:p w14:paraId="54809285" w14:textId="77777777" w:rsidR="008B0AB0" w:rsidRPr="007067CA" w:rsidRDefault="008B0AB0" w:rsidP="0091216E">
      <w:pPr>
        <w:pStyle w:val="2f2"/>
        <w:spacing w:before="240" w:after="240"/>
      </w:pPr>
      <w:r w:rsidRPr="007067CA">
        <w:t xml:space="preserve"> rule 1 permit ip source ucl-group name Research_Group destination ucl-group name Guest_Group</w:t>
      </w:r>
    </w:p>
    <w:p w14:paraId="6381EB7B" w14:textId="77777777" w:rsidR="008B0AB0" w:rsidRPr="007067CA" w:rsidRDefault="008B0AB0" w:rsidP="0091216E">
      <w:pPr>
        <w:pStyle w:val="2f2"/>
        <w:spacing w:before="240" w:after="240"/>
      </w:pPr>
      <w:r w:rsidRPr="007067CA">
        <w:t xml:space="preserve"> rule 2 permit ip source ucl-group name Research_Group destination ucl-group name Sales_Group</w:t>
      </w:r>
    </w:p>
    <w:p w14:paraId="0A33AE7F" w14:textId="77777777" w:rsidR="008B0AB0" w:rsidRPr="007067CA" w:rsidRDefault="008B0AB0" w:rsidP="0091216E">
      <w:pPr>
        <w:pStyle w:val="2f2"/>
        <w:spacing w:before="240" w:after="240"/>
      </w:pPr>
      <w:r w:rsidRPr="007067CA">
        <w:t>acl number 9997</w:t>
      </w:r>
    </w:p>
    <w:p w14:paraId="7BB9E552" w14:textId="77777777" w:rsidR="008B0AB0" w:rsidRPr="007067CA" w:rsidRDefault="008B0AB0" w:rsidP="0091216E">
      <w:pPr>
        <w:pStyle w:val="2f2"/>
        <w:spacing w:before="240" w:after="240"/>
      </w:pPr>
      <w:r w:rsidRPr="007067CA">
        <w:t xml:space="preserve"> rule 1 deny ip source ucl-group 0 destination ucl-group name Research_Group</w:t>
      </w:r>
    </w:p>
    <w:p w14:paraId="259F7AEB" w14:textId="77777777" w:rsidR="008B0AB0" w:rsidRPr="007067CA" w:rsidRDefault="008B0AB0" w:rsidP="0091216E">
      <w:pPr>
        <w:pStyle w:val="2f2"/>
        <w:spacing w:before="240" w:after="240"/>
      </w:pPr>
      <w:r w:rsidRPr="007067CA">
        <w:t xml:space="preserve"> rule 2 deny ip source ucl-group 0 destination ucl-group name Sales_Group</w:t>
      </w:r>
    </w:p>
    <w:p w14:paraId="723B5439" w14:textId="77777777" w:rsidR="008B0AB0" w:rsidRPr="007067CA" w:rsidRDefault="008B0AB0" w:rsidP="0091216E">
      <w:pPr>
        <w:pStyle w:val="2f2"/>
        <w:spacing w:before="240" w:after="240"/>
      </w:pPr>
      <w:r w:rsidRPr="007067CA">
        <w:t>acl number 9998</w:t>
      </w:r>
    </w:p>
    <w:p w14:paraId="691AFA27" w14:textId="77777777" w:rsidR="008B0AB0" w:rsidRPr="007067CA" w:rsidRDefault="008B0AB0" w:rsidP="0091216E">
      <w:pPr>
        <w:pStyle w:val="2f2"/>
        <w:spacing w:before="240" w:after="240"/>
      </w:pPr>
      <w:r w:rsidRPr="007067CA">
        <w:t xml:space="preserve"> rule 1 permit ip source ucl-group name Sales_Group destination ucl-group name Research_Group</w:t>
      </w:r>
    </w:p>
    <w:p w14:paraId="4AFB964A" w14:textId="77777777" w:rsidR="008B0AB0" w:rsidRPr="007067CA" w:rsidRDefault="008B0AB0" w:rsidP="0091216E">
      <w:pPr>
        <w:pStyle w:val="2f2"/>
        <w:spacing w:before="240" w:after="240"/>
      </w:pPr>
      <w:r w:rsidRPr="007067CA">
        <w:t xml:space="preserve"> rule 2 permit ip source ucl-group name Sales_Group destination ucl-group name Guest_Group</w:t>
      </w:r>
    </w:p>
    <w:p w14:paraId="30C172D8" w14:textId="77777777" w:rsidR="008B0AB0" w:rsidRPr="007067CA" w:rsidRDefault="008B0AB0" w:rsidP="0091216E">
      <w:pPr>
        <w:pStyle w:val="2f2"/>
        <w:spacing w:before="240" w:after="240"/>
      </w:pPr>
      <w:r w:rsidRPr="007067CA">
        <w:t>acl number 9999</w:t>
      </w:r>
    </w:p>
    <w:p w14:paraId="085F99C5" w14:textId="77777777" w:rsidR="008B0AB0" w:rsidRPr="007067CA" w:rsidRDefault="008B0AB0" w:rsidP="0091216E">
      <w:pPr>
        <w:pStyle w:val="2f2"/>
        <w:spacing w:before="240" w:after="240"/>
      </w:pPr>
      <w:r w:rsidRPr="007067CA">
        <w:t xml:space="preserve"> rule 1 deny ip source ucl-group name Guest_Group destination ucl-group name Research_Group</w:t>
      </w:r>
    </w:p>
    <w:p w14:paraId="569AD11D" w14:textId="77777777" w:rsidR="008B0AB0" w:rsidRPr="007067CA" w:rsidRDefault="008B0AB0" w:rsidP="0091216E">
      <w:pPr>
        <w:pStyle w:val="2f2"/>
        <w:spacing w:before="240" w:after="240"/>
      </w:pPr>
      <w:r w:rsidRPr="007067CA">
        <w:t xml:space="preserve"> rule 2 deny ip source ucl-group name Guest_Group destination ucl-group name Sales_Group</w:t>
      </w:r>
    </w:p>
    <w:p w14:paraId="0C55285E" w14:textId="77777777" w:rsidR="008B0AB0" w:rsidRDefault="008B0AB0" w:rsidP="0091216E">
      <w:pPr>
        <w:pStyle w:val="2f2"/>
        <w:spacing w:before="240" w:after="240"/>
      </w:pPr>
      <w:r>
        <w:t>#</w:t>
      </w:r>
    </w:p>
    <w:p w14:paraId="39FA6807" w14:textId="77777777" w:rsidR="008B0AB0" w:rsidRDefault="008B0AB0" w:rsidP="0091216E">
      <w:pPr>
        <w:pStyle w:val="2f2"/>
        <w:spacing w:before="240" w:after="240"/>
      </w:pPr>
      <w:r>
        <w:t>qos-profile name Guest_Result</w:t>
      </w:r>
    </w:p>
    <w:p w14:paraId="5675B221" w14:textId="77777777" w:rsidR="008B0AB0" w:rsidRDefault="008B0AB0" w:rsidP="0091216E">
      <w:pPr>
        <w:pStyle w:val="2f2"/>
        <w:spacing w:before="240" w:after="240"/>
      </w:pPr>
      <w:r>
        <w:t>qos-profile name Research_Result</w:t>
      </w:r>
    </w:p>
    <w:p w14:paraId="7C3F70CE" w14:textId="77777777" w:rsidR="008B0AB0" w:rsidRDefault="008B0AB0" w:rsidP="0091216E">
      <w:pPr>
        <w:pStyle w:val="2f2"/>
        <w:spacing w:before="240" w:after="240"/>
      </w:pPr>
      <w:r>
        <w:t>qos-profile name Sales_Result</w:t>
      </w:r>
    </w:p>
    <w:p w14:paraId="28D7805B" w14:textId="77777777" w:rsidR="008B0AB0" w:rsidRDefault="008B0AB0" w:rsidP="0091216E">
      <w:pPr>
        <w:pStyle w:val="2f2"/>
        <w:spacing w:before="240" w:after="240"/>
      </w:pPr>
      <w:r>
        <w:t>#</w:t>
      </w:r>
    </w:p>
    <w:p w14:paraId="6E63DDBA" w14:textId="77777777" w:rsidR="008B0AB0" w:rsidRDefault="008B0AB0" w:rsidP="0091216E">
      <w:pPr>
        <w:pStyle w:val="2f2"/>
        <w:spacing w:before="240" w:after="240"/>
      </w:pPr>
      <w:r>
        <w:t>vlan 1</w:t>
      </w:r>
    </w:p>
    <w:p w14:paraId="083E0B08" w14:textId="77777777" w:rsidR="008B0AB0" w:rsidRDefault="008B0AB0" w:rsidP="0091216E">
      <w:pPr>
        <w:pStyle w:val="2f2"/>
        <w:spacing w:before="240" w:after="240"/>
      </w:pPr>
      <w:r>
        <w:t xml:space="preserve"> description vlan1</w:t>
      </w:r>
    </w:p>
    <w:p w14:paraId="4F39D918" w14:textId="77777777" w:rsidR="008B0AB0" w:rsidRDefault="008B0AB0" w:rsidP="0091216E">
      <w:pPr>
        <w:pStyle w:val="2f2"/>
        <w:spacing w:before="240" w:after="240"/>
      </w:pPr>
      <w:r>
        <w:t xml:space="preserve"> name vlan1</w:t>
      </w:r>
    </w:p>
    <w:p w14:paraId="794A477B" w14:textId="77777777" w:rsidR="008B0AB0" w:rsidRDefault="008B0AB0" w:rsidP="0091216E">
      <w:pPr>
        <w:pStyle w:val="2f2"/>
        <w:spacing w:before="240" w:after="240"/>
      </w:pPr>
      <w:r>
        <w:t>#</w:t>
      </w:r>
    </w:p>
    <w:p w14:paraId="31A52AC0" w14:textId="77777777" w:rsidR="008B0AB0" w:rsidRDefault="008B0AB0" w:rsidP="0091216E">
      <w:pPr>
        <w:pStyle w:val="2f2"/>
        <w:spacing w:before="240" w:after="240"/>
      </w:pPr>
      <w:r>
        <w:t>aaa</w:t>
      </w:r>
    </w:p>
    <w:p w14:paraId="2865E556" w14:textId="77777777" w:rsidR="008B0AB0" w:rsidRDefault="008B0AB0" w:rsidP="0091216E">
      <w:pPr>
        <w:pStyle w:val="2f2"/>
        <w:spacing w:before="240" w:after="240"/>
      </w:pPr>
      <w:r>
        <w:t xml:space="preserve"> authentication-scheme HQ_RADIUS_Server</w:t>
      </w:r>
    </w:p>
    <w:p w14:paraId="681BE90F" w14:textId="77777777" w:rsidR="008B0AB0" w:rsidRDefault="008B0AB0" w:rsidP="0091216E">
      <w:pPr>
        <w:pStyle w:val="2f2"/>
        <w:spacing w:before="240" w:after="240"/>
      </w:pPr>
      <w:r>
        <w:t xml:space="preserve">  authentication-mode radius</w:t>
      </w:r>
    </w:p>
    <w:p w14:paraId="11C8D5F8" w14:textId="77777777" w:rsidR="008B0AB0" w:rsidRDefault="008B0AB0" w:rsidP="0091216E">
      <w:pPr>
        <w:pStyle w:val="2f2"/>
        <w:spacing w:before="240" w:after="240"/>
      </w:pPr>
      <w:r>
        <w:t>accounting-scheme HQ_RADIUS_Server</w:t>
      </w:r>
    </w:p>
    <w:p w14:paraId="60C545B0" w14:textId="77777777" w:rsidR="008B0AB0" w:rsidRDefault="008B0AB0" w:rsidP="0091216E">
      <w:pPr>
        <w:pStyle w:val="2f2"/>
        <w:spacing w:before="240" w:after="240"/>
      </w:pPr>
      <w:r>
        <w:t xml:space="preserve">  accounting-mode radius</w:t>
      </w:r>
    </w:p>
    <w:p w14:paraId="0B0F4C6E" w14:textId="77777777" w:rsidR="008B0AB0" w:rsidRDefault="008B0AB0" w:rsidP="0091216E">
      <w:pPr>
        <w:pStyle w:val="2f2"/>
        <w:spacing w:before="240" w:after="240"/>
      </w:pPr>
      <w:r>
        <w:t xml:space="preserve">  accounting realtime 5</w:t>
      </w:r>
    </w:p>
    <w:p w14:paraId="64F3C31E" w14:textId="77777777" w:rsidR="008B0AB0" w:rsidRDefault="008B0AB0" w:rsidP="0091216E">
      <w:pPr>
        <w:pStyle w:val="2f2"/>
        <w:spacing w:before="240" w:after="240"/>
      </w:pPr>
      <w:r>
        <w:t xml:space="preserve"> service-scheme Guest_Result</w:t>
      </w:r>
    </w:p>
    <w:p w14:paraId="769147B6" w14:textId="77777777" w:rsidR="008B0AB0" w:rsidRDefault="008B0AB0" w:rsidP="0091216E">
      <w:pPr>
        <w:pStyle w:val="2f2"/>
        <w:spacing w:before="240" w:after="240"/>
      </w:pPr>
      <w:r>
        <w:t xml:space="preserve">  user-vlan 101</w:t>
      </w:r>
    </w:p>
    <w:p w14:paraId="3E790DF3" w14:textId="77777777" w:rsidR="008B0AB0" w:rsidRDefault="008B0AB0" w:rsidP="0091216E">
      <w:pPr>
        <w:pStyle w:val="2f2"/>
        <w:spacing w:before="240" w:after="240"/>
      </w:pPr>
      <w:r>
        <w:t xml:space="preserve">  qos-profile Guest_Result</w:t>
      </w:r>
    </w:p>
    <w:p w14:paraId="4518EE6E" w14:textId="77777777" w:rsidR="008B0AB0" w:rsidRDefault="008B0AB0" w:rsidP="0091216E">
      <w:pPr>
        <w:pStyle w:val="2f2"/>
        <w:spacing w:before="240" w:after="240"/>
      </w:pPr>
      <w:r>
        <w:t xml:space="preserve"> service-scheme Research_Result</w:t>
      </w:r>
    </w:p>
    <w:p w14:paraId="687FD2EA" w14:textId="77777777" w:rsidR="008B0AB0" w:rsidRDefault="008B0AB0" w:rsidP="0091216E">
      <w:pPr>
        <w:pStyle w:val="2f2"/>
        <w:spacing w:before="240" w:after="240"/>
      </w:pPr>
      <w:r>
        <w:t xml:space="preserve">  user-vlan 102</w:t>
      </w:r>
    </w:p>
    <w:p w14:paraId="0ACB5CDD" w14:textId="77777777" w:rsidR="008B0AB0" w:rsidRDefault="008B0AB0" w:rsidP="0091216E">
      <w:pPr>
        <w:pStyle w:val="2f2"/>
        <w:spacing w:before="240" w:after="240"/>
      </w:pPr>
      <w:r>
        <w:t xml:space="preserve">  qos-profile Research_Result</w:t>
      </w:r>
    </w:p>
    <w:p w14:paraId="36B63572" w14:textId="77777777" w:rsidR="008B0AB0" w:rsidRDefault="008B0AB0" w:rsidP="0091216E">
      <w:pPr>
        <w:pStyle w:val="2f2"/>
        <w:spacing w:before="240" w:after="240"/>
      </w:pPr>
      <w:r>
        <w:t xml:space="preserve"> service-scheme Sales_Result</w:t>
      </w:r>
    </w:p>
    <w:p w14:paraId="072D21DF" w14:textId="77777777" w:rsidR="008B0AB0" w:rsidRDefault="008B0AB0" w:rsidP="0091216E">
      <w:pPr>
        <w:pStyle w:val="2f2"/>
        <w:spacing w:before="240" w:after="240"/>
      </w:pPr>
      <w:r>
        <w:t xml:space="preserve">  user-vlan 103</w:t>
      </w:r>
    </w:p>
    <w:p w14:paraId="6979181D" w14:textId="77777777" w:rsidR="008B0AB0" w:rsidRDefault="008B0AB0" w:rsidP="0091216E">
      <w:pPr>
        <w:pStyle w:val="2f2"/>
        <w:spacing w:before="240" w:after="240"/>
      </w:pPr>
      <w:r>
        <w:t xml:space="preserve">  qos-profile Sales_Result</w:t>
      </w:r>
    </w:p>
    <w:p w14:paraId="659F01E6" w14:textId="77777777" w:rsidR="008B0AB0" w:rsidRDefault="008B0AB0" w:rsidP="0091216E">
      <w:pPr>
        <w:pStyle w:val="2f2"/>
        <w:spacing w:before="240" w:after="240"/>
      </w:pPr>
      <w:r>
        <w:t xml:space="preserve"> domain default</w:t>
      </w:r>
    </w:p>
    <w:p w14:paraId="2018CDF1" w14:textId="77777777" w:rsidR="008B0AB0" w:rsidRDefault="008B0AB0" w:rsidP="0091216E">
      <w:pPr>
        <w:pStyle w:val="2f2"/>
        <w:spacing w:before="240" w:after="240"/>
      </w:pPr>
      <w:r>
        <w:t xml:space="preserve">  authentication-scheme HQ_RADIUS_Server</w:t>
      </w:r>
    </w:p>
    <w:p w14:paraId="72A153EA" w14:textId="77777777" w:rsidR="008B0AB0" w:rsidRDefault="008B0AB0" w:rsidP="0091216E">
      <w:pPr>
        <w:pStyle w:val="2f2"/>
        <w:spacing w:before="240" w:after="240"/>
      </w:pPr>
      <w:r>
        <w:t xml:space="preserve">  accounting-scheme HQ_RADIUS_Server</w:t>
      </w:r>
    </w:p>
    <w:p w14:paraId="321D2F25" w14:textId="77777777" w:rsidR="008B0AB0" w:rsidRDefault="008B0AB0" w:rsidP="0091216E">
      <w:pPr>
        <w:pStyle w:val="2f2"/>
        <w:spacing w:before="240" w:after="240"/>
      </w:pPr>
      <w:r>
        <w:t xml:space="preserve">  radius-server HQ_RADIUS_Server</w:t>
      </w:r>
    </w:p>
    <w:p w14:paraId="24A67117" w14:textId="77777777" w:rsidR="008B0AB0" w:rsidRDefault="008B0AB0" w:rsidP="0091216E">
      <w:pPr>
        <w:pStyle w:val="2f2"/>
        <w:spacing w:before="240" w:after="240"/>
      </w:pPr>
      <w:r>
        <w:t xml:space="preserve"> domain default_admin</w:t>
      </w:r>
    </w:p>
    <w:p w14:paraId="204D403F" w14:textId="77777777" w:rsidR="008B0AB0" w:rsidRDefault="008B0AB0" w:rsidP="0091216E">
      <w:pPr>
        <w:pStyle w:val="2f2"/>
        <w:spacing w:before="240" w:after="240"/>
      </w:pPr>
      <w:r>
        <w:t xml:space="preserve">  authentication-scheme default</w:t>
      </w:r>
    </w:p>
    <w:p w14:paraId="4EA66FE7" w14:textId="77777777" w:rsidR="008B0AB0" w:rsidRDefault="008B0AB0" w:rsidP="0091216E">
      <w:pPr>
        <w:pStyle w:val="2f2"/>
        <w:spacing w:before="240" w:after="240"/>
      </w:pPr>
      <w:r>
        <w:t xml:space="preserve">  accounting-scheme default</w:t>
      </w:r>
    </w:p>
    <w:p w14:paraId="621FC18A" w14:textId="77777777" w:rsidR="008B0AB0" w:rsidRDefault="008B0AB0" w:rsidP="0091216E">
      <w:pPr>
        <w:pStyle w:val="2f2"/>
        <w:spacing w:before="240" w:after="240"/>
      </w:pPr>
      <w:r>
        <w:t xml:space="preserve"> domain domain_accampus</w:t>
      </w:r>
    </w:p>
    <w:p w14:paraId="7750B60D" w14:textId="77777777" w:rsidR="008B0AB0" w:rsidRDefault="008B0AB0" w:rsidP="0091216E">
      <w:pPr>
        <w:pStyle w:val="2f2"/>
        <w:spacing w:before="240" w:after="240"/>
      </w:pPr>
      <w:r>
        <w:t xml:space="preserve">  authentication-scheme default</w:t>
      </w:r>
    </w:p>
    <w:p w14:paraId="6E6518A4" w14:textId="77777777" w:rsidR="008B0AB0" w:rsidRDefault="008B0AB0" w:rsidP="0091216E">
      <w:pPr>
        <w:pStyle w:val="2f2"/>
        <w:spacing w:before="240" w:after="240"/>
      </w:pPr>
      <w:r>
        <w:t xml:space="preserve">  accounting-scheme default</w:t>
      </w:r>
    </w:p>
    <w:p w14:paraId="376F389A" w14:textId="77777777" w:rsidR="008B0AB0" w:rsidRDefault="008B0AB0" w:rsidP="0091216E">
      <w:pPr>
        <w:pStyle w:val="2f2"/>
        <w:spacing w:before="240" w:after="240"/>
      </w:pPr>
      <w:r>
        <w:t xml:space="preserve">  radius-server default</w:t>
      </w:r>
    </w:p>
    <w:p w14:paraId="40DB2A83" w14:textId="77777777" w:rsidR="008B0AB0" w:rsidRDefault="008B0AB0" w:rsidP="0091216E">
      <w:pPr>
        <w:pStyle w:val="2f2"/>
        <w:spacing w:before="240" w:after="240"/>
      </w:pPr>
      <w:r>
        <w:t xml:space="preserve"> local-user admin password irreversible-cipher $1c$w6&lt;r(*sKE($9+y)UyvXv-q*'X!Le`k#=9}j3&lt;Cb&lt;MWfDI(1P&lt;PJ$</w:t>
      </w:r>
    </w:p>
    <w:p w14:paraId="32FAB0C4" w14:textId="77777777" w:rsidR="008B0AB0" w:rsidRDefault="008B0AB0" w:rsidP="0091216E">
      <w:pPr>
        <w:pStyle w:val="2f2"/>
        <w:spacing w:before="240" w:after="240"/>
      </w:pPr>
      <w:r>
        <w:t xml:space="preserve"> local-user admin privilege level 15</w:t>
      </w:r>
    </w:p>
    <w:p w14:paraId="565C2C7D" w14:textId="77777777" w:rsidR="008B0AB0" w:rsidRDefault="008B0AB0" w:rsidP="0091216E">
      <w:pPr>
        <w:pStyle w:val="2f2"/>
        <w:spacing w:before="240" w:after="240"/>
      </w:pPr>
      <w:r>
        <w:t xml:space="preserve"> local-user admin service-type terminal ssh http</w:t>
      </w:r>
    </w:p>
    <w:p w14:paraId="292396B8" w14:textId="77777777" w:rsidR="008B0AB0" w:rsidRDefault="008B0AB0" w:rsidP="0091216E">
      <w:pPr>
        <w:pStyle w:val="2f2"/>
        <w:spacing w:before="240" w:after="240"/>
      </w:pPr>
      <w:r>
        <w:t xml:space="preserve"> local-user accampus@domain_accampus password irreversible-cipher $1c$,{'zR^Q5Y2$D5u:8$~"|;Zf2xC=Pet;caV&gt;&gt;rMO(G1;mYGDVm9)$</w:t>
      </w:r>
    </w:p>
    <w:p w14:paraId="5559EC7B" w14:textId="77777777" w:rsidR="008B0AB0" w:rsidRDefault="008B0AB0" w:rsidP="0091216E">
      <w:pPr>
        <w:pStyle w:val="2f2"/>
        <w:spacing w:before="240" w:after="240"/>
      </w:pPr>
      <w:r>
        <w:t xml:space="preserve"> local-user accampus@domain_accampus privilege level 15</w:t>
      </w:r>
    </w:p>
    <w:p w14:paraId="75D20A24" w14:textId="77777777" w:rsidR="008B0AB0" w:rsidRDefault="008B0AB0" w:rsidP="0091216E">
      <w:pPr>
        <w:pStyle w:val="2f2"/>
        <w:spacing w:before="240" w:after="240"/>
      </w:pPr>
      <w:r>
        <w:t xml:space="preserve"> local-user accampus@domain_accampus service-type ssh http</w:t>
      </w:r>
    </w:p>
    <w:p w14:paraId="15DBF0A8" w14:textId="77777777" w:rsidR="008B0AB0" w:rsidRDefault="008B0AB0" w:rsidP="0091216E">
      <w:pPr>
        <w:pStyle w:val="2f2"/>
        <w:spacing w:before="240" w:after="240"/>
      </w:pPr>
      <w:r>
        <w:t>#</w:t>
      </w:r>
    </w:p>
    <w:p w14:paraId="31AC0DF6" w14:textId="77777777" w:rsidR="008B0AB0" w:rsidRDefault="008B0AB0" w:rsidP="0091216E">
      <w:pPr>
        <w:pStyle w:val="2f2"/>
        <w:spacing w:before="240" w:after="240"/>
      </w:pPr>
      <w:r>
        <w:t>bridge-domain 1</w:t>
      </w:r>
    </w:p>
    <w:p w14:paraId="30A0614C" w14:textId="77777777" w:rsidR="008B0AB0" w:rsidRDefault="008B0AB0" w:rsidP="0091216E">
      <w:pPr>
        <w:pStyle w:val="2f2"/>
        <w:spacing w:before="240" w:after="240"/>
      </w:pPr>
      <w:r>
        <w:t xml:space="preserve"> l2 binding vlan 101</w:t>
      </w:r>
    </w:p>
    <w:p w14:paraId="13C16CAA" w14:textId="77777777" w:rsidR="008B0AB0" w:rsidRDefault="008B0AB0" w:rsidP="0091216E">
      <w:pPr>
        <w:pStyle w:val="2f2"/>
        <w:spacing w:before="240" w:after="240"/>
      </w:pPr>
      <w:r>
        <w:t xml:space="preserve"> vxlan vni 3</w:t>
      </w:r>
    </w:p>
    <w:p w14:paraId="7E72773E" w14:textId="77777777" w:rsidR="008B0AB0" w:rsidRDefault="008B0AB0" w:rsidP="0091216E">
      <w:pPr>
        <w:pStyle w:val="2f2"/>
        <w:spacing w:before="240" w:after="240"/>
      </w:pPr>
      <w:r>
        <w:t xml:space="preserve"> evpn binding vpn-instance evpn_1</w:t>
      </w:r>
    </w:p>
    <w:p w14:paraId="08557C4A" w14:textId="77777777" w:rsidR="008B0AB0" w:rsidRDefault="008B0AB0" w:rsidP="0091216E">
      <w:pPr>
        <w:pStyle w:val="2f2"/>
        <w:spacing w:before="240" w:after="240"/>
      </w:pPr>
      <w:r>
        <w:t xml:space="preserve"> dhcp option82 rebuild enable</w:t>
      </w:r>
    </w:p>
    <w:p w14:paraId="528DD29D" w14:textId="77777777" w:rsidR="008B0AB0" w:rsidRDefault="008B0AB0" w:rsidP="0091216E">
      <w:pPr>
        <w:pStyle w:val="2f2"/>
        <w:spacing w:before="240" w:after="240"/>
      </w:pPr>
      <w:r>
        <w:t xml:space="preserve"> dhcp option82 encapsulation vendor-specific-id</w:t>
      </w:r>
    </w:p>
    <w:p w14:paraId="25D59F90" w14:textId="77777777" w:rsidR="008B0AB0" w:rsidRDefault="008B0AB0" w:rsidP="0091216E">
      <w:pPr>
        <w:pStyle w:val="2f2"/>
        <w:spacing w:before="240" w:after="240"/>
      </w:pPr>
      <w:r>
        <w:t>bridge-domain 2</w:t>
      </w:r>
    </w:p>
    <w:p w14:paraId="0F571894" w14:textId="77777777" w:rsidR="008B0AB0" w:rsidRDefault="008B0AB0" w:rsidP="0091216E">
      <w:pPr>
        <w:pStyle w:val="2f2"/>
        <w:spacing w:before="240" w:after="240"/>
      </w:pPr>
      <w:r>
        <w:t xml:space="preserve"> l2 binding vlan 102</w:t>
      </w:r>
    </w:p>
    <w:p w14:paraId="1B56A143" w14:textId="77777777" w:rsidR="008B0AB0" w:rsidRDefault="008B0AB0" w:rsidP="0091216E">
      <w:pPr>
        <w:pStyle w:val="2f2"/>
        <w:spacing w:before="240" w:after="240"/>
      </w:pPr>
      <w:r>
        <w:t xml:space="preserve"> vxlan vni 5</w:t>
      </w:r>
    </w:p>
    <w:p w14:paraId="6575435B" w14:textId="77777777" w:rsidR="008B0AB0" w:rsidRDefault="008B0AB0" w:rsidP="0091216E">
      <w:pPr>
        <w:pStyle w:val="2f2"/>
        <w:spacing w:before="240" w:after="240"/>
      </w:pPr>
      <w:r>
        <w:t xml:space="preserve"> evpn binding vpn-instance evpn_2</w:t>
      </w:r>
    </w:p>
    <w:p w14:paraId="5EA5E6DA" w14:textId="77777777" w:rsidR="008B0AB0" w:rsidRDefault="008B0AB0" w:rsidP="0091216E">
      <w:pPr>
        <w:pStyle w:val="2f2"/>
        <w:spacing w:before="240" w:after="240"/>
      </w:pPr>
      <w:r>
        <w:t xml:space="preserve"> dhcp option82 rebuild enable</w:t>
      </w:r>
    </w:p>
    <w:p w14:paraId="1D962F82" w14:textId="77777777" w:rsidR="008B0AB0" w:rsidRDefault="008B0AB0" w:rsidP="0091216E">
      <w:pPr>
        <w:pStyle w:val="2f2"/>
        <w:spacing w:before="240" w:after="240"/>
      </w:pPr>
      <w:r>
        <w:t xml:space="preserve"> dhcp option82 encapsulation vendor-specific-id</w:t>
      </w:r>
    </w:p>
    <w:p w14:paraId="25A960CD" w14:textId="77777777" w:rsidR="008B0AB0" w:rsidRDefault="008B0AB0" w:rsidP="0091216E">
      <w:pPr>
        <w:pStyle w:val="2f2"/>
        <w:spacing w:before="240" w:after="240"/>
      </w:pPr>
      <w:r>
        <w:t>bridge-domain 3</w:t>
      </w:r>
    </w:p>
    <w:p w14:paraId="6DF35264" w14:textId="77777777" w:rsidR="008B0AB0" w:rsidRDefault="008B0AB0" w:rsidP="0091216E">
      <w:pPr>
        <w:pStyle w:val="2f2"/>
        <w:spacing w:before="240" w:after="240"/>
      </w:pPr>
      <w:r>
        <w:t xml:space="preserve"> l2 binding vlan 103</w:t>
      </w:r>
    </w:p>
    <w:p w14:paraId="2AACAFD4" w14:textId="77777777" w:rsidR="008B0AB0" w:rsidRDefault="008B0AB0" w:rsidP="0091216E">
      <w:pPr>
        <w:pStyle w:val="2f2"/>
        <w:spacing w:before="240" w:after="240"/>
      </w:pPr>
      <w:r>
        <w:t xml:space="preserve"> vxlan vni 7</w:t>
      </w:r>
    </w:p>
    <w:p w14:paraId="3DE22844" w14:textId="77777777" w:rsidR="008B0AB0" w:rsidRDefault="008B0AB0" w:rsidP="0091216E">
      <w:pPr>
        <w:pStyle w:val="2f2"/>
        <w:spacing w:before="240" w:after="240"/>
      </w:pPr>
      <w:r>
        <w:t xml:space="preserve"> evpn binding vpn-instance evpn_3</w:t>
      </w:r>
    </w:p>
    <w:p w14:paraId="282F80C9" w14:textId="77777777" w:rsidR="008B0AB0" w:rsidRDefault="008B0AB0" w:rsidP="0091216E">
      <w:pPr>
        <w:pStyle w:val="2f2"/>
        <w:spacing w:before="240" w:after="240"/>
      </w:pPr>
      <w:r>
        <w:t xml:space="preserve"> dhcp option82 rebuild enable</w:t>
      </w:r>
    </w:p>
    <w:p w14:paraId="416C6ED2" w14:textId="77777777" w:rsidR="008B0AB0" w:rsidRDefault="008B0AB0" w:rsidP="0091216E">
      <w:pPr>
        <w:pStyle w:val="2f2"/>
        <w:spacing w:before="240" w:after="240"/>
      </w:pPr>
      <w:r>
        <w:t xml:space="preserve"> dhcp option82 encapsulation vendor-specific-id</w:t>
      </w:r>
    </w:p>
    <w:p w14:paraId="77E432EC" w14:textId="77777777" w:rsidR="008B0AB0" w:rsidRDefault="008B0AB0" w:rsidP="0091216E">
      <w:pPr>
        <w:pStyle w:val="2f2"/>
        <w:spacing w:before="240" w:after="240"/>
      </w:pPr>
      <w:r>
        <w:t>#</w:t>
      </w:r>
    </w:p>
    <w:p w14:paraId="08827043" w14:textId="77777777" w:rsidR="008B0AB0" w:rsidRDefault="008B0AB0" w:rsidP="0091216E">
      <w:pPr>
        <w:pStyle w:val="2f2"/>
        <w:spacing w:before="240" w:after="240"/>
      </w:pPr>
      <w:r>
        <w:t>interface Vlanif1</w:t>
      </w:r>
    </w:p>
    <w:p w14:paraId="0F197CCE" w14:textId="77777777" w:rsidR="008B0AB0" w:rsidRDefault="008B0AB0" w:rsidP="0091216E">
      <w:pPr>
        <w:pStyle w:val="2f2"/>
        <w:spacing w:before="240" w:after="240"/>
      </w:pPr>
      <w:r>
        <w:t xml:space="preserve"> ip address dhcp-alloc</w:t>
      </w:r>
    </w:p>
    <w:p w14:paraId="5FD5A2BB" w14:textId="77777777" w:rsidR="008B0AB0" w:rsidRDefault="008B0AB0" w:rsidP="0091216E">
      <w:pPr>
        <w:pStyle w:val="2f2"/>
        <w:spacing w:before="240" w:after="240"/>
      </w:pPr>
      <w:r>
        <w:t>#</w:t>
      </w:r>
    </w:p>
    <w:p w14:paraId="21D0CD1B" w14:textId="77777777" w:rsidR="008B0AB0" w:rsidRDefault="008B0AB0" w:rsidP="0091216E">
      <w:pPr>
        <w:pStyle w:val="2f2"/>
        <w:spacing w:before="240" w:after="240"/>
      </w:pPr>
      <w:r>
        <w:t>interface Vlanif10</w:t>
      </w:r>
    </w:p>
    <w:p w14:paraId="6259513C" w14:textId="77777777" w:rsidR="008B0AB0" w:rsidRDefault="008B0AB0" w:rsidP="0091216E">
      <w:pPr>
        <w:pStyle w:val="2f2"/>
        <w:spacing w:before="240" w:after="240"/>
      </w:pPr>
      <w:r>
        <w:t xml:space="preserve"> ip address 172.20.0.1 255.255.255.252</w:t>
      </w:r>
    </w:p>
    <w:p w14:paraId="178E4F21" w14:textId="77777777" w:rsidR="008B0AB0" w:rsidRDefault="008B0AB0" w:rsidP="0091216E">
      <w:pPr>
        <w:pStyle w:val="2f2"/>
        <w:spacing w:before="240" w:after="240"/>
      </w:pPr>
      <w:r>
        <w:t xml:space="preserve"> ospf enable 1 area 0.0.0.0</w:t>
      </w:r>
    </w:p>
    <w:p w14:paraId="497E60C8" w14:textId="77777777" w:rsidR="008B0AB0" w:rsidRDefault="008B0AB0" w:rsidP="0091216E">
      <w:pPr>
        <w:pStyle w:val="2f2"/>
        <w:spacing w:before="240" w:after="240"/>
      </w:pPr>
      <w:r>
        <w:t>#</w:t>
      </w:r>
    </w:p>
    <w:p w14:paraId="1053B08D" w14:textId="77777777" w:rsidR="008B0AB0" w:rsidRDefault="008B0AB0" w:rsidP="0091216E">
      <w:pPr>
        <w:pStyle w:val="2f2"/>
        <w:spacing w:before="240" w:after="240"/>
      </w:pPr>
      <w:r>
        <w:t>interface MEth0/0/1</w:t>
      </w:r>
    </w:p>
    <w:p w14:paraId="75A8C72B" w14:textId="77777777" w:rsidR="008B0AB0" w:rsidRDefault="008B0AB0" w:rsidP="0091216E">
      <w:pPr>
        <w:pStyle w:val="2f2"/>
        <w:spacing w:before="240" w:after="240"/>
      </w:pPr>
      <w:r>
        <w:t xml:space="preserve"> ip address 192.168.1.253 255.255.255.0</w:t>
      </w:r>
    </w:p>
    <w:p w14:paraId="66EDB46E" w14:textId="77777777" w:rsidR="008B0AB0" w:rsidRDefault="008B0AB0" w:rsidP="0091216E">
      <w:pPr>
        <w:pStyle w:val="2f2"/>
        <w:spacing w:before="240" w:after="240"/>
      </w:pPr>
      <w:r>
        <w:t>#</w:t>
      </w:r>
    </w:p>
    <w:p w14:paraId="482FCAE2" w14:textId="77777777" w:rsidR="008B0AB0" w:rsidRDefault="008B0AB0" w:rsidP="0091216E">
      <w:pPr>
        <w:pStyle w:val="2f2"/>
        <w:spacing w:before="240" w:after="240"/>
      </w:pPr>
      <w:r>
        <w:t>interface MEth0/0/2</w:t>
      </w:r>
    </w:p>
    <w:p w14:paraId="6C8721A8" w14:textId="77777777" w:rsidR="008B0AB0" w:rsidRDefault="008B0AB0" w:rsidP="0091216E">
      <w:pPr>
        <w:pStyle w:val="2f2"/>
        <w:spacing w:before="240" w:after="240"/>
      </w:pPr>
      <w:r>
        <w:t xml:space="preserve"> ip address 169.254.2.1 255.255.255.252</w:t>
      </w:r>
    </w:p>
    <w:p w14:paraId="172316E8" w14:textId="77777777" w:rsidR="008B0AB0" w:rsidRDefault="008B0AB0" w:rsidP="0091216E">
      <w:pPr>
        <w:pStyle w:val="2f2"/>
        <w:spacing w:before="240" w:after="240"/>
      </w:pPr>
      <w:r>
        <w:t>#</w:t>
      </w:r>
    </w:p>
    <w:p w14:paraId="383272E9" w14:textId="77777777" w:rsidR="008B0AB0" w:rsidRDefault="008B0AB0" w:rsidP="0091216E">
      <w:pPr>
        <w:pStyle w:val="2f2"/>
        <w:spacing w:before="240" w:after="240"/>
      </w:pPr>
      <w:r>
        <w:t>interface GigabitEthernet0/0/1</w:t>
      </w:r>
    </w:p>
    <w:p w14:paraId="026F2A11" w14:textId="77777777" w:rsidR="008B0AB0" w:rsidRDefault="008B0AB0" w:rsidP="0091216E">
      <w:pPr>
        <w:pStyle w:val="2f2"/>
        <w:spacing w:before="240" w:after="240"/>
      </w:pPr>
      <w:r>
        <w:t xml:space="preserve"> port link-type trunk</w:t>
      </w:r>
    </w:p>
    <w:p w14:paraId="7DAD8458" w14:textId="77777777" w:rsidR="008B0AB0" w:rsidRDefault="008B0AB0" w:rsidP="0091216E">
      <w:pPr>
        <w:pStyle w:val="2f2"/>
        <w:spacing w:before="240" w:after="240"/>
      </w:pPr>
      <w:r>
        <w:t xml:space="preserve"> port trunk allow-pass vlan 10</w:t>
      </w:r>
    </w:p>
    <w:p w14:paraId="04BB30B1" w14:textId="77777777" w:rsidR="008B0AB0" w:rsidRDefault="008B0AB0" w:rsidP="0091216E">
      <w:pPr>
        <w:pStyle w:val="2f2"/>
        <w:spacing w:before="240" w:after="240"/>
      </w:pPr>
      <w:r>
        <w:t xml:space="preserve"> trust dscp</w:t>
      </w:r>
    </w:p>
    <w:p w14:paraId="1C479F24" w14:textId="77777777" w:rsidR="008B0AB0" w:rsidRDefault="008B0AB0" w:rsidP="0091216E">
      <w:pPr>
        <w:pStyle w:val="2f2"/>
        <w:spacing w:before="240" w:after="240"/>
      </w:pPr>
      <w:r>
        <w:t>#</w:t>
      </w:r>
    </w:p>
    <w:p w14:paraId="02B0DB55" w14:textId="77777777" w:rsidR="008B0AB0" w:rsidRDefault="008B0AB0" w:rsidP="0091216E">
      <w:pPr>
        <w:pStyle w:val="2f2"/>
        <w:spacing w:before="240" w:after="240"/>
      </w:pPr>
      <w:r>
        <w:t>interface GigabitEthernet0/0/24</w:t>
      </w:r>
    </w:p>
    <w:p w14:paraId="55DB08A5" w14:textId="77777777" w:rsidR="008B0AB0" w:rsidRDefault="008B0AB0" w:rsidP="0091216E">
      <w:pPr>
        <w:pStyle w:val="2f2"/>
        <w:spacing w:before="240" w:after="240"/>
      </w:pPr>
      <w:r>
        <w:t xml:space="preserve"> port link-type hybrid</w:t>
      </w:r>
    </w:p>
    <w:p w14:paraId="4EE787B2" w14:textId="77777777" w:rsidR="008B0AB0" w:rsidRDefault="008B0AB0" w:rsidP="0091216E">
      <w:pPr>
        <w:pStyle w:val="2f2"/>
        <w:spacing w:before="240" w:after="240"/>
      </w:pPr>
      <w:r>
        <w:t xml:space="preserve"> authentication-profile HQ_MAC_802.1X</w:t>
      </w:r>
    </w:p>
    <w:p w14:paraId="234D9BC5" w14:textId="77777777" w:rsidR="008B0AB0" w:rsidRDefault="008B0AB0" w:rsidP="0091216E">
      <w:pPr>
        <w:pStyle w:val="2f2"/>
        <w:spacing w:before="240" w:after="240"/>
      </w:pPr>
      <w:r>
        <w:t xml:space="preserve"> port-isolate enable group 1</w:t>
      </w:r>
    </w:p>
    <w:p w14:paraId="735DA1D1" w14:textId="77777777" w:rsidR="008B0AB0" w:rsidRDefault="008B0AB0" w:rsidP="0091216E">
      <w:pPr>
        <w:pStyle w:val="2f2"/>
        <w:spacing w:before="240" w:after="240"/>
      </w:pPr>
      <w:r>
        <w:t xml:space="preserve"> trust dscp</w:t>
      </w:r>
    </w:p>
    <w:p w14:paraId="6A15B32D" w14:textId="77777777" w:rsidR="008B0AB0" w:rsidRDefault="008B0AB0" w:rsidP="0091216E">
      <w:pPr>
        <w:pStyle w:val="2f2"/>
        <w:spacing w:before="240" w:after="240"/>
      </w:pPr>
      <w:r>
        <w:t>#</w:t>
      </w:r>
    </w:p>
    <w:p w14:paraId="5D87C70C" w14:textId="77777777" w:rsidR="008B0AB0" w:rsidRDefault="008B0AB0" w:rsidP="0091216E">
      <w:pPr>
        <w:pStyle w:val="2f2"/>
        <w:spacing w:before="240" w:after="240"/>
      </w:pPr>
      <w:r>
        <w:t>interface LoopBack1</w:t>
      </w:r>
    </w:p>
    <w:p w14:paraId="3CEC014F" w14:textId="77777777" w:rsidR="008B0AB0" w:rsidRDefault="008B0AB0" w:rsidP="0091216E">
      <w:pPr>
        <w:pStyle w:val="2f2"/>
        <w:spacing w:before="240" w:after="240"/>
      </w:pPr>
      <w:r>
        <w:t xml:space="preserve"> ip address 1.1.1.0 255.255.255.255</w:t>
      </w:r>
    </w:p>
    <w:p w14:paraId="44FB0765" w14:textId="77777777" w:rsidR="008B0AB0" w:rsidRDefault="008B0AB0" w:rsidP="0091216E">
      <w:pPr>
        <w:pStyle w:val="2f2"/>
        <w:spacing w:before="240" w:after="240"/>
      </w:pPr>
      <w:r>
        <w:t xml:space="preserve"> ospf enable 1 area 0.0.0.0</w:t>
      </w:r>
    </w:p>
    <w:p w14:paraId="6D578368" w14:textId="77777777" w:rsidR="008B0AB0" w:rsidRDefault="008B0AB0" w:rsidP="0091216E">
      <w:pPr>
        <w:pStyle w:val="2f2"/>
        <w:spacing w:before="240" w:after="240"/>
      </w:pPr>
      <w:r>
        <w:t>#</w:t>
      </w:r>
    </w:p>
    <w:p w14:paraId="51592531" w14:textId="77777777" w:rsidR="008B0AB0" w:rsidRDefault="008B0AB0" w:rsidP="0091216E">
      <w:pPr>
        <w:pStyle w:val="2f2"/>
        <w:spacing w:before="240" w:after="240"/>
      </w:pPr>
      <w:r>
        <w:t>interface Vbdif1</w:t>
      </w:r>
    </w:p>
    <w:p w14:paraId="63F49EBE" w14:textId="77777777" w:rsidR="008B0AB0" w:rsidRDefault="008B0AB0" w:rsidP="0091216E">
      <w:pPr>
        <w:pStyle w:val="2f2"/>
        <w:spacing w:before="240" w:after="240"/>
      </w:pPr>
      <w:r>
        <w:t xml:space="preserve"> mac-address 0000-5e00-0102</w:t>
      </w:r>
    </w:p>
    <w:p w14:paraId="3A7AC5FA" w14:textId="77777777" w:rsidR="008B0AB0" w:rsidRDefault="008B0AB0" w:rsidP="0091216E">
      <w:pPr>
        <w:pStyle w:val="2f2"/>
        <w:spacing w:before="240" w:after="240"/>
      </w:pPr>
      <w:r>
        <w:t xml:space="preserve"> ip binding vpn-instance OA</w:t>
      </w:r>
    </w:p>
    <w:p w14:paraId="1309D154" w14:textId="77777777" w:rsidR="008B0AB0" w:rsidRDefault="008B0AB0" w:rsidP="0091216E">
      <w:pPr>
        <w:pStyle w:val="2f2"/>
        <w:spacing w:before="240" w:after="240"/>
      </w:pPr>
      <w:r>
        <w:t xml:space="preserve"> arp collect host enable</w:t>
      </w:r>
    </w:p>
    <w:p w14:paraId="7AB03E42" w14:textId="77777777" w:rsidR="008B0AB0" w:rsidRDefault="008B0AB0" w:rsidP="0091216E">
      <w:pPr>
        <w:pStyle w:val="2f2"/>
        <w:spacing w:before="240" w:after="240"/>
      </w:pPr>
      <w:r>
        <w:t xml:space="preserve"> arp distribute-gateway enable</w:t>
      </w:r>
    </w:p>
    <w:p w14:paraId="56515366" w14:textId="77777777" w:rsidR="008B0AB0" w:rsidRDefault="008B0AB0" w:rsidP="0091216E">
      <w:pPr>
        <w:pStyle w:val="2f2"/>
        <w:spacing w:before="240" w:after="240"/>
      </w:pPr>
      <w:r>
        <w:t xml:space="preserve"> ip address 172.16.1.1 255.255.255.0</w:t>
      </w:r>
    </w:p>
    <w:p w14:paraId="08F95FC7" w14:textId="77777777" w:rsidR="008B0AB0" w:rsidRDefault="008B0AB0" w:rsidP="0091216E">
      <w:pPr>
        <w:pStyle w:val="2f2"/>
        <w:spacing w:before="240" w:after="240"/>
      </w:pPr>
      <w:r>
        <w:t xml:space="preserve"> arp-proxy enable</w:t>
      </w:r>
    </w:p>
    <w:p w14:paraId="61DC0219" w14:textId="77777777" w:rsidR="008B0AB0" w:rsidRDefault="008B0AB0" w:rsidP="0091216E">
      <w:pPr>
        <w:pStyle w:val="2f2"/>
        <w:spacing w:before="240" w:after="240"/>
      </w:pPr>
      <w:r>
        <w:t xml:space="preserve"> arp-proxy local enable</w:t>
      </w:r>
    </w:p>
    <w:p w14:paraId="50496ABF" w14:textId="77777777" w:rsidR="008B0AB0" w:rsidRDefault="008B0AB0" w:rsidP="0091216E">
      <w:pPr>
        <w:pStyle w:val="2f2"/>
        <w:spacing w:before="240" w:after="240"/>
      </w:pPr>
      <w:r>
        <w:t xml:space="preserve"> dhcp select relay</w:t>
      </w:r>
    </w:p>
    <w:p w14:paraId="2B911048" w14:textId="77777777" w:rsidR="008B0AB0" w:rsidRDefault="008B0AB0" w:rsidP="0091216E">
      <w:pPr>
        <w:pStyle w:val="2f2"/>
        <w:spacing w:before="240" w:after="240"/>
      </w:pPr>
      <w:r>
        <w:t xml:space="preserve"> dhcp relay server-ip 192.168.130.2</w:t>
      </w:r>
    </w:p>
    <w:p w14:paraId="772A6D66" w14:textId="77777777" w:rsidR="008B0AB0" w:rsidRDefault="008B0AB0" w:rsidP="0091216E">
      <w:pPr>
        <w:pStyle w:val="2f2"/>
        <w:spacing w:before="240" w:after="240"/>
      </w:pPr>
      <w:r>
        <w:t xml:space="preserve"> dhcp relay anycast gateway re-route enable</w:t>
      </w:r>
    </w:p>
    <w:p w14:paraId="31B3DAB1" w14:textId="77777777" w:rsidR="008B0AB0" w:rsidRDefault="008B0AB0" w:rsidP="0091216E">
      <w:pPr>
        <w:pStyle w:val="2f2"/>
        <w:spacing w:before="240" w:after="240"/>
      </w:pPr>
      <w:r>
        <w:t>#</w:t>
      </w:r>
    </w:p>
    <w:p w14:paraId="5BD97CDC" w14:textId="77777777" w:rsidR="008B0AB0" w:rsidRDefault="008B0AB0" w:rsidP="0091216E">
      <w:pPr>
        <w:pStyle w:val="2f2"/>
        <w:spacing w:before="240" w:after="240"/>
      </w:pPr>
      <w:r>
        <w:t>interface Vbdif2</w:t>
      </w:r>
    </w:p>
    <w:p w14:paraId="4197E57B" w14:textId="77777777" w:rsidR="008B0AB0" w:rsidRDefault="008B0AB0" w:rsidP="0091216E">
      <w:pPr>
        <w:pStyle w:val="2f2"/>
        <w:spacing w:before="240" w:after="240"/>
      </w:pPr>
      <w:r>
        <w:t xml:space="preserve"> mac-address 0000-5e00-0102</w:t>
      </w:r>
    </w:p>
    <w:p w14:paraId="7B4B6630" w14:textId="77777777" w:rsidR="008B0AB0" w:rsidRDefault="008B0AB0" w:rsidP="0091216E">
      <w:pPr>
        <w:pStyle w:val="2f2"/>
        <w:spacing w:before="240" w:after="240"/>
      </w:pPr>
      <w:r>
        <w:t xml:space="preserve"> ip binding vpn-instance RD</w:t>
      </w:r>
    </w:p>
    <w:p w14:paraId="169C3CB8" w14:textId="77777777" w:rsidR="008B0AB0" w:rsidRDefault="008B0AB0" w:rsidP="0091216E">
      <w:pPr>
        <w:pStyle w:val="2f2"/>
        <w:spacing w:before="240" w:after="240"/>
      </w:pPr>
      <w:r>
        <w:t xml:space="preserve"> arp collect host enable</w:t>
      </w:r>
    </w:p>
    <w:p w14:paraId="02D22D4C" w14:textId="77777777" w:rsidR="008B0AB0" w:rsidRDefault="008B0AB0" w:rsidP="0091216E">
      <w:pPr>
        <w:pStyle w:val="2f2"/>
        <w:spacing w:before="240" w:after="240"/>
      </w:pPr>
      <w:r>
        <w:t xml:space="preserve"> arp distribute-gateway enable</w:t>
      </w:r>
    </w:p>
    <w:p w14:paraId="542076E7" w14:textId="77777777" w:rsidR="008B0AB0" w:rsidRDefault="008B0AB0" w:rsidP="0091216E">
      <w:pPr>
        <w:pStyle w:val="2f2"/>
        <w:spacing w:before="240" w:after="240"/>
      </w:pPr>
      <w:r>
        <w:t xml:space="preserve"> ip address 172.16.2.1 255.255.255.0</w:t>
      </w:r>
    </w:p>
    <w:p w14:paraId="7C7E61E5" w14:textId="77777777" w:rsidR="008B0AB0" w:rsidRDefault="008B0AB0" w:rsidP="0091216E">
      <w:pPr>
        <w:pStyle w:val="2f2"/>
        <w:spacing w:before="240" w:after="240"/>
      </w:pPr>
      <w:r>
        <w:t xml:space="preserve"> arp-proxy enable</w:t>
      </w:r>
    </w:p>
    <w:p w14:paraId="177E8734" w14:textId="77777777" w:rsidR="008B0AB0" w:rsidRDefault="008B0AB0" w:rsidP="0091216E">
      <w:pPr>
        <w:pStyle w:val="2f2"/>
        <w:spacing w:before="240" w:after="240"/>
      </w:pPr>
      <w:r>
        <w:t xml:space="preserve"> arp-proxy local enable</w:t>
      </w:r>
    </w:p>
    <w:p w14:paraId="6C1596DA" w14:textId="77777777" w:rsidR="008B0AB0" w:rsidRDefault="008B0AB0" w:rsidP="0091216E">
      <w:pPr>
        <w:pStyle w:val="2f2"/>
        <w:spacing w:before="240" w:after="240"/>
      </w:pPr>
      <w:r>
        <w:t xml:space="preserve"> dhcp select relay</w:t>
      </w:r>
    </w:p>
    <w:p w14:paraId="1349158B" w14:textId="77777777" w:rsidR="008B0AB0" w:rsidRDefault="008B0AB0" w:rsidP="0091216E">
      <w:pPr>
        <w:pStyle w:val="2f2"/>
        <w:spacing w:before="240" w:after="240"/>
      </w:pPr>
      <w:r>
        <w:t xml:space="preserve"> dhcp relay server-ip 192.168.130.2</w:t>
      </w:r>
    </w:p>
    <w:p w14:paraId="75CC4225" w14:textId="77777777" w:rsidR="008B0AB0" w:rsidRDefault="008B0AB0" w:rsidP="0091216E">
      <w:pPr>
        <w:pStyle w:val="2f2"/>
        <w:spacing w:before="240" w:after="240"/>
      </w:pPr>
      <w:r>
        <w:t xml:space="preserve"> dhcp relay anycast gateway re-route enable</w:t>
      </w:r>
    </w:p>
    <w:p w14:paraId="38127EAD" w14:textId="77777777" w:rsidR="008B0AB0" w:rsidRDefault="008B0AB0" w:rsidP="0091216E">
      <w:pPr>
        <w:pStyle w:val="2f2"/>
        <w:spacing w:before="240" w:after="240"/>
      </w:pPr>
      <w:r>
        <w:t>#</w:t>
      </w:r>
    </w:p>
    <w:p w14:paraId="389288CB" w14:textId="77777777" w:rsidR="008B0AB0" w:rsidRDefault="008B0AB0" w:rsidP="0091216E">
      <w:pPr>
        <w:pStyle w:val="2f2"/>
        <w:spacing w:before="240" w:after="240"/>
      </w:pPr>
      <w:r>
        <w:t>interface Vbdif3</w:t>
      </w:r>
    </w:p>
    <w:p w14:paraId="68969455" w14:textId="77777777" w:rsidR="008B0AB0" w:rsidRDefault="008B0AB0" w:rsidP="0091216E">
      <w:pPr>
        <w:pStyle w:val="2f2"/>
        <w:spacing w:before="240" w:after="240"/>
      </w:pPr>
      <w:r>
        <w:t xml:space="preserve"> mac-address 0000-5e00-0102</w:t>
      </w:r>
    </w:p>
    <w:p w14:paraId="73C570BE" w14:textId="77777777" w:rsidR="008B0AB0" w:rsidRDefault="008B0AB0" w:rsidP="0091216E">
      <w:pPr>
        <w:pStyle w:val="2f2"/>
        <w:spacing w:before="240" w:after="240"/>
      </w:pPr>
      <w:r>
        <w:t xml:space="preserve"> ip binding vpn-instance MKT</w:t>
      </w:r>
    </w:p>
    <w:p w14:paraId="7883307E" w14:textId="77777777" w:rsidR="008B0AB0" w:rsidRDefault="008B0AB0" w:rsidP="0091216E">
      <w:pPr>
        <w:pStyle w:val="2f2"/>
        <w:spacing w:before="240" w:after="240"/>
      </w:pPr>
      <w:r>
        <w:t xml:space="preserve"> arp collect host enable</w:t>
      </w:r>
    </w:p>
    <w:p w14:paraId="5BE83B32" w14:textId="77777777" w:rsidR="008B0AB0" w:rsidRDefault="008B0AB0" w:rsidP="0091216E">
      <w:pPr>
        <w:pStyle w:val="2f2"/>
        <w:spacing w:before="240" w:after="240"/>
      </w:pPr>
      <w:r>
        <w:t xml:space="preserve"> arp distribute-gateway enable</w:t>
      </w:r>
    </w:p>
    <w:p w14:paraId="7733DCE1" w14:textId="77777777" w:rsidR="008B0AB0" w:rsidRDefault="008B0AB0" w:rsidP="0091216E">
      <w:pPr>
        <w:pStyle w:val="2f2"/>
        <w:spacing w:before="240" w:after="240"/>
      </w:pPr>
      <w:r>
        <w:t xml:space="preserve"> ip address 172.16.3.1 255.255.255.0</w:t>
      </w:r>
    </w:p>
    <w:p w14:paraId="1BAD9D46" w14:textId="77777777" w:rsidR="008B0AB0" w:rsidRDefault="008B0AB0" w:rsidP="0091216E">
      <w:pPr>
        <w:pStyle w:val="2f2"/>
        <w:spacing w:before="240" w:after="240"/>
      </w:pPr>
      <w:r>
        <w:t xml:space="preserve"> arp-proxy enable</w:t>
      </w:r>
    </w:p>
    <w:p w14:paraId="6E7751E1" w14:textId="77777777" w:rsidR="008B0AB0" w:rsidRDefault="008B0AB0" w:rsidP="0091216E">
      <w:pPr>
        <w:pStyle w:val="2f2"/>
        <w:spacing w:before="240" w:after="240"/>
      </w:pPr>
      <w:r>
        <w:t xml:space="preserve"> arp-proxy local enable</w:t>
      </w:r>
    </w:p>
    <w:p w14:paraId="728D2191" w14:textId="77777777" w:rsidR="008B0AB0" w:rsidRDefault="008B0AB0" w:rsidP="0091216E">
      <w:pPr>
        <w:pStyle w:val="2f2"/>
        <w:spacing w:before="240" w:after="240"/>
      </w:pPr>
      <w:r>
        <w:t xml:space="preserve"> dhcp select relay</w:t>
      </w:r>
    </w:p>
    <w:p w14:paraId="2B4DA932" w14:textId="77777777" w:rsidR="008B0AB0" w:rsidRDefault="008B0AB0" w:rsidP="0091216E">
      <w:pPr>
        <w:pStyle w:val="2f2"/>
        <w:spacing w:before="240" w:after="240"/>
      </w:pPr>
      <w:r>
        <w:t xml:space="preserve"> dhcp relay server-ip 192.168.130.2</w:t>
      </w:r>
    </w:p>
    <w:p w14:paraId="5D609DD5" w14:textId="77777777" w:rsidR="008B0AB0" w:rsidRDefault="008B0AB0" w:rsidP="0091216E">
      <w:pPr>
        <w:pStyle w:val="2f2"/>
        <w:spacing w:before="240" w:after="240"/>
      </w:pPr>
      <w:r>
        <w:t xml:space="preserve"> dhcp relay anycast gateway re-route enable</w:t>
      </w:r>
    </w:p>
    <w:p w14:paraId="5E93D6D5" w14:textId="77777777" w:rsidR="008B0AB0" w:rsidRDefault="008B0AB0" w:rsidP="0091216E">
      <w:pPr>
        <w:pStyle w:val="2f2"/>
        <w:spacing w:before="240" w:after="240"/>
      </w:pPr>
      <w:r>
        <w:t>#</w:t>
      </w:r>
    </w:p>
    <w:p w14:paraId="68A59D24" w14:textId="77777777" w:rsidR="008B0AB0" w:rsidRDefault="008B0AB0" w:rsidP="0091216E">
      <w:pPr>
        <w:pStyle w:val="2f2"/>
        <w:spacing w:before="240" w:after="240"/>
      </w:pPr>
      <w:r>
        <w:t>interface Nve1</w:t>
      </w:r>
    </w:p>
    <w:p w14:paraId="348A6045" w14:textId="77777777" w:rsidR="008B0AB0" w:rsidRDefault="008B0AB0" w:rsidP="0091216E">
      <w:pPr>
        <w:pStyle w:val="2f2"/>
        <w:spacing w:before="240" w:after="240"/>
      </w:pPr>
      <w:r>
        <w:t xml:space="preserve"> source 1.1.1.0</w:t>
      </w:r>
    </w:p>
    <w:p w14:paraId="3B9C0A03" w14:textId="77777777" w:rsidR="008B0AB0" w:rsidRDefault="008B0AB0" w:rsidP="0091216E">
      <w:pPr>
        <w:pStyle w:val="2f2"/>
        <w:spacing w:before="240" w:after="240"/>
      </w:pPr>
      <w:r>
        <w:t xml:space="preserve"> vni 3 head-end peer-list protocol bgp</w:t>
      </w:r>
    </w:p>
    <w:p w14:paraId="6C38F1D9" w14:textId="77777777" w:rsidR="008B0AB0" w:rsidRDefault="008B0AB0" w:rsidP="0091216E">
      <w:pPr>
        <w:pStyle w:val="2f2"/>
        <w:spacing w:before="240" w:after="240"/>
      </w:pPr>
      <w:r>
        <w:t xml:space="preserve"> vni 5 head-end peer-list protocol bgp</w:t>
      </w:r>
    </w:p>
    <w:p w14:paraId="5FA30D16" w14:textId="77777777" w:rsidR="008B0AB0" w:rsidRDefault="008B0AB0" w:rsidP="0091216E">
      <w:pPr>
        <w:pStyle w:val="2f2"/>
        <w:spacing w:before="240" w:after="240"/>
      </w:pPr>
      <w:r>
        <w:t xml:space="preserve"> vni 7 head-end peer-list protocol bgp</w:t>
      </w:r>
    </w:p>
    <w:p w14:paraId="0D39FD8E" w14:textId="77777777" w:rsidR="008B0AB0" w:rsidRDefault="008B0AB0" w:rsidP="0091216E">
      <w:pPr>
        <w:pStyle w:val="2f2"/>
        <w:spacing w:before="240" w:after="240"/>
      </w:pPr>
      <w:r>
        <w:t>#</w:t>
      </w:r>
    </w:p>
    <w:p w14:paraId="04C0EE08" w14:textId="77777777" w:rsidR="008B0AB0" w:rsidRDefault="008B0AB0" w:rsidP="0091216E">
      <w:pPr>
        <w:pStyle w:val="2f2"/>
        <w:spacing w:before="240" w:after="240"/>
      </w:pPr>
      <w:r>
        <w:t>bgp 100</w:t>
      </w:r>
    </w:p>
    <w:p w14:paraId="78785A48" w14:textId="77777777" w:rsidR="008B0AB0" w:rsidRDefault="008B0AB0" w:rsidP="0091216E">
      <w:pPr>
        <w:pStyle w:val="2f2"/>
        <w:spacing w:before="240" w:after="240"/>
      </w:pPr>
      <w:r>
        <w:t xml:space="preserve"> router-id 1.1.1.0</w:t>
      </w:r>
    </w:p>
    <w:p w14:paraId="3C2C70E5" w14:textId="77777777" w:rsidR="008B0AB0" w:rsidRDefault="008B0AB0" w:rsidP="0091216E">
      <w:pPr>
        <w:pStyle w:val="2f2"/>
        <w:spacing w:before="240" w:after="240"/>
      </w:pPr>
      <w:r>
        <w:t xml:space="preserve"> peer 1.1.1.2 as-number 100</w:t>
      </w:r>
    </w:p>
    <w:p w14:paraId="0FF3DB09" w14:textId="77777777" w:rsidR="008B0AB0" w:rsidRDefault="008B0AB0" w:rsidP="0091216E">
      <w:pPr>
        <w:pStyle w:val="2f2"/>
        <w:spacing w:before="240" w:after="240"/>
      </w:pPr>
      <w:r>
        <w:t xml:space="preserve"> peer 1.1.1.2 connect-interface LoopBack1</w:t>
      </w:r>
    </w:p>
    <w:p w14:paraId="19269395" w14:textId="77777777" w:rsidR="008B0AB0" w:rsidRDefault="008B0AB0" w:rsidP="0091216E">
      <w:pPr>
        <w:pStyle w:val="2f2"/>
        <w:spacing w:before="240" w:after="240"/>
      </w:pPr>
      <w:r>
        <w:t xml:space="preserve"> #</w:t>
      </w:r>
    </w:p>
    <w:p w14:paraId="77F86E27" w14:textId="77777777" w:rsidR="008B0AB0" w:rsidRDefault="008B0AB0" w:rsidP="0091216E">
      <w:pPr>
        <w:pStyle w:val="2f2"/>
        <w:spacing w:before="240" w:after="240"/>
      </w:pPr>
      <w:r>
        <w:t xml:space="preserve"> ipv4-family unicast</w:t>
      </w:r>
    </w:p>
    <w:p w14:paraId="10A6C2C2" w14:textId="77777777" w:rsidR="008B0AB0" w:rsidRDefault="008B0AB0" w:rsidP="0091216E">
      <w:pPr>
        <w:pStyle w:val="2f2"/>
        <w:spacing w:before="240" w:after="240"/>
      </w:pPr>
      <w:r>
        <w:t xml:space="preserve">  undo synchronization</w:t>
      </w:r>
    </w:p>
    <w:p w14:paraId="688A583A" w14:textId="77777777" w:rsidR="008B0AB0" w:rsidRDefault="008B0AB0" w:rsidP="0091216E">
      <w:pPr>
        <w:pStyle w:val="2f2"/>
        <w:spacing w:before="240" w:after="240"/>
      </w:pPr>
      <w:r>
        <w:t xml:space="preserve">  peer 1.1.1.2 enable</w:t>
      </w:r>
    </w:p>
    <w:p w14:paraId="1E679B6A" w14:textId="77777777" w:rsidR="008B0AB0" w:rsidRDefault="008B0AB0" w:rsidP="0091216E">
      <w:pPr>
        <w:pStyle w:val="2f2"/>
        <w:spacing w:before="240" w:after="240"/>
      </w:pPr>
      <w:r>
        <w:t xml:space="preserve"> #</w:t>
      </w:r>
    </w:p>
    <w:p w14:paraId="07C1EC08" w14:textId="77777777" w:rsidR="008B0AB0" w:rsidRDefault="008B0AB0" w:rsidP="0091216E">
      <w:pPr>
        <w:pStyle w:val="2f2"/>
        <w:spacing w:before="240" w:after="240"/>
      </w:pPr>
      <w:r>
        <w:t xml:space="preserve"> l2vpn-family evpn</w:t>
      </w:r>
    </w:p>
    <w:p w14:paraId="35889D10" w14:textId="77777777" w:rsidR="008B0AB0" w:rsidRDefault="008B0AB0" w:rsidP="0091216E">
      <w:pPr>
        <w:pStyle w:val="2f2"/>
        <w:spacing w:before="240" w:after="240"/>
      </w:pPr>
      <w:r>
        <w:t xml:space="preserve">  policy vpn-target</w:t>
      </w:r>
    </w:p>
    <w:p w14:paraId="54FE4474" w14:textId="77777777" w:rsidR="008B0AB0" w:rsidRDefault="008B0AB0" w:rsidP="0091216E">
      <w:pPr>
        <w:pStyle w:val="2f2"/>
        <w:spacing w:before="240" w:after="240"/>
      </w:pPr>
      <w:r>
        <w:t xml:space="preserve">  peer 1.1.1.2 enable</w:t>
      </w:r>
    </w:p>
    <w:p w14:paraId="39950795" w14:textId="77777777" w:rsidR="008B0AB0" w:rsidRDefault="008B0AB0" w:rsidP="0091216E">
      <w:pPr>
        <w:pStyle w:val="2f2"/>
        <w:spacing w:before="240" w:after="240"/>
      </w:pPr>
      <w:r>
        <w:t xml:space="preserve">  peer 1.1.1.2 advertise irb</w:t>
      </w:r>
    </w:p>
    <w:p w14:paraId="2550B91F" w14:textId="77777777" w:rsidR="008B0AB0" w:rsidRDefault="008B0AB0" w:rsidP="0091216E">
      <w:pPr>
        <w:pStyle w:val="2f2"/>
        <w:spacing w:before="240" w:after="240"/>
      </w:pPr>
      <w:r>
        <w:t xml:space="preserve">  peer 1.1.1.2 advertise irbv6</w:t>
      </w:r>
    </w:p>
    <w:p w14:paraId="24DA9382" w14:textId="77777777" w:rsidR="008B0AB0" w:rsidRDefault="008B0AB0" w:rsidP="0091216E">
      <w:pPr>
        <w:pStyle w:val="2f2"/>
        <w:spacing w:before="240" w:after="240"/>
      </w:pPr>
      <w:r>
        <w:t xml:space="preserve"> #</w:t>
      </w:r>
    </w:p>
    <w:p w14:paraId="7059B35F" w14:textId="77777777" w:rsidR="008B0AB0" w:rsidRDefault="008B0AB0" w:rsidP="0091216E">
      <w:pPr>
        <w:pStyle w:val="2f2"/>
        <w:spacing w:before="240" w:after="240"/>
      </w:pPr>
      <w:r>
        <w:t xml:space="preserve"> ipv4-family vpn-instance MKT</w:t>
      </w:r>
    </w:p>
    <w:p w14:paraId="3C4338DA" w14:textId="77777777" w:rsidR="008B0AB0" w:rsidRDefault="008B0AB0" w:rsidP="0091216E">
      <w:pPr>
        <w:pStyle w:val="2f2"/>
        <w:spacing w:before="240" w:after="240"/>
      </w:pPr>
      <w:r>
        <w:t xml:space="preserve">  default-route imported</w:t>
      </w:r>
    </w:p>
    <w:p w14:paraId="79E8C80D" w14:textId="77777777" w:rsidR="008B0AB0" w:rsidRDefault="008B0AB0" w:rsidP="0091216E">
      <w:pPr>
        <w:pStyle w:val="2f2"/>
        <w:spacing w:before="240" w:after="240"/>
      </w:pPr>
      <w:r>
        <w:t xml:space="preserve">  import-route direct</w:t>
      </w:r>
    </w:p>
    <w:p w14:paraId="724F9826" w14:textId="77777777" w:rsidR="008B0AB0" w:rsidRDefault="008B0AB0" w:rsidP="0091216E">
      <w:pPr>
        <w:pStyle w:val="2f2"/>
        <w:spacing w:before="240" w:after="240"/>
      </w:pPr>
      <w:r>
        <w:t xml:space="preserve">  import-route static</w:t>
      </w:r>
    </w:p>
    <w:p w14:paraId="728CECB4" w14:textId="77777777" w:rsidR="008B0AB0" w:rsidRDefault="008B0AB0" w:rsidP="0091216E">
      <w:pPr>
        <w:pStyle w:val="2f2"/>
        <w:spacing w:before="240" w:after="240"/>
      </w:pPr>
      <w:r>
        <w:t xml:space="preserve">  maximum load-balancing 8</w:t>
      </w:r>
    </w:p>
    <w:p w14:paraId="23619BD2" w14:textId="77777777" w:rsidR="008B0AB0" w:rsidRDefault="008B0AB0" w:rsidP="0091216E">
      <w:pPr>
        <w:pStyle w:val="2f2"/>
        <w:spacing w:before="240" w:after="240"/>
      </w:pPr>
      <w:r>
        <w:t xml:space="preserve">  advertise l2vpn evpn</w:t>
      </w:r>
    </w:p>
    <w:p w14:paraId="72A38673" w14:textId="77777777" w:rsidR="008B0AB0" w:rsidRDefault="008B0AB0" w:rsidP="0091216E">
      <w:pPr>
        <w:pStyle w:val="2f2"/>
        <w:spacing w:before="240" w:after="240"/>
      </w:pPr>
      <w:r>
        <w:t xml:space="preserve"> #</w:t>
      </w:r>
    </w:p>
    <w:p w14:paraId="0669EEB4" w14:textId="77777777" w:rsidR="008B0AB0" w:rsidRDefault="008B0AB0" w:rsidP="0091216E">
      <w:pPr>
        <w:pStyle w:val="2f2"/>
        <w:spacing w:before="240" w:after="240"/>
      </w:pPr>
      <w:r>
        <w:t xml:space="preserve"> ipv4-family vpn-instance OA</w:t>
      </w:r>
    </w:p>
    <w:p w14:paraId="28F72BDC" w14:textId="77777777" w:rsidR="008B0AB0" w:rsidRDefault="008B0AB0" w:rsidP="0091216E">
      <w:pPr>
        <w:pStyle w:val="2f2"/>
        <w:spacing w:before="240" w:after="240"/>
      </w:pPr>
      <w:r>
        <w:t xml:space="preserve">  default-route imported</w:t>
      </w:r>
    </w:p>
    <w:p w14:paraId="2D5A60CD" w14:textId="77777777" w:rsidR="008B0AB0" w:rsidRDefault="008B0AB0" w:rsidP="0091216E">
      <w:pPr>
        <w:pStyle w:val="2f2"/>
        <w:spacing w:before="240" w:after="240"/>
      </w:pPr>
      <w:r>
        <w:t xml:space="preserve">  import-route direct</w:t>
      </w:r>
    </w:p>
    <w:p w14:paraId="7F40760E" w14:textId="77777777" w:rsidR="008B0AB0" w:rsidRDefault="008B0AB0" w:rsidP="0091216E">
      <w:pPr>
        <w:pStyle w:val="2f2"/>
        <w:spacing w:before="240" w:after="240"/>
      </w:pPr>
      <w:r>
        <w:t xml:space="preserve">  import-route static</w:t>
      </w:r>
    </w:p>
    <w:p w14:paraId="66FDF244" w14:textId="77777777" w:rsidR="008B0AB0" w:rsidRDefault="008B0AB0" w:rsidP="0091216E">
      <w:pPr>
        <w:pStyle w:val="2f2"/>
        <w:spacing w:before="240" w:after="240"/>
      </w:pPr>
      <w:r>
        <w:t xml:space="preserve">  maximum load-balancing 8</w:t>
      </w:r>
    </w:p>
    <w:p w14:paraId="37440C38" w14:textId="77777777" w:rsidR="008B0AB0" w:rsidRDefault="008B0AB0" w:rsidP="0091216E">
      <w:pPr>
        <w:pStyle w:val="2f2"/>
        <w:spacing w:before="240" w:after="240"/>
      </w:pPr>
      <w:r>
        <w:t xml:space="preserve">  advertise l2vpn evpn</w:t>
      </w:r>
    </w:p>
    <w:p w14:paraId="4895A14D" w14:textId="77777777" w:rsidR="008B0AB0" w:rsidRDefault="008B0AB0" w:rsidP="0091216E">
      <w:pPr>
        <w:pStyle w:val="2f2"/>
        <w:spacing w:before="240" w:after="240"/>
      </w:pPr>
      <w:r>
        <w:t xml:space="preserve"> #</w:t>
      </w:r>
    </w:p>
    <w:p w14:paraId="2F59E276" w14:textId="77777777" w:rsidR="008B0AB0" w:rsidRDefault="008B0AB0" w:rsidP="0091216E">
      <w:pPr>
        <w:pStyle w:val="2f2"/>
        <w:spacing w:before="240" w:after="240"/>
      </w:pPr>
      <w:r>
        <w:t xml:space="preserve"> ipv4-family vpn-instance RD</w:t>
      </w:r>
    </w:p>
    <w:p w14:paraId="26519A64" w14:textId="77777777" w:rsidR="008B0AB0" w:rsidRDefault="008B0AB0" w:rsidP="0091216E">
      <w:pPr>
        <w:pStyle w:val="2f2"/>
        <w:spacing w:before="240" w:after="240"/>
      </w:pPr>
      <w:r>
        <w:t xml:space="preserve">  default-route imported</w:t>
      </w:r>
    </w:p>
    <w:p w14:paraId="239CB9C8" w14:textId="77777777" w:rsidR="008B0AB0" w:rsidRDefault="008B0AB0" w:rsidP="0091216E">
      <w:pPr>
        <w:pStyle w:val="2f2"/>
        <w:spacing w:before="240" w:after="240"/>
      </w:pPr>
      <w:r>
        <w:t xml:space="preserve">  import-route direct</w:t>
      </w:r>
    </w:p>
    <w:p w14:paraId="4E90041F" w14:textId="77777777" w:rsidR="008B0AB0" w:rsidRDefault="008B0AB0" w:rsidP="0091216E">
      <w:pPr>
        <w:pStyle w:val="2f2"/>
        <w:spacing w:before="240" w:after="240"/>
      </w:pPr>
      <w:r>
        <w:t xml:space="preserve">  import-route static</w:t>
      </w:r>
    </w:p>
    <w:p w14:paraId="05FB0AA2" w14:textId="77777777" w:rsidR="008B0AB0" w:rsidRDefault="008B0AB0" w:rsidP="0091216E">
      <w:pPr>
        <w:pStyle w:val="2f2"/>
        <w:spacing w:before="240" w:after="240"/>
      </w:pPr>
      <w:r>
        <w:t xml:space="preserve">  maximum load-balancing 8</w:t>
      </w:r>
    </w:p>
    <w:p w14:paraId="0AD39583" w14:textId="77777777" w:rsidR="008B0AB0" w:rsidRDefault="008B0AB0" w:rsidP="0091216E">
      <w:pPr>
        <w:pStyle w:val="2f2"/>
        <w:spacing w:before="240" w:after="240"/>
      </w:pPr>
      <w:r>
        <w:t xml:space="preserve">  advertise l2vpn evpn</w:t>
      </w:r>
    </w:p>
    <w:p w14:paraId="721B7FF4" w14:textId="77777777" w:rsidR="008B0AB0" w:rsidRDefault="008B0AB0" w:rsidP="0091216E">
      <w:pPr>
        <w:pStyle w:val="2f2"/>
        <w:spacing w:before="240" w:after="240"/>
      </w:pPr>
      <w:r>
        <w:t>#</w:t>
      </w:r>
    </w:p>
    <w:p w14:paraId="2408AAC7" w14:textId="77777777" w:rsidR="008B0AB0" w:rsidRDefault="008B0AB0" w:rsidP="0091216E">
      <w:pPr>
        <w:pStyle w:val="2f2"/>
        <w:spacing w:before="240" w:after="240"/>
      </w:pPr>
      <w:r>
        <w:t>ospf 1 router-id 1.1.1.0</w:t>
      </w:r>
    </w:p>
    <w:p w14:paraId="7B8C66F0" w14:textId="77777777" w:rsidR="008B0AB0" w:rsidRDefault="008B0AB0" w:rsidP="0091216E">
      <w:pPr>
        <w:pStyle w:val="2f2"/>
        <w:spacing w:before="240" w:after="240"/>
      </w:pPr>
      <w:r>
        <w:t xml:space="preserve"> import-route direct cost 1 type 2 tag 1</w:t>
      </w:r>
    </w:p>
    <w:p w14:paraId="5455EC70" w14:textId="77777777" w:rsidR="008B0AB0" w:rsidRDefault="008B0AB0" w:rsidP="0091216E">
      <w:pPr>
        <w:pStyle w:val="2f2"/>
        <w:spacing w:before="240" w:after="240"/>
      </w:pPr>
      <w:r>
        <w:t xml:space="preserve"> area 0.0.0.0</w:t>
      </w:r>
    </w:p>
    <w:p w14:paraId="7F5C6A36" w14:textId="77777777" w:rsidR="008B0AB0" w:rsidRDefault="008B0AB0" w:rsidP="0091216E">
      <w:pPr>
        <w:pStyle w:val="2f2"/>
        <w:spacing w:before="240" w:after="240"/>
      </w:pPr>
      <w:r>
        <w:t>#</w:t>
      </w:r>
    </w:p>
    <w:p w14:paraId="17639E8B" w14:textId="77777777" w:rsidR="008B0AB0" w:rsidRDefault="008B0AB0" w:rsidP="0091216E">
      <w:pPr>
        <w:pStyle w:val="2f2"/>
        <w:spacing w:before="240" w:after="240"/>
      </w:pPr>
      <w:r>
        <w:rPr>
          <w:rFonts w:hint="eastAsia"/>
        </w:rPr>
        <w:t>traffic-filter inbound acl 9999</w:t>
      </w:r>
    </w:p>
    <w:p w14:paraId="63C5F6F6" w14:textId="77777777" w:rsidR="008B0AB0" w:rsidRDefault="008B0AB0" w:rsidP="0091216E">
      <w:pPr>
        <w:pStyle w:val="2f2"/>
        <w:spacing w:before="240" w:after="240"/>
      </w:pPr>
      <w:r>
        <w:rPr>
          <w:rFonts w:hint="eastAsia"/>
        </w:rPr>
        <w:t>traffic-filter inbound acl 9998</w:t>
      </w:r>
    </w:p>
    <w:p w14:paraId="3CA02B9C" w14:textId="77777777" w:rsidR="008B0AB0" w:rsidRDefault="008B0AB0" w:rsidP="0091216E">
      <w:pPr>
        <w:pStyle w:val="2f2"/>
        <w:spacing w:before="240" w:after="240"/>
      </w:pPr>
      <w:r>
        <w:rPr>
          <w:rFonts w:hint="eastAsia"/>
        </w:rPr>
        <w:t>traffic-filter inbound acl 9997</w:t>
      </w:r>
    </w:p>
    <w:p w14:paraId="67B5DD41" w14:textId="77777777" w:rsidR="008B0AB0" w:rsidRDefault="008B0AB0" w:rsidP="0091216E">
      <w:pPr>
        <w:pStyle w:val="2f2"/>
        <w:spacing w:before="240" w:after="240"/>
      </w:pPr>
      <w:r>
        <w:rPr>
          <w:rFonts w:hint="eastAsia"/>
        </w:rPr>
        <w:t>traffic-filter inbound acl 999</w:t>
      </w:r>
      <w:r>
        <w:t>6</w:t>
      </w:r>
    </w:p>
    <w:p w14:paraId="46F601CC" w14:textId="77777777" w:rsidR="008B0AB0" w:rsidRDefault="008B0AB0" w:rsidP="0091216E">
      <w:pPr>
        <w:pStyle w:val="2f2"/>
        <w:spacing w:before="240" w:after="240"/>
      </w:pPr>
      <w:r>
        <w:t>#</w:t>
      </w:r>
    </w:p>
    <w:p w14:paraId="66AFBA43" w14:textId="77777777" w:rsidR="008B0AB0" w:rsidRDefault="008B0AB0" w:rsidP="0091216E">
      <w:pPr>
        <w:pStyle w:val="2f2"/>
        <w:spacing w:before="240" w:after="240"/>
      </w:pPr>
      <w:r>
        <w:t>netconf</w:t>
      </w:r>
    </w:p>
    <w:p w14:paraId="7E897D4B" w14:textId="77777777" w:rsidR="008B0AB0" w:rsidRDefault="008B0AB0" w:rsidP="0091216E">
      <w:pPr>
        <w:pStyle w:val="2f2"/>
        <w:spacing w:before="240" w:after="240"/>
      </w:pPr>
      <w:r>
        <w:t xml:space="preserve"> management-vlan 1</w:t>
      </w:r>
    </w:p>
    <w:p w14:paraId="7B98A818" w14:textId="77777777" w:rsidR="008B0AB0" w:rsidRDefault="008B0AB0" w:rsidP="0091216E">
      <w:pPr>
        <w:pStyle w:val="2f2"/>
        <w:spacing w:before="240" w:after="240"/>
      </w:pPr>
      <w:r>
        <w:t xml:space="preserve"> smi-server</w:t>
      </w:r>
    </w:p>
    <w:p w14:paraId="2A7598AE" w14:textId="77777777" w:rsidR="008B0AB0" w:rsidRDefault="008B0AB0" w:rsidP="0091216E">
      <w:pPr>
        <w:pStyle w:val="2f2"/>
        <w:spacing w:before="240" w:after="240"/>
      </w:pPr>
      <w:r>
        <w:t>#</w:t>
      </w:r>
    </w:p>
    <w:p w14:paraId="7C6F1DB4" w14:textId="77777777" w:rsidR="008B0AB0" w:rsidRDefault="008B0AB0" w:rsidP="0091216E">
      <w:pPr>
        <w:pStyle w:val="2f2"/>
        <w:spacing w:before="240" w:after="240"/>
      </w:pPr>
      <w:r>
        <w:t>return</w:t>
      </w:r>
    </w:p>
    <w:p w14:paraId="4DD38211" w14:textId="77777777" w:rsidR="008B0AB0" w:rsidRPr="00AE560F" w:rsidRDefault="008B0AB0" w:rsidP="0091216E">
      <w:pPr>
        <w:pStyle w:val="3"/>
      </w:pPr>
      <w:bookmarkStart w:id="268" w:name="_Toc57737997"/>
      <w:bookmarkStart w:id="269" w:name="_Toc58336780"/>
      <w:bookmarkStart w:id="270" w:name="_Toc62638080"/>
      <w:r w:rsidRPr="00AE560F">
        <w:t>Configurations of ACC2</w:t>
      </w:r>
      <w:bookmarkEnd w:id="268"/>
      <w:bookmarkEnd w:id="269"/>
      <w:bookmarkEnd w:id="270"/>
    </w:p>
    <w:p w14:paraId="4631B3CC" w14:textId="77777777" w:rsidR="008B0AB0" w:rsidRDefault="008B0AB0" w:rsidP="0091216E">
      <w:pPr>
        <w:pStyle w:val="2f2"/>
        <w:spacing w:before="240" w:after="240"/>
      </w:pPr>
      <w:r>
        <w:t>[ACC2]display current-configuration</w:t>
      </w:r>
    </w:p>
    <w:p w14:paraId="7BCB68FB" w14:textId="77777777" w:rsidR="008B0AB0" w:rsidRDefault="008B0AB0" w:rsidP="0091216E">
      <w:pPr>
        <w:pStyle w:val="2f2"/>
        <w:spacing w:before="240" w:after="240"/>
      </w:pPr>
      <w:r>
        <w:t>#</w:t>
      </w:r>
    </w:p>
    <w:p w14:paraId="45875726" w14:textId="77777777" w:rsidR="008B0AB0" w:rsidRDefault="008B0AB0" w:rsidP="0091216E">
      <w:pPr>
        <w:pStyle w:val="2f2"/>
        <w:spacing w:before="240" w:after="240"/>
      </w:pPr>
      <w:r>
        <w:t>sysname ACC2</w:t>
      </w:r>
    </w:p>
    <w:p w14:paraId="74273148" w14:textId="77777777" w:rsidR="008B0AB0" w:rsidRDefault="008B0AB0" w:rsidP="0091216E">
      <w:pPr>
        <w:pStyle w:val="2f2"/>
        <w:spacing w:before="240" w:after="240"/>
      </w:pPr>
      <w:r>
        <w:t>#</w:t>
      </w:r>
    </w:p>
    <w:p w14:paraId="1E9A8740" w14:textId="77777777" w:rsidR="008B0AB0" w:rsidRDefault="008B0AB0" w:rsidP="0091216E">
      <w:pPr>
        <w:pStyle w:val="2f2"/>
        <w:spacing w:before="240" w:after="240"/>
      </w:pPr>
      <w:r>
        <w:t>vlan batch 10 101 to 103 111</w:t>
      </w:r>
    </w:p>
    <w:p w14:paraId="294371E7" w14:textId="77777777" w:rsidR="008B0AB0" w:rsidRDefault="008B0AB0" w:rsidP="0091216E">
      <w:pPr>
        <w:pStyle w:val="2f2"/>
        <w:spacing w:before="240" w:after="240"/>
      </w:pPr>
      <w:r>
        <w:t>#</w:t>
      </w:r>
    </w:p>
    <w:p w14:paraId="1B75619E" w14:textId="77777777" w:rsidR="008B0AB0" w:rsidRDefault="008B0AB0" w:rsidP="0091216E">
      <w:pPr>
        <w:pStyle w:val="2f2"/>
        <w:spacing w:before="240" w:after="240"/>
      </w:pPr>
      <w:r>
        <w:t>lnp disable</w:t>
      </w:r>
    </w:p>
    <w:p w14:paraId="012EB4CE" w14:textId="77777777" w:rsidR="008B0AB0" w:rsidRDefault="008B0AB0" w:rsidP="0091216E">
      <w:pPr>
        <w:pStyle w:val="2f2"/>
        <w:spacing w:before="240" w:after="240"/>
      </w:pPr>
      <w:r>
        <w:t>#</w:t>
      </w:r>
    </w:p>
    <w:p w14:paraId="77DB0478" w14:textId="77777777" w:rsidR="008B0AB0" w:rsidRDefault="008B0AB0" w:rsidP="0091216E">
      <w:pPr>
        <w:pStyle w:val="2f2"/>
        <w:spacing w:before="240" w:after="240"/>
      </w:pPr>
      <w:r>
        <w:t>authentication-profile name HQ_MAC_802.1X</w:t>
      </w:r>
    </w:p>
    <w:p w14:paraId="2847744B" w14:textId="77777777" w:rsidR="008B0AB0" w:rsidRDefault="008B0AB0" w:rsidP="0091216E">
      <w:pPr>
        <w:pStyle w:val="2f2"/>
        <w:spacing w:before="240" w:after="240"/>
      </w:pPr>
      <w:r>
        <w:t xml:space="preserve"> dot1x-access-profile dot1x_access_profile</w:t>
      </w:r>
    </w:p>
    <w:p w14:paraId="58453AA2" w14:textId="77777777" w:rsidR="008B0AB0" w:rsidRDefault="008B0AB0" w:rsidP="0091216E">
      <w:pPr>
        <w:pStyle w:val="2f2"/>
        <w:spacing w:before="240" w:after="240"/>
      </w:pPr>
      <w:r>
        <w:t xml:space="preserve"> mac-access-profile mac_access_profile</w:t>
      </w:r>
    </w:p>
    <w:p w14:paraId="72E74D70" w14:textId="77777777" w:rsidR="008B0AB0" w:rsidRDefault="008B0AB0" w:rsidP="0091216E">
      <w:pPr>
        <w:pStyle w:val="2f2"/>
        <w:spacing w:before="240" w:after="240"/>
      </w:pPr>
      <w:r>
        <w:t xml:space="preserve"> access-domain default force</w:t>
      </w:r>
    </w:p>
    <w:p w14:paraId="2E92B3CE" w14:textId="77777777" w:rsidR="008B0AB0" w:rsidRDefault="008B0AB0" w:rsidP="0091216E">
      <w:pPr>
        <w:pStyle w:val="2f2"/>
        <w:spacing w:before="240" w:after="240"/>
      </w:pPr>
      <w:r>
        <w:t>authentication-profile name HQ_Portal</w:t>
      </w:r>
    </w:p>
    <w:p w14:paraId="4D08B1E3" w14:textId="77777777" w:rsidR="008B0AB0" w:rsidRDefault="008B0AB0" w:rsidP="0091216E">
      <w:pPr>
        <w:pStyle w:val="2f2"/>
        <w:spacing w:before="240" w:after="240"/>
      </w:pPr>
      <w:r>
        <w:t xml:space="preserve"> portal-access-profile HQ_Portal_Server</w:t>
      </w:r>
    </w:p>
    <w:p w14:paraId="619D3950" w14:textId="77777777" w:rsidR="008B0AB0" w:rsidRDefault="008B0AB0" w:rsidP="0091216E">
      <w:pPr>
        <w:pStyle w:val="2f2"/>
        <w:spacing w:before="240" w:after="240"/>
      </w:pPr>
      <w:r>
        <w:t xml:space="preserve"> access-domain default force</w:t>
      </w:r>
    </w:p>
    <w:p w14:paraId="67ACA8D2" w14:textId="77777777" w:rsidR="008B0AB0" w:rsidRDefault="008B0AB0" w:rsidP="0091216E">
      <w:pPr>
        <w:pStyle w:val="2f2"/>
        <w:spacing w:before="240" w:after="240"/>
      </w:pPr>
      <w:r>
        <w:t>ucl-group 1 name Guest_Group</w:t>
      </w:r>
    </w:p>
    <w:p w14:paraId="65D57CAB" w14:textId="77777777" w:rsidR="008B0AB0" w:rsidRDefault="008B0AB0" w:rsidP="0091216E">
      <w:pPr>
        <w:pStyle w:val="2f2"/>
        <w:spacing w:before="240" w:after="240"/>
      </w:pPr>
      <w:r>
        <w:t>ucl-group 5 name Research_Group</w:t>
      </w:r>
    </w:p>
    <w:p w14:paraId="4A1C9A0A" w14:textId="77777777" w:rsidR="008B0AB0" w:rsidRDefault="008B0AB0" w:rsidP="0091216E">
      <w:pPr>
        <w:pStyle w:val="2f2"/>
        <w:spacing w:before="240" w:after="240"/>
      </w:pPr>
      <w:r>
        <w:t>ucl-group 6 name Sales_Group</w:t>
      </w:r>
    </w:p>
    <w:p w14:paraId="464E5D61" w14:textId="77777777" w:rsidR="008B0AB0" w:rsidRDefault="008B0AB0" w:rsidP="0091216E">
      <w:pPr>
        <w:pStyle w:val="2f2"/>
        <w:spacing w:before="240" w:after="240"/>
      </w:pPr>
      <w:r>
        <w:t>#</w:t>
      </w:r>
    </w:p>
    <w:p w14:paraId="476133B8" w14:textId="77777777" w:rsidR="008B0AB0" w:rsidRDefault="008B0AB0" w:rsidP="0091216E">
      <w:pPr>
        <w:pStyle w:val="2f2"/>
        <w:spacing w:before="240" w:after="240"/>
      </w:pPr>
      <w:r>
        <w:t>lldp auto-vlan 111 sensor ap</w:t>
      </w:r>
    </w:p>
    <w:p w14:paraId="7709FFBE" w14:textId="77777777" w:rsidR="008B0AB0" w:rsidRDefault="008B0AB0" w:rsidP="0091216E">
      <w:pPr>
        <w:pStyle w:val="2f2"/>
        <w:spacing w:before="240" w:after="240"/>
      </w:pPr>
      <w:r>
        <w:t>#</w:t>
      </w:r>
    </w:p>
    <w:p w14:paraId="55A51D6C" w14:textId="77777777" w:rsidR="008B0AB0" w:rsidRDefault="008B0AB0" w:rsidP="0091216E">
      <w:pPr>
        <w:pStyle w:val="2f2"/>
        <w:spacing w:before="240" w:after="240"/>
      </w:pPr>
      <w:r>
        <w:t>portal https-redirect wired enable</w:t>
      </w:r>
    </w:p>
    <w:p w14:paraId="3A66ACC0" w14:textId="77777777" w:rsidR="008B0AB0" w:rsidRDefault="008B0AB0" w:rsidP="0091216E">
      <w:pPr>
        <w:pStyle w:val="2f2"/>
        <w:spacing w:before="240" w:after="240"/>
      </w:pPr>
      <w:r>
        <w:t>#</w:t>
      </w:r>
    </w:p>
    <w:p w14:paraId="0FFE068A" w14:textId="77777777" w:rsidR="008B0AB0" w:rsidRDefault="008B0AB0" w:rsidP="0091216E">
      <w:pPr>
        <w:pStyle w:val="2f2"/>
        <w:spacing w:before="240" w:after="240"/>
      </w:pPr>
      <w:r>
        <w:t>dhcp enable</w:t>
      </w:r>
    </w:p>
    <w:p w14:paraId="1F4D85DF" w14:textId="77777777" w:rsidR="008B0AB0" w:rsidRDefault="008B0AB0" w:rsidP="0091216E">
      <w:pPr>
        <w:pStyle w:val="2f2"/>
        <w:spacing w:before="240" w:after="240"/>
      </w:pPr>
      <w:r>
        <w:t>#</w:t>
      </w:r>
    </w:p>
    <w:p w14:paraId="7C157627" w14:textId="77777777" w:rsidR="008B0AB0" w:rsidRDefault="008B0AB0" w:rsidP="0091216E">
      <w:pPr>
        <w:pStyle w:val="2f2"/>
        <w:spacing w:before="240" w:after="240"/>
      </w:pPr>
      <w:r>
        <w:t>dhcp option82 vendor-specific format vendor-sub-option 2 ip-address 1.1.1.1</w:t>
      </w:r>
    </w:p>
    <w:p w14:paraId="5E62B492" w14:textId="77777777" w:rsidR="008B0AB0" w:rsidRDefault="008B0AB0" w:rsidP="0091216E">
      <w:pPr>
        <w:pStyle w:val="2f2"/>
        <w:spacing w:before="240" w:after="240"/>
      </w:pPr>
      <w:r>
        <w:t>#</w:t>
      </w:r>
    </w:p>
    <w:p w14:paraId="0BB62F5E" w14:textId="77777777" w:rsidR="008B0AB0" w:rsidRDefault="008B0AB0" w:rsidP="0091216E">
      <w:pPr>
        <w:pStyle w:val="2f2"/>
        <w:spacing w:before="240" w:after="240"/>
      </w:pPr>
      <w:r>
        <w:t>ip vpn-instance MKT</w:t>
      </w:r>
    </w:p>
    <w:p w14:paraId="6743D2F5" w14:textId="77777777" w:rsidR="008B0AB0" w:rsidRDefault="008B0AB0" w:rsidP="0091216E">
      <w:pPr>
        <w:pStyle w:val="2f2"/>
        <w:spacing w:before="240" w:after="240"/>
      </w:pPr>
      <w:r>
        <w:t xml:space="preserve"> ipv4-family</w:t>
      </w:r>
    </w:p>
    <w:p w14:paraId="3000E87B" w14:textId="77777777" w:rsidR="008B0AB0" w:rsidRDefault="008B0AB0" w:rsidP="0091216E">
      <w:pPr>
        <w:pStyle w:val="2f2"/>
        <w:spacing w:before="240" w:after="240"/>
      </w:pPr>
      <w:r>
        <w:t xml:space="preserve">  route-distinguisher 1:6</w:t>
      </w:r>
    </w:p>
    <w:p w14:paraId="2DE38A9B" w14:textId="77777777" w:rsidR="008B0AB0" w:rsidRDefault="008B0AB0" w:rsidP="0091216E">
      <w:pPr>
        <w:pStyle w:val="2f2"/>
        <w:spacing w:before="240" w:after="240"/>
      </w:pPr>
      <w:r>
        <w:t xml:space="preserve">  vpn-target 0:6 1:0 export-extcommunity</w:t>
      </w:r>
    </w:p>
    <w:p w14:paraId="0D492092" w14:textId="77777777" w:rsidR="008B0AB0" w:rsidRDefault="008B0AB0" w:rsidP="0091216E">
      <w:pPr>
        <w:pStyle w:val="2f2"/>
        <w:spacing w:before="240" w:after="240"/>
      </w:pPr>
      <w:r>
        <w:t xml:space="preserve">  vpn-target 0:6 1:0 export-extcommunity evpn</w:t>
      </w:r>
    </w:p>
    <w:p w14:paraId="497346B9" w14:textId="77777777" w:rsidR="008B0AB0" w:rsidRDefault="008B0AB0" w:rsidP="0091216E">
      <w:pPr>
        <w:pStyle w:val="2f2"/>
        <w:spacing w:before="240" w:after="240"/>
      </w:pPr>
      <w:r>
        <w:t xml:space="preserve">  vpn-target 0:6 0:1 import-extcommunity</w:t>
      </w:r>
    </w:p>
    <w:p w14:paraId="666CFE32" w14:textId="77777777" w:rsidR="008B0AB0" w:rsidRDefault="008B0AB0" w:rsidP="0091216E">
      <w:pPr>
        <w:pStyle w:val="2f2"/>
        <w:spacing w:before="240" w:after="240"/>
      </w:pPr>
      <w:r>
        <w:t xml:space="preserve">  vpn-target 0:6 0:1 import-extcommunity evpn</w:t>
      </w:r>
    </w:p>
    <w:p w14:paraId="7E60BFF1" w14:textId="77777777" w:rsidR="008B0AB0" w:rsidRDefault="008B0AB0" w:rsidP="0091216E">
      <w:pPr>
        <w:pStyle w:val="2f2"/>
        <w:spacing w:before="240" w:after="240"/>
      </w:pPr>
      <w:r>
        <w:t xml:space="preserve"> ipv6-family</w:t>
      </w:r>
    </w:p>
    <w:p w14:paraId="60B08373" w14:textId="77777777" w:rsidR="008B0AB0" w:rsidRDefault="008B0AB0" w:rsidP="0091216E">
      <w:pPr>
        <w:pStyle w:val="2f2"/>
        <w:spacing w:before="240" w:after="240"/>
      </w:pPr>
      <w:r>
        <w:t xml:space="preserve"> vxlan vni 6</w:t>
      </w:r>
    </w:p>
    <w:p w14:paraId="6EAFB934" w14:textId="77777777" w:rsidR="008B0AB0" w:rsidRDefault="008B0AB0" w:rsidP="0091216E">
      <w:pPr>
        <w:pStyle w:val="2f2"/>
        <w:spacing w:before="240" w:after="240"/>
      </w:pPr>
      <w:r>
        <w:t>#</w:t>
      </w:r>
    </w:p>
    <w:p w14:paraId="6660E557" w14:textId="77777777" w:rsidR="008B0AB0" w:rsidRDefault="008B0AB0" w:rsidP="0091216E">
      <w:pPr>
        <w:pStyle w:val="2f2"/>
        <w:spacing w:before="240" w:after="240"/>
      </w:pPr>
      <w:r>
        <w:t>ip vpn-instance OA</w:t>
      </w:r>
    </w:p>
    <w:p w14:paraId="2E4B38B6" w14:textId="77777777" w:rsidR="008B0AB0" w:rsidRDefault="008B0AB0" w:rsidP="0091216E">
      <w:pPr>
        <w:pStyle w:val="2f2"/>
        <w:spacing w:before="240" w:after="240"/>
      </w:pPr>
      <w:r>
        <w:t xml:space="preserve"> ipv4-family</w:t>
      </w:r>
    </w:p>
    <w:p w14:paraId="16CB6C7F" w14:textId="77777777" w:rsidR="008B0AB0" w:rsidRDefault="008B0AB0" w:rsidP="0091216E">
      <w:pPr>
        <w:pStyle w:val="2f2"/>
        <w:spacing w:before="240" w:after="240"/>
      </w:pPr>
      <w:r>
        <w:t xml:space="preserve">  route-distinguisher 1:2</w:t>
      </w:r>
    </w:p>
    <w:p w14:paraId="150DF777" w14:textId="77777777" w:rsidR="008B0AB0" w:rsidRDefault="008B0AB0" w:rsidP="0091216E">
      <w:pPr>
        <w:pStyle w:val="2f2"/>
        <w:spacing w:before="240" w:after="240"/>
      </w:pPr>
      <w:r>
        <w:t xml:space="preserve">  vpn-target 0:2 1:0 export-extcommunity</w:t>
      </w:r>
    </w:p>
    <w:p w14:paraId="53DB53F7" w14:textId="77777777" w:rsidR="008B0AB0" w:rsidRDefault="008B0AB0" w:rsidP="0091216E">
      <w:pPr>
        <w:pStyle w:val="2f2"/>
        <w:spacing w:before="240" w:after="240"/>
      </w:pPr>
      <w:r>
        <w:t xml:space="preserve">  vpn-target 0:2 1:0 export-extcommunity evpn</w:t>
      </w:r>
    </w:p>
    <w:p w14:paraId="20310C5D" w14:textId="77777777" w:rsidR="008B0AB0" w:rsidRDefault="008B0AB0" w:rsidP="0091216E">
      <w:pPr>
        <w:pStyle w:val="2f2"/>
        <w:spacing w:before="240" w:after="240"/>
      </w:pPr>
      <w:r>
        <w:t xml:space="preserve">  vpn-target 0:2 0:1 import-extcommunity</w:t>
      </w:r>
    </w:p>
    <w:p w14:paraId="14B41944" w14:textId="77777777" w:rsidR="008B0AB0" w:rsidRDefault="008B0AB0" w:rsidP="0091216E">
      <w:pPr>
        <w:pStyle w:val="2f2"/>
        <w:spacing w:before="240" w:after="240"/>
      </w:pPr>
      <w:r>
        <w:t xml:space="preserve">  vpn-target 0:2 0:1 import-extcommunity evpn</w:t>
      </w:r>
    </w:p>
    <w:p w14:paraId="5C39F222" w14:textId="77777777" w:rsidR="008B0AB0" w:rsidRDefault="008B0AB0" w:rsidP="0091216E">
      <w:pPr>
        <w:pStyle w:val="2f2"/>
        <w:spacing w:before="240" w:after="240"/>
      </w:pPr>
      <w:r>
        <w:t xml:space="preserve"> ipv6-family</w:t>
      </w:r>
    </w:p>
    <w:p w14:paraId="360AF78A" w14:textId="77777777" w:rsidR="008B0AB0" w:rsidRDefault="008B0AB0" w:rsidP="0091216E">
      <w:pPr>
        <w:pStyle w:val="2f2"/>
        <w:spacing w:before="240" w:after="240"/>
      </w:pPr>
      <w:r>
        <w:t xml:space="preserve"> vxlan vni 2</w:t>
      </w:r>
    </w:p>
    <w:p w14:paraId="5DC74644" w14:textId="77777777" w:rsidR="008B0AB0" w:rsidRDefault="008B0AB0" w:rsidP="0091216E">
      <w:pPr>
        <w:pStyle w:val="2f2"/>
        <w:spacing w:before="240" w:after="240"/>
      </w:pPr>
      <w:r>
        <w:t>#</w:t>
      </w:r>
    </w:p>
    <w:p w14:paraId="40DF9670" w14:textId="77777777" w:rsidR="008B0AB0" w:rsidRDefault="008B0AB0" w:rsidP="0091216E">
      <w:pPr>
        <w:pStyle w:val="2f2"/>
        <w:spacing w:before="240" w:after="240"/>
      </w:pPr>
      <w:r>
        <w:t>ip vpn-instance RD</w:t>
      </w:r>
    </w:p>
    <w:p w14:paraId="5C9B2A91" w14:textId="77777777" w:rsidR="008B0AB0" w:rsidRDefault="008B0AB0" w:rsidP="0091216E">
      <w:pPr>
        <w:pStyle w:val="2f2"/>
        <w:spacing w:before="240" w:after="240"/>
      </w:pPr>
      <w:r>
        <w:t xml:space="preserve"> ipv4-family</w:t>
      </w:r>
    </w:p>
    <w:p w14:paraId="47BCDB63" w14:textId="77777777" w:rsidR="008B0AB0" w:rsidRDefault="008B0AB0" w:rsidP="0091216E">
      <w:pPr>
        <w:pStyle w:val="2f2"/>
        <w:spacing w:before="240" w:after="240"/>
      </w:pPr>
      <w:r>
        <w:t xml:space="preserve">  route-distinguisher 1:4</w:t>
      </w:r>
    </w:p>
    <w:p w14:paraId="33392F38" w14:textId="77777777" w:rsidR="008B0AB0" w:rsidRDefault="008B0AB0" w:rsidP="0091216E">
      <w:pPr>
        <w:pStyle w:val="2f2"/>
        <w:spacing w:before="240" w:after="240"/>
      </w:pPr>
      <w:r>
        <w:t xml:space="preserve">  vpn-target 0:4 1:0 export-extcommunity</w:t>
      </w:r>
    </w:p>
    <w:p w14:paraId="33D55169" w14:textId="77777777" w:rsidR="008B0AB0" w:rsidRDefault="008B0AB0" w:rsidP="0091216E">
      <w:pPr>
        <w:pStyle w:val="2f2"/>
        <w:spacing w:before="240" w:after="240"/>
      </w:pPr>
      <w:r>
        <w:t xml:space="preserve">  vpn-target 0:4 1:0 export-extcommunity evpn</w:t>
      </w:r>
    </w:p>
    <w:p w14:paraId="19A0E95C" w14:textId="77777777" w:rsidR="008B0AB0" w:rsidRDefault="008B0AB0" w:rsidP="0091216E">
      <w:pPr>
        <w:pStyle w:val="2f2"/>
        <w:spacing w:before="240" w:after="240"/>
      </w:pPr>
      <w:r>
        <w:t xml:space="preserve">  vpn-target 0:4 0:1 import-extcommunity</w:t>
      </w:r>
    </w:p>
    <w:p w14:paraId="4D253B73" w14:textId="77777777" w:rsidR="008B0AB0" w:rsidRDefault="008B0AB0" w:rsidP="0091216E">
      <w:pPr>
        <w:pStyle w:val="2f2"/>
        <w:spacing w:before="240" w:after="240"/>
      </w:pPr>
      <w:r>
        <w:t xml:space="preserve">  vpn-target 0:4 0:1 import-extcommunity evpn</w:t>
      </w:r>
    </w:p>
    <w:p w14:paraId="28667A21" w14:textId="77777777" w:rsidR="008B0AB0" w:rsidRDefault="008B0AB0" w:rsidP="0091216E">
      <w:pPr>
        <w:pStyle w:val="2f2"/>
        <w:spacing w:before="240" w:after="240"/>
      </w:pPr>
      <w:r>
        <w:t xml:space="preserve"> ipv6-family</w:t>
      </w:r>
    </w:p>
    <w:p w14:paraId="7E68052C" w14:textId="77777777" w:rsidR="008B0AB0" w:rsidRDefault="008B0AB0" w:rsidP="0091216E">
      <w:pPr>
        <w:pStyle w:val="2f2"/>
        <w:spacing w:before="240" w:after="240"/>
      </w:pPr>
      <w:r>
        <w:t xml:space="preserve"> vxlan vni 4</w:t>
      </w:r>
    </w:p>
    <w:p w14:paraId="779B6A3C" w14:textId="77777777" w:rsidR="008B0AB0" w:rsidRDefault="008B0AB0" w:rsidP="0091216E">
      <w:pPr>
        <w:pStyle w:val="2f2"/>
        <w:spacing w:before="240" w:after="240"/>
      </w:pPr>
      <w:r>
        <w:t>#</w:t>
      </w:r>
    </w:p>
    <w:p w14:paraId="20476660" w14:textId="77777777" w:rsidR="008B0AB0" w:rsidRDefault="008B0AB0" w:rsidP="0091216E">
      <w:pPr>
        <w:pStyle w:val="2f2"/>
        <w:spacing w:before="240" w:after="240"/>
      </w:pPr>
      <w:r>
        <w:t>evpn vpn-instance evpn_1 bd-mode</w:t>
      </w:r>
    </w:p>
    <w:p w14:paraId="6E2F3DF9" w14:textId="77777777" w:rsidR="008B0AB0" w:rsidRDefault="008B0AB0" w:rsidP="0091216E">
      <w:pPr>
        <w:pStyle w:val="2f2"/>
        <w:spacing w:before="240" w:after="240"/>
      </w:pPr>
      <w:r>
        <w:t xml:space="preserve"> route-distinguisher 1:3</w:t>
      </w:r>
    </w:p>
    <w:p w14:paraId="25697624" w14:textId="77777777" w:rsidR="008B0AB0" w:rsidRDefault="008B0AB0" w:rsidP="0091216E">
      <w:pPr>
        <w:pStyle w:val="2f2"/>
        <w:spacing w:before="240" w:after="240"/>
      </w:pPr>
      <w:r>
        <w:t xml:space="preserve"> vpn-target 0:2 0:3 export-extcommunity</w:t>
      </w:r>
    </w:p>
    <w:p w14:paraId="59E60025" w14:textId="77777777" w:rsidR="008B0AB0" w:rsidRDefault="008B0AB0" w:rsidP="0091216E">
      <w:pPr>
        <w:pStyle w:val="2f2"/>
        <w:spacing w:before="240" w:after="240"/>
      </w:pPr>
      <w:r>
        <w:t xml:space="preserve"> vpn-target 0:3 import-extcommunity</w:t>
      </w:r>
    </w:p>
    <w:p w14:paraId="67A066B4" w14:textId="77777777" w:rsidR="008B0AB0" w:rsidRDefault="008B0AB0" w:rsidP="0091216E">
      <w:pPr>
        <w:pStyle w:val="2f2"/>
        <w:spacing w:before="240" w:after="240"/>
      </w:pPr>
      <w:r>
        <w:t>#</w:t>
      </w:r>
    </w:p>
    <w:p w14:paraId="0F90EA60" w14:textId="77777777" w:rsidR="008B0AB0" w:rsidRDefault="008B0AB0" w:rsidP="0091216E">
      <w:pPr>
        <w:pStyle w:val="2f2"/>
        <w:spacing w:before="240" w:after="240"/>
      </w:pPr>
      <w:r>
        <w:t>evpn vpn-instance evpn_2 bd-mode</w:t>
      </w:r>
    </w:p>
    <w:p w14:paraId="457C1654" w14:textId="77777777" w:rsidR="008B0AB0" w:rsidRDefault="008B0AB0" w:rsidP="0091216E">
      <w:pPr>
        <w:pStyle w:val="2f2"/>
        <w:spacing w:before="240" w:after="240"/>
      </w:pPr>
      <w:r>
        <w:t xml:space="preserve"> route-distinguisher 1:5</w:t>
      </w:r>
    </w:p>
    <w:p w14:paraId="447169DC" w14:textId="77777777" w:rsidR="008B0AB0" w:rsidRDefault="008B0AB0" w:rsidP="0091216E">
      <w:pPr>
        <w:pStyle w:val="2f2"/>
        <w:spacing w:before="240" w:after="240"/>
      </w:pPr>
      <w:r>
        <w:t xml:space="preserve"> vpn-target 0:4 0:5 export-extcommunity</w:t>
      </w:r>
    </w:p>
    <w:p w14:paraId="4DF6F27D" w14:textId="77777777" w:rsidR="008B0AB0" w:rsidRDefault="008B0AB0" w:rsidP="0091216E">
      <w:pPr>
        <w:pStyle w:val="2f2"/>
        <w:spacing w:before="240" w:after="240"/>
      </w:pPr>
      <w:r>
        <w:t xml:space="preserve"> vpn-target 0:5 import-extcommunity</w:t>
      </w:r>
    </w:p>
    <w:p w14:paraId="15C18FE3" w14:textId="77777777" w:rsidR="008B0AB0" w:rsidRDefault="008B0AB0" w:rsidP="0091216E">
      <w:pPr>
        <w:pStyle w:val="2f2"/>
        <w:spacing w:before="240" w:after="240"/>
      </w:pPr>
      <w:r>
        <w:t>#</w:t>
      </w:r>
    </w:p>
    <w:p w14:paraId="3DB9AF36" w14:textId="77777777" w:rsidR="008B0AB0" w:rsidRDefault="008B0AB0" w:rsidP="0091216E">
      <w:pPr>
        <w:pStyle w:val="2f2"/>
        <w:spacing w:before="240" w:after="240"/>
      </w:pPr>
      <w:r>
        <w:t>evpn vpn-instance evpn_3 bd-mode</w:t>
      </w:r>
    </w:p>
    <w:p w14:paraId="178389DB" w14:textId="77777777" w:rsidR="008B0AB0" w:rsidRDefault="008B0AB0" w:rsidP="0091216E">
      <w:pPr>
        <w:pStyle w:val="2f2"/>
        <w:spacing w:before="240" w:after="240"/>
      </w:pPr>
      <w:r>
        <w:t xml:space="preserve"> route-distinguisher 1:7</w:t>
      </w:r>
    </w:p>
    <w:p w14:paraId="2C4C44DE" w14:textId="77777777" w:rsidR="008B0AB0" w:rsidRDefault="008B0AB0" w:rsidP="0091216E">
      <w:pPr>
        <w:pStyle w:val="2f2"/>
        <w:spacing w:before="240" w:after="240"/>
      </w:pPr>
      <w:r>
        <w:t xml:space="preserve"> vpn-target 0:6 0:7 export-extcommunity</w:t>
      </w:r>
    </w:p>
    <w:p w14:paraId="04FAB5DE" w14:textId="77777777" w:rsidR="008B0AB0" w:rsidRDefault="008B0AB0" w:rsidP="0091216E">
      <w:pPr>
        <w:pStyle w:val="2f2"/>
        <w:spacing w:before="240" w:after="240"/>
      </w:pPr>
      <w:r>
        <w:t xml:space="preserve"> vpn-target 0:7 import-extcommunity</w:t>
      </w:r>
    </w:p>
    <w:p w14:paraId="211FC87D" w14:textId="77777777" w:rsidR="008B0AB0" w:rsidRDefault="008B0AB0" w:rsidP="0091216E">
      <w:pPr>
        <w:pStyle w:val="2f2"/>
        <w:spacing w:before="240" w:after="240"/>
      </w:pPr>
      <w:r>
        <w:t>#</w:t>
      </w:r>
    </w:p>
    <w:p w14:paraId="5B5B17C9" w14:textId="77777777" w:rsidR="008B0AB0" w:rsidRDefault="008B0AB0" w:rsidP="0091216E">
      <w:pPr>
        <w:pStyle w:val="2f2"/>
        <w:spacing w:before="240" w:after="240"/>
      </w:pPr>
      <w:r>
        <w:t>radius-server template HQ_RADIUS_Server</w:t>
      </w:r>
    </w:p>
    <w:p w14:paraId="50AC5296" w14:textId="77777777" w:rsidR="008B0AB0" w:rsidRDefault="008B0AB0" w:rsidP="0091216E">
      <w:pPr>
        <w:pStyle w:val="2f2"/>
        <w:spacing w:before="240" w:after="240"/>
      </w:pPr>
      <w:r>
        <w:t xml:space="preserve"> radius-server shared-key cipher %^%#!}"&gt;;Jeb]+ECA+"]50:5$JBNR=21KJVC1R6Ce*s0%^%#</w:t>
      </w:r>
    </w:p>
    <w:p w14:paraId="7DE912CA" w14:textId="77777777" w:rsidR="008B0AB0" w:rsidRDefault="008B0AB0" w:rsidP="0091216E">
      <w:pPr>
        <w:pStyle w:val="2f2"/>
        <w:spacing w:before="240" w:after="240"/>
      </w:pPr>
      <w:r>
        <w:t xml:space="preserve"> radius-server authentication 192.168.4.104 1812 weight 80</w:t>
      </w:r>
    </w:p>
    <w:p w14:paraId="7182C877" w14:textId="77777777" w:rsidR="008B0AB0" w:rsidRDefault="008B0AB0" w:rsidP="0091216E">
      <w:pPr>
        <w:pStyle w:val="2f2"/>
        <w:spacing w:before="240" w:after="240"/>
      </w:pPr>
      <w:r>
        <w:t xml:space="preserve"> radius-server accounting 192.168.4.104 1813 weight 80</w:t>
      </w:r>
    </w:p>
    <w:p w14:paraId="41516B73" w14:textId="77777777" w:rsidR="008B0AB0" w:rsidRDefault="008B0AB0" w:rsidP="0091216E">
      <w:pPr>
        <w:pStyle w:val="2f2"/>
        <w:spacing w:before="240" w:after="240"/>
      </w:pPr>
      <w:r>
        <w:t xml:space="preserve"> called-station-id wlan-user-format ac-mac include-ssid</w:t>
      </w:r>
    </w:p>
    <w:p w14:paraId="6B93FC1B" w14:textId="77777777" w:rsidR="008B0AB0" w:rsidRDefault="008B0AB0" w:rsidP="0091216E">
      <w:pPr>
        <w:pStyle w:val="2f2"/>
        <w:spacing w:before="240" w:after="240"/>
      </w:pPr>
      <w:r>
        <w:t>radius-server template default</w:t>
      </w:r>
    </w:p>
    <w:p w14:paraId="273B9624" w14:textId="77777777" w:rsidR="008B0AB0" w:rsidRDefault="008B0AB0" w:rsidP="0091216E">
      <w:pPr>
        <w:pStyle w:val="2f2"/>
        <w:spacing w:before="240" w:after="240"/>
      </w:pPr>
      <w:r>
        <w:t>radius-server authorization 192.168.4.104 shared-key cipher %^%#[S~^#\a!vT!l|G&lt;n0p%(/.#l)wiyh2",n~31]d~W%^%#</w:t>
      </w:r>
    </w:p>
    <w:p w14:paraId="33FBA025" w14:textId="77777777" w:rsidR="008B0AB0" w:rsidRDefault="008B0AB0" w:rsidP="0091216E">
      <w:pPr>
        <w:pStyle w:val="2f2"/>
        <w:spacing w:before="240" w:after="240"/>
      </w:pPr>
      <w:r>
        <w:rPr>
          <w:rFonts w:hint="eastAsia"/>
        </w:rPr>
        <w:t>#</w:t>
      </w:r>
    </w:p>
    <w:p w14:paraId="573B86B4" w14:textId="77777777" w:rsidR="008B0AB0" w:rsidRDefault="008B0AB0" w:rsidP="0091216E">
      <w:pPr>
        <w:pStyle w:val="2f2"/>
        <w:spacing w:before="240" w:after="240"/>
      </w:pPr>
      <w:r>
        <w:rPr>
          <w:rFonts w:hint="eastAsia"/>
        </w:rPr>
        <w:t>acl number 9996</w:t>
      </w:r>
    </w:p>
    <w:p w14:paraId="21AB8A60" w14:textId="77777777" w:rsidR="008B0AB0" w:rsidRDefault="008B0AB0" w:rsidP="0091216E">
      <w:pPr>
        <w:pStyle w:val="2f2"/>
        <w:spacing w:before="240" w:after="240"/>
      </w:pPr>
      <w:r>
        <w:rPr>
          <w:rFonts w:hint="eastAsia"/>
        </w:rPr>
        <w:t xml:space="preserve"> rule 1 permit ip source ucl-group name Research_Group destination ucl-group name Guest_Group</w:t>
      </w:r>
    </w:p>
    <w:p w14:paraId="4CE83654" w14:textId="77777777" w:rsidR="008B0AB0" w:rsidRDefault="008B0AB0" w:rsidP="0091216E">
      <w:pPr>
        <w:pStyle w:val="2f2"/>
        <w:spacing w:before="240" w:after="240"/>
      </w:pPr>
      <w:r>
        <w:rPr>
          <w:rFonts w:hint="eastAsia"/>
        </w:rPr>
        <w:t xml:space="preserve"> rule 2 permit ip source ucl-group name Research_Group destination ucl-group name Sales_Group</w:t>
      </w:r>
    </w:p>
    <w:p w14:paraId="037909DD" w14:textId="77777777" w:rsidR="008B0AB0" w:rsidRDefault="008B0AB0" w:rsidP="0091216E">
      <w:pPr>
        <w:pStyle w:val="2f2"/>
        <w:spacing w:before="240" w:after="240"/>
      </w:pPr>
      <w:r>
        <w:rPr>
          <w:rFonts w:hint="eastAsia"/>
        </w:rPr>
        <w:t>acl number 9997</w:t>
      </w:r>
    </w:p>
    <w:p w14:paraId="557C127D" w14:textId="77777777" w:rsidR="008B0AB0" w:rsidRDefault="008B0AB0" w:rsidP="0091216E">
      <w:pPr>
        <w:pStyle w:val="2f2"/>
        <w:spacing w:before="240" w:after="240"/>
      </w:pPr>
      <w:r>
        <w:rPr>
          <w:rFonts w:hint="eastAsia"/>
        </w:rPr>
        <w:t xml:space="preserve"> rule 1 deny ip source ucl-group 0 destination ucl-group name Research_Group</w:t>
      </w:r>
    </w:p>
    <w:p w14:paraId="13DE2FE3" w14:textId="77777777" w:rsidR="008B0AB0" w:rsidRDefault="008B0AB0" w:rsidP="0091216E">
      <w:pPr>
        <w:pStyle w:val="2f2"/>
        <w:spacing w:before="240" w:after="240"/>
      </w:pPr>
      <w:r>
        <w:rPr>
          <w:rFonts w:hint="eastAsia"/>
        </w:rPr>
        <w:t xml:space="preserve"> rule 2 deny ip source ucl-group 0 destination ucl-group name Sales_Group</w:t>
      </w:r>
    </w:p>
    <w:p w14:paraId="4DDFCF36" w14:textId="77777777" w:rsidR="008B0AB0" w:rsidRDefault="008B0AB0" w:rsidP="0091216E">
      <w:pPr>
        <w:pStyle w:val="2f2"/>
        <w:spacing w:before="240" w:after="240"/>
      </w:pPr>
      <w:r>
        <w:rPr>
          <w:rFonts w:hint="eastAsia"/>
        </w:rPr>
        <w:t>acl number 9998</w:t>
      </w:r>
    </w:p>
    <w:p w14:paraId="1E1D29DA" w14:textId="77777777" w:rsidR="008B0AB0" w:rsidRDefault="008B0AB0" w:rsidP="0091216E">
      <w:pPr>
        <w:pStyle w:val="2f2"/>
        <w:spacing w:before="240" w:after="240"/>
      </w:pPr>
      <w:r>
        <w:rPr>
          <w:rFonts w:hint="eastAsia"/>
        </w:rPr>
        <w:t xml:space="preserve"> rule 1 permit ip source ucl-group name Sales_Group destination ucl-group name Research_Group</w:t>
      </w:r>
    </w:p>
    <w:p w14:paraId="5FDB64DD" w14:textId="77777777" w:rsidR="008B0AB0" w:rsidRDefault="008B0AB0" w:rsidP="0091216E">
      <w:pPr>
        <w:pStyle w:val="2f2"/>
        <w:spacing w:before="240" w:after="240"/>
      </w:pPr>
      <w:r>
        <w:rPr>
          <w:rFonts w:hint="eastAsia"/>
        </w:rPr>
        <w:t xml:space="preserve"> rule 2 permit ip source ucl-group name Sales_Group destination ucl-group name Guest_Group</w:t>
      </w:r>
    </w:p>
    <w:p w14:paraId="7EB955DD" w14:textId="77777777" w:rsidR="008B0AB0" w:rsidRDefault="008B0AB0" w:rsidP="0091216E">
      <w:pPr>
        <w:pStyle w:val="2f2"/>
        <w:spacing w:before="240" w:after="240"/>
      </w:pPr>
      <w:r>
        <w:rPr>
          <w:rFonts w:hint="eastAsia"/>
        </w:rPr>
        <w:t>acl number 9999</w:t>
      </w:r>
    </w:p>
    <w:p w14:paraId="271FE87C" w14:textId="77777777" w:rsidR="008B0AB0" w:rsidRDefault="008B0AB0" w:rsidP="0091216E">
      <w:pPr>
        <w:pStyle w:val="2f2"/>
        <w:spacing w:before="240" w:after="240"/>
      </w:pPr>
      <w:r>
        <w:rPr>
          <w:rFonts w:hint="eastAsia"/>
        </w:rPr>
        <w:t xml:space="preserve"> rule 1 deny ip source ucl-group name Guest_Group destination ucl-group name Research_Group</w:t>
      </w:r>
    </w:p>
    <w:p w14:paraId="0E26B7CA" w14:textId="77777777" w:rsidR="008B0AB0" w:rsidRDefault="008B0AB0" w:rsidP="0091216E">
      <w:pPr>
        <w:pStyle w:val="2f2"/>
        <w:spacing w:before="240" w:after="240"/>
      </w:pPr>
      <w:r>
        <w:rPr>
          <w:rFonts w:hint="eastAsia"/>
        </w:rPr>
        <w:t xml:space="preserve"> rule 2 deny ip source ucl-group name Guest_Group destination ucl-group name Sales_Group</w:t>
      </w:r>
    </w:p>
    <w:p w14:paraId="7E657295" w14:textId="77777777" w:rsidR="008B0AB0" w:rsidRDefault="008B0AB0" w:rsidP="0091216E">
      <w:pPr>
        <w:pStyle w:val="2f2"/>
        <w:spacing w:before="240" w:after="240"/>
      </w:pPr>
      <w:r>
        <w:rPr>
          <w:rFonts w:hint="eastAsia"/>
        </w:rPr>
        <w:t>#</w:t>
      </w:r>
    </w:p>
    <w:p w14:paraId="14E9B2CC" w14:textId="77777777" w:rsidR="008B0AB0" w:rsidRDefault="008B0AB0" w:rsidP="0091216E">
      <w:pPr>
        <w:pStyle w:val="2f2"/>
        <w:spacing w:before="240" w:after="240"/>
      </w:pPr>
      <w:r>
        <w:t>qos-profile name Guest_Result</w:t>
      </w:r>
    </w:p>
    <w:p w14:paraId="647CE88A" w14:textId="77777777" w:rsidR="008B0AB0" w:rsidRDefault="008B0AB0" w:rsidP="0091216E">
      <w:pPr>
        <w:pStyle w:val="2f2"/>
        <w:spacing w:before="240" w:after="240"/>
      </w:pPr>
      <w:r>
        <w:t>qos-profile name Research_Result</w:t>
      </w:r>
    </w:p>
    <w:p w14:paraId="26F1EB53" w14:textId="77777777" w:rsidR="008B0AB0" w:rsidRDefault="008B0AB0" w:rsidP="0091216E">
      <w:pPr>
        <w:pStyle w:val="2f2"/>
        <w:spacing w:before="240" w:after="240"/>
      </w:pPr>
      <w:r>
        <w:t>qos-profile name Sales_Result</w:t>
      </w:r>
    </w:p>
    <w:p w14:paraId="29DD85ED" w14:textId="77777777" w:rsidR="008B0AB0" w:rsidRDefault="008B0AB0" w:rsidP="0091216E">
      <w:pPr>
        <w:pStyle w:val="2f2"/>
        <w:spacing w:before="240" w:after="240"/>
      </w:pPr>
      <w:r>
        <w:t>#</w:t>
      </w:r>
    </w:p>
    <w:p w14:paraId="3267A679" w14:textId="77777777" w:rsidR="008B0AB0" w:rsidRDefault="008B0AB0" w:rsidP="0091216E">
      <w:pPr>
        <w:pStyle w:val="2f2"/>
        <w:spacing w:before="240" w:after="240"/>
      </w:pPr>
      <w:r>
        <w:t>url-template name HQ_Portal_Server</w:t>
      </w:r>
    </w:p>
    <w:p w14:paraId="4D6A2D79" w14:textId="77777777" w:rsidR="008B0AB0" w:rsidRDefault="008B0AB0" w:rsidP="0091216E">
      <w:pPr>
        <w:pStyle w:val="2f2"/>
        <w:spacing w:before="240" w:after="240"/>
      </w:pPr>
      <w:r>
        <w:t xml:space="preserve"> url https://192.168.4.104:19008/portal</w:t>
      </w:r>
    </w:p>
    <w:p w14:paraId="7D5F59AA" w14:textId="77777777" w:rsidR="008B0AB0" w:rsidRDefault="008B0AB0" w:rsidP="0091216E">
      <w:pPr>
        <w:pStyle w:val="2f2"/>
        <w:spacing w:before="240" w:after="240"/>
      </w:pPr>
      <w:r>
        <w:t xml:space="preserve"> url-parameter device-mac lsw-mac redirect-url redirect-url ssid ssid user-ipaddress uaddress user-mac umac</w:t>
      </w:r>
    </w:p>
    <w:p w14:paraId="4DFFBF60" w14:textId="77777777" w:rsidR="008B0AB0" w:rsidRDefault="008B0AB0" w:rsidP="0091216E">
      <w:pPr>
        <w:pStyle w:val="2f2"/>
        <w:spacing w:before="240" w:after="240"/>
      </w:pPr>
      <w:r>
        <w:t>#</w:t>
      </w:r>
    </w:p>
    <w:p w14:paraId="675DA003" w14:textId="77777777" w:rsidR="008B0AB0" w:rsidRDefault="008B0AB0" w:rsidP="0091216E">
      <w:pPr>
        <w:pStyle w:val="2f2"/>
        <w:spacing w:before="240" w:after="240"/>
      </w:pPr>
      <w:r>
        <w:t>web-auth-server HQ_Portal_Server</w:t>
      </w:r>
    </w:p>
    <w:p w14:paraId="0DD080A3" w14:textId="77777777" w:rsidR="008B0AB0" w:rsidRDefault="008B0AB0" w:rsidP="0091216E">
      <w:pPr>
        <w:pStyle w:val="2f2"/>
        <w:spacing w:before="240" w:after="240"/>
      </w:pPr>
      <w:r>
        <w:t xml:space="preserve"> server-ip 192.168.4.104</w:t>
      </w:r>
    </w:p>
    <w:p w14:paraId="12E3B620" w14:textId="77777777" w:rsidR="008B0AB0" w:rsidRDefault="008B0AB0" w:rsidP="0091216E">
      <w:pPr>
        <w:pStyle w:val="2f2"/>
        <w:spacing w:before="240" w:after="240"/>
      </w:pPr>
      <w:r>
        <w:t xml:space="preserve"> port 50100</w:t>
      </w:r>
    </w:p>
    <w:p w14:paraId="44CE92FC" w14:textId="77777777" w:rsidR="008B0AB0" w:rsidRDefault="008B0AB0" w:rsidP="0091216E">
      <w:pPr>
        <w:pStyle w:val="2f2"/>
        <w:spacing w:before="240" w:after="240"/>
      </w:pPr>
      <w:r>
        <w:t xml:space="preserve"> shared-key cipher %^%#YF'GGsWOp)0~F5P*xk26y_bU%*|&gt;]Ual(W%Z}WG8%^%#</w:t>
      </w:r>
    </w:p>
    <w:p w14:paraId="43E9B194" w14:textId="77777777" w:rsidR="008B0AB0" w:rsidRDefault="008B0AB0" w:rsidP="0091216E">
      <w:pPr>
        <w:pStyle w:val="2f2"/>
        <w:spacing w:before="240" w:after="240"/>
      </w:pPr>
      <w:r>
        <w:t xml:space="preserve"> url https://192.168.4.104:19008/portal</w:t>
      </w:r>
    </w:p>
    <w:p w14:paraId="774E410C" w14:textId="77777777" w:rsidR="008B0AB0" w:rsidRDefault="008B0AB0" w:rsidP="0091216E">
      <w:pPr>
        <w:pStyle w:val="2f2"/>
        <w:spacing w:before="240" w:after="240"/>
      </w:pPr>
      <w:r>
        <w:t xml:space="preserve"> url-template HQ_Portal_Server</w:t>
      </w:r>
    </w:p>
    <w:p w14:paraId="102251BD" w14:textId="77777777" w:rsidR="008B0AB0" w:rsidRDefault="008B0AB0" w:rsidP="0091216E">
      <w:pPr>
        <w:pStyle w:val="2f2"/>
        <w:spacing w:before="240" w:after="240"/>
      </w:pPr>
      <w:r>
        <w:t>#</w:t>
      </w:r>
    </w:p>
    <w:p w14:paraId="0FA67430" w14:textId="77777777" w:rsidR="008B0AB0" w:rsidRDefault="008B0AB0" w:rsidP="0091216E">
      <w:pPr>
        <w:pStyle w:val="2f2"/>
        <w:spacing w:before="240" w:after="240"/>
      </w:pPr>
      <w:r>
        <w:t>portal-access-profile name HQ_Portal_Server</w:t>
      </w:r>
    </w:p>
    <w:p w14:paraId="7FC41593" w14:textId="77777777" w:rsidR="008B0AB0" w:rsidRDefault="008B0AB0" w:rsidP="0091216E">
      <w:pPr>
        <w:pStyle w:val="2f2"/>
        <w:spacing w:before="240" w:after="240"/>
      </w:pPr>
      <w:r>
        <w:t xml:space="preserve"> web-auth-server HQ_Portal_Server direct</w:t>
      </w:r>
    </w:p>
    <w:p w14:paraId="207C94D3" w14:textId="77777777" w:rsidR="008B0AB0" w:rsidRDefault="008B0AB0" w:rsidP="0091216E">
      <w:pPr>
        <w:pStyle w:val="2f2"/>
        <w:spacing w:before="240" w:after="240"/>
      </w:pPr>
      <w:r>
        <w:t>#</w:t>
      </w:r>
    </w:p>
    <w:p w14:paraId="66663632" w14:textId="77777777" w:rsidR="008B0AB0" w:rsidRDefault="008B0AB0" w:rsidP="0091216E">
      <w:pPr>
        <w:pStyle w:val="2f2"/>
        <w:spacing w:before="240" w:after="240"/>
      </w:pPr>
      <w:r>
        <w:t>vlan 1</w:t>
      </w:r>
    </w:p>
    <w:p w14:paraId="7A3A0A4E" w14:textId="77777777" w:rsidR="008B0AB0" w:rsidRDefault="008B0AB0" w:rsidP="0091216E">
      <w:pPr>
        <w:pStyle w:val="2f2"/>
        <w:spacing w:before="240" w:after="240"/>
      </w:pPr>
      <w:r>
        <w:t xml:space="preserve"> description vlan1</w:t>
      </w:r>
    </w:p>
    <w:p w14:paraId="1FAA52FD" w14:textId="77777777" w:rsidR="008B0AB0" w:rsidRDefault="008B0AB0" w:rsidP="0091216E">
      <w:pPr>
        <w:pStyle w:val="2f2"/>
        <w:spacing w:before="240" w:after="240"/>
      </w:pPr>
      <w:r>
        <w:t xml:space="preserve"> name vlan1</w:t>
      </w:r>
    </w:p>
    <w:p w14:paraId="643E891A" w14:textId="77777777" w:rsidR="008B0AB0" w:rsidRDefault="008B0AB0" w:rsidP="0091216E">
      <w:pPr>
        <w:pStyle w:val="2f2"/>
        <w:spacing w:before="240" w:after="240"/>
      </w:pPr>
      <w:r>
        <w:t>#</w:t>
      </w:r>
    </w:p>
    <w:p w14:paraId="4E1E9871" w14:textId="77777777" w:rsidR="008B0AB0" w:rsidRDefault="008B0AB0" w:rsidP="0091216E">
      <w:pPr>
        <w:pStyle w:val="2f2"/>
        <w:spacing w:before="240" w:after="240"/>
      </w:pPr>
      <w:r>
        <w:t>aaa</w:t>
      </w:r>
    </w:p>
    <w:p w14:paraId="06CAF368" w14:textId="77777777" w:rsidR="008B0AB0" w:rsidRDefault="008B0AB0" w:rsidP="0091216E">
      <w:pPr>
        <w:pStyle w:val="2f2"/>
        <w:spacing w:before="240" w:after="240"/>
      </w:pPr>
      <w:r>
        <w:t xml:space="preserve"> authentication-scheme HQ_RADIUS_Server</w:t>
      </w:r>
    </w:p>
    <w:p w14:paraId="32E893C8" w14:textId="77777777" w:rsidR="008B0AB0" w:rsidRDefault="008B0AB0" w:rsidP="0091216E">
      <w:pPr>
        <w:pStyle w:val="2f2"/>
        <w:spacing w:before="240" w:after="240"/>
      </w:pPr>
      <w:r>
        <w:t xml:space="preserve">  authentication-mode radius</w:t>
      </w:r>
    </w:p>
    <w:p w14:paraId="1F7A1F93" w14:textId="77777777" w:rsidR="008B0AB0" w:rsidRDefault="008B0AB0" w:rsidP="0091216E">
      <w:pPr>
        <w:pStyle w:val="2f2"/>
        <w:spacing w:before="240" w:after="240"/>
      </w:pPr>
      <w:r>
        <w:t xml:space="preserve"> accounting-scheme HQ_RADIUS_Server</w:t>
      </w:r>
    </w:p>
    <w:p w14:paraId="2B19FB8F" w14:textId="77777777" w:rsidR="008B0AB0" w:rsidRDefault="008B0AB0" w:rsidP="0091216E">
      <w:pPr>
        <w:pStyle w:val="2f2"/>
        <w:spacing w:before="240" w:after="240"/>
      </w:pPr>
      <w:r>
        <w:t xml:space="preserve">  accounting-mode radius</w:t>
      </w:r>
    </w:p>
    <w:p w14:paraId="1ED4566C" w14:textId="77777777" w:rsidR="008B0AB0" w:rsidRDefault="008B0AB0" w:rsidP="0091216E">
      <w:pPr>
        <w:pStyle w:val="2f2"/>
        <w:spacing w:before="240" w:after="240"/>
      </w:pPr>
      <w:r>
        <w:t xml:space="preserve">  accounting realtime 5</w:t>
      </w:r>
    </w:p>
    <w:p w14:paraId="53042CEC" w14:textId="77777777" w:rsidR="008B0AB0" w:rsidRDefault="008B0AB0" w:rsidP="0091216E">
      <w:pPr>
        <w:pStyle w:val="2f2"/>
        <w:spacing w:before="240" w:after="240"/>
      </w:pPr>
      <w:r>
        <w:t xml:space="preserve"> service-scheme Guest_Result</w:t>
      </w:r>
    </w:p>
    <w:p w14:paraId="623C42B5" w14:textId="77777777" w:rsidR="008B0AB0" w:rsidRDefault="008B0AB0" w:rsidP="0091216E">
      <w:pPr>
        <w:pStyle w:val="2f2"/>
        <w:spacing w:before="240" w:after="240"/>
      </w:pPr>
      <w:r>
        <w:t xml:space="preserve">  user-vlan 101</w:t>
      </w:r>
    </w:p>
    <w:p w14:paraId="3CD805F3" w14:textId="77777777" w:rsidR="008B0AB0" w:rsidRDefault="008B0AB0" w:rsidP="0091216E">
      <w:pPr>
        <w:pStyle w:val="2f2"/>
        <w:spacing w:before="240" w:after="240"/>
      </w:pPr>
      <w:r>
        <w:t xml:space="preserve">  qos-profile Guest_Result</w:t>
      </w:r>
    </w:p>
    <w:p w14:paraId="46692035" w14:textId="77777777" w:rsidR="008B0AB0" w:rsidRDefault="008B0AB0" w:rsidP="0091216E">
      <w:pPr>
        <w:pStyle w:val="2f2"/>
        <w:spacing w:before="240" w:after="240"/>
      </w:pPr>
      <w:r>
        <w:t xml:space="preserve"> service-scheme Research_Result</w:t>
      </w:r>
    </w:p>
    <w:p w14:paraId="4A055E6E" w14:textId="77777777" w:rsidR="008B0AB0" w:rsidRDefault="008B0AB0" w:rsidP="0091216E">
      <w:pPr>
        <w:pStyle w:val="2f2"/>
        <w:spacing w:before="240" w:after="240"/>
      </w:pPr>
      <w:r>
        <w:t xml:space="preserve">  user-vlan 102</w:t>
      </w:r>
    </w:p>
    <w:p w14:paraId="4B047F3F" w14:textId="77777777" w:rsidR="008B0AB0" w:rsidRDefault="008B0AB0" w:rsidP="0091216E">
      <w:pPr>
        <w:pStyle w:val="2f2"/>
        <w:spacing w:before="240" w:after="240"/>
      </w:pPr>
      <w:r>
        <w:t xml:space="preserve">  qos-profile Research_Result</w:t>
      </w:r>
    </w:p>
    <w:p w14:paraId="06927333" w14:textId="77777777" w:rsidR="008B0AB0" w:rsidRDefault="008B0AB0" w:rsidP="0091216E">
      <w:pPr>
        <w:pStyle w:val="2f2"/>
        <w:spacing w:before="240" w:after="240"/>
      </w:pPr>
      <w:r>
        <w:t xml:space="preserve"> service-scheme Sales_Result</w:t>
      </w:r>
    </w:p>
    <w:p w14:paraId="3B5A20CD" w14:textId="77777777" w:rsidR="008B0AB0" w:rsidRDefault="008B0AB0" w:rsidP="0091216E">
      <w:pPr>
        <w:pStyle w:val="2f2"/>
        <w:spacing w:before="240" w:after="240"/>
      </w:pPr>
      <w:r>
        <w:t xml:space="preserve">  user-vlan 103</w:t>
      </w:r>
    </w:p>
    <w:p w14:paraId="0BA937EF" w14:textId="77777777" w:rsidR="008B0AB0" w:rsidRDefault="008B0AB0" w:rsidP="0091216E">
      <w:pPr>
        <w:pStyle w:val="2f2"/>
        <w:spacing w:before="240" w:after="240"/>
      </w:pPr>
      <w:r>
        <w:t xml:space="preserve">  qos-profile Sales_Result</w:t>
      </w:r>
    </w:p>
    <w:p w14:paraId="75D38F08" w14:textId="77777777" w:rsidR="008B0AB0" w:rsidRDefault="008B0AB0" w:rsidP="0091216E">
      <w:pPr>
        <w:pStyle w:val="2f2"/>
        <w:spacing w:before="240" w:after="240"/>
      </w:pPr>
      <w:r>
        <w:t xml:space="preserve"> domain default</w:t>
      </w:r>
    </w:p>
    <w:p w14:paraId="5023237C" w14:textId="77777777" w:rsidR="008B0AB0" w:rsidRDefault="008B0AB0" w:rsidP="0091216E">
      <w:pPr>
        <w:pStyle w:val="2f2"/>
        <w:spacing w:before="240" w:after="240"/>
      </w:pPr>
      <w:r>
        <w:t xml:space="preserve">  authentication-scheme HQ_RADIUS_Server</w:t>
      </w:r>
    </w:p>
    <w:p w14:paraId="6F15365E" w14:textId="77777777" w:rsidR="008B0AB0" w:rsidRDefault="008B0AB0" w:rsidP="0091216E">
      <w:pPr>
        <w:pStyle w:val="2f2"/>
        <w:spacing w:before="240" w:after="240"/>
      </w:pPr>
      <w:r>
        <w:t xml:space="preserve">  accounting-scheme HQ_RADIUS_Server</w:t>
      </w:r>
    </w:p>
    <w:p w14:paraId="1BD3AAB0" w14:textId="77777777" w:rsidR="008B0AB0" w:rsidRDefault="008B0AB0" w:rsidP="0091216E">
      <w:pPr>
        <w:pStyle w:val="2f2"/>
        <w:spacing w:before="240" w:after="240"/>
      </w:pPr>
      <w:r>
        <w:t xml:space="preserve">  radius-server HQ_RADIUS_Server</w:t>
      </w:r>
    </w:p>
    <w:p w14:paraId="2247E334" w14:textId="77777777" w:rsidR="008B0AB0" w:rsidRDefault="008B0AB0" w:rsidP="0091216E">
      <w:pPr>
        <w:pStyle w:val="2f2"/>
        <w:spacing w:before="240" w:after="240"/>
      </w:pPr>
      <w:r>
        <w:t xml:space="preserve"> domain default_admin</w:t>
      </w:r>
    </w:p>
    <w:p w14:paraId="3AE3FD62" w14:textId="77777777" w:rsidR="008B0AB0" w:rsidRDefault="008B0AB0" w:rsidP="0091216E">
      <w:pPr>
        <w:pStyle w:val="2f2"/>
        <w:spacing w:before="240" w:after="240"/>
      </w:pPr>
      <w:r>
        <w:t xml:space="preserve">  authentication-scheme default</w:t>
      </w:r>
    </w:p>
    <w:p w14:paraId="577C7AFB" w14:textId="77777777" w:rsidR="008B0AB0" w:rsidRDefault="008B0AB0" w:rsidP="0091216E">
      <w:pPr>
        <w:pStyle w:val="2f2"/>
        <w:spacing w:before="240" w:after="240"/>
      </w:pPr>
      <w:r>
        <w:t xml:space="preserve">  accounting-scheme default</w:t>
      </w:r>
    </w:p>
    <w:p w14:paraId="5D86DBFA" w14:textId="77777777" w:rsidR="008B0AB0" w:rsidRDefault="008B0AB0" w:rsidP="0091216E">
      <w:pPr>
        <w:pStyle w:val="2f2"/>
        <w:spacing w:before="240" w:after="240"/>
      </w:pPr>
      <w:r>
        <w:t xml:space="preserve"> domain domain_accampus</w:t>
      </w:r>
    </w:p>
    <w:p w14:paraId="19B1FC22" w14:textId="77777777" w:rsidR="008B0AB0" w:rsidRDefault="008B0AB0" w:rsidP="0091216E">
      <w:pPr>
        <w:pStyle w:val="2f2"/>
        <w:spacing w:before="240" w:after="240"/>
      </w:pPr>
      <w:r>
        <w:t xml:space="preserve">  authentication-scheme default</w:t>
      </w:r>
    </w:p>
    <w:p w14:paraId="5C2276EC" w14:textId="77777777" w:rsidR="008B0AB0" w:rsidRDefault="008B0AB0" w:rsidP="0091216E">
      <w:pPr>
        <w:pStyle w:val="2f2"/>
        <w:spacing w:before="240" w:after="240"/>
      </w:pPr>
      <w:r>
        <w:t xml:space="preserve">  accounting-scheme default</w:t>
      </w:r>
    </w:p>
    <w:p w14:paraId="31391C05" w14:textId="77777777" w:rsidR="008B0AB0" w:rsidRDefault="008B0AB0" w:rsidP="0091216E">
      <w:pPr>
        <w:pStyle w:val="2f2"/>
        <w:spacing w:before="240" w:after="240"/>
      </w:pPr>
      <w:r>
        <w:t xml:space="preserve">  radius-server default</w:t>
      </w:r>
    </w:p>
    <w:p w14:paraId="76F4AEF3" w14:textId="77777777" w:rsidR="008B0AB0" w:rsidRDefault="008B0AB0" w:rsidP="0091216E">
      <w:pPr>
        <w:pStyle w:val="2f2"/>
        <w:spacing w:before="240" w:after="240"/>
      </w:pPr>
      <w:r>
        <w:t xml:space="preserve"> local-user admin password irreversible-cipher $1c$T{N6Es0g&gt;8$;&gt;]!S}aWsOKXD^1iMeZIXwq8&lt;|j[USSD-:&amp;Qk]99$</w:t>
      </w:r>
    </w:p>
    <w:p w14:paraId="23E896E4" w14:textId="77777777" w:rsidR="008B0AB0" w:rsidRDefault="008B0AB0" w:rsidP="0091216E">
      <w:pPr>
        <w:pStyle w:val="2f2"/>
        <w:spacing w:before="240" w:after="240"/>
      </w:pPr>
      <w:r>
        <w:t xml:space="preserve"> local-user admin privilege level 15</w:t>
      </w:r>
    </w:p>
    <w:p w14:paraId="2CF170FC" w14:textId="77777777" w:rsidR="008B0AB0" w:rsidRDefault="008B0AB0" w:rsidP="0091216E">
      <w:pPr>
        <w:pStyle w:val="2f2"/>
        <w:spacing w:before="240" w:after="240"/>
      </w:pPr>
      <w:r>
        <w:t xml:space="preserve"> local-user admin service-type terminal ssh http</w:t>
      </w:r>
    </w:p>
    <w:p w14:paraId="45884A50" w14:textId="77777777" w:rsidR="008B0AB0" w:rsidRDefault="008B0AB0" w:rsidP="0091216E">
      <w:pPr>
        <w:pStyle w:val="2f2"/>
        <w:spacing w:before="240" w:after="240"/>
      </w:pPr>
      <w:r>
        <w:t xml:space="preserve"> local-user accampus@domain_accampus password irreversible-cipher $1c$WpN(YlG4l7$WKjCJONZ0Vi6Fg~|\AQHmFcV*4qi%QTIlr$(w6oX$</w:t>
      </w:r>
    </w:p>
    <w:p w14:paraId="1897C5F1" w14:textId="77777777" w:rsidR="008B0AB0" w:rsidRDefault="008B0AB0" w:rsidP="0091216E">
      <w:pPr>
        <w:pStyle w:val="2f2"/>
        <w:spacing w:before="240" w:after="240"/>
      </w:pPr>
      <w:r>
        <w:t xml:space="preserve"> local-user accampus@domain_accampus privilege level 15</w:t>
      </w:r>
    </w:p>
    <w:p w14:paraId="11917117" w14:textId="77777777" w:rsidR="008B0AB0" w:rsidRDefault="008B0AB0" w:rsidP="0091216E">
      <w:pPr>
        <w:pStyle w:val="2f2"/>
        <w:spacing w:before="240" w:after="240"/>
      </w:pPr>
      <w:r>
        <w:t xml:space="preserve"> local-user accampus@domain_accampus service-type ssh http</w:t>
      </w:r>
    </w:p>
    <w:p w14:paraId="13AC3E39" w14:textId="77777777" w:rsidR="008B0AB0" w:rsidRDefault="008B0AB0" w:rsidP="0091216E">
      <w:pPr>
        <w:pStyle w:val="2f2"/>
        <w:spacing w:before="240" w:after="240"/>
      </w:pPr>
      <w:r>
        <w:t>#</w:t>
      </w:r>
    </w:p>
    <w:p w14:paraId="51DBD364" w14:textId="77777777" w:rsidR="008B0AB0" w:rsidRDefault="008B0AB0" w:rsidP="0091216E">
      <w:pPr>
        <w:pStyle w:val="2f2"/>
        <w:spacing w:before="240" w:after="240"/>
      </w:pPr>
      <w:r>
        <w:t>bridge-domain 1</w:t>
      </w:r>
    </w:p>
    <w:p w14:paraId="7949967D" w14:textId="77777777" w:rsidR="008B0AB0" w:rsidRDefault="008B0AB0" w:rsidP="0091216E">
      <w:pPr>
        <w:pStyle w:val="2f2"/>
        <w:spacing w:before="240" w:after="240"/>
      </w:pPr>
      <w:r>
        <w:t xml:space="preserve"> l2 binding vlan 101</w:t>
      </w:r>
    </w:p>
    <w:p w14:paraId="171F4095" w14:textId="77777777" w:rsidR="008B0AB0" w:rsidRDefault="008B0AB0" w:rsidP="0091216E">
      <w:pPr>
        <w:pStyle w:val="2f2"/>
        <w:spacing w:before="240" w:after="240"/>
      </w:pPr>
      <w:r>
        <w:t xml:space="preserve"> vxlan vni 3</w:t>
      </w:r>
    </w:p>
    <w:p w14:paraId="24FD61AF" w14:textId="77777777" w:rsidR="008B0AB0" w:rsidRDefault="008B0AB0" w:rsidP="0091216E">
      <w:pPr>
        <w:pStyle w:val="2f2"/>
        <w:spacing w:before="240" w:after="240"/>
      </w:pPr>
      <w:r>
        <w:t xml:space="preserve"> evpn binding vpn-instance evpn_1</w:t>
      </w:r>
    </w:p>
    <w:p w14:paraId="279929FA" w14:textId="77777777" w:rsidR="008B0AB0" w:rsidRDefault="008B0AB0" w:rsidP="0091216E">
      <w:pPr>
        <w:pStyle w:val="2f2"/>
        <w:spacing w:before="240" w:after="240"/>
      </w:pPr>
      <w:r>
        <w:t xml:space="preserve"> dhcp option82 rebuild enable</w:t>
      </w:r>
    </w:p>
    <w:p w14:paraId="39EC2686" w14:textId="77777777" w:rsidR="008B0AB0" w:rsidRDefault="008B0AB0" w:rsidP="0091216E">
      <w:pPr>
        <w:pStyle w:val="2f2"/>
        <w:spacing w:before="240" w:after="240"/>
      </w:pPr>
      <w:r>
        <w:t xml:space="preserve"> dhcp option82 encapsulation vendor-specific-id</w:t>
      </w:r>
    </w:p>
    <w:p w14:paraId="338EC031" w14:textId="77777777" w:rsidR="008B0AB0" w:rsidRDefault="008B0AB0" w:rsidP="0091216E">
      <w:pPr>
        <w:pStyle w:val="2f2"/>
        <w:spacing w:before="240" w:after="240"/>
      </w:pPr>
      <w:r>
        <w:t>bridge-domain 2</w:t>
      </w:r>
    </w:p>
    <w:p w14:paraId="066FE5A8" w14:textId="77777777" w:rsidR="008B0AB0" w:rsidRDefault="008B0AB0" w:rsidP="0091216E">
      <w:pPr>
        <w:pStyle w:val="2f2"/>
        <w:spacing w:before="240" w:after="240"/>
      </w:pPr>
      <w:r>
        <w:t xml:space="preserve"> l2 binding vlan 102</w:t>
      </w:r>
    </w:p>
    <w:p w14:paraId="0DCA06F2" w14:textId="77777777" w:rsidR="008B0AB0" w:rsidRDefault="008B0AB0" w:rsidP="0091216E">
      <w:pPr>
        <w:pStyle w:val="2f2"/>
        <w:spacing w:before="240" w:after="240"/>
      </w:pPr>
      <w:r>
        <w:t xml:space="preserve"> vxlan vni 5</w:t>
      </w:r>
    </w:p>
    <w:p w14:paraId="1A792C23" w14:textId="77777777" w:rsidR="008B0AB0" w:rsidRDefault="008B0AB0" w:rsidP="0091216E">
      <w:pPr>
        <w:pStyle w:val="2f2"/>
        <w:spacing w:before="240" w:after="240"/>
      </w:pPr>
      <w:r>
        <w:t xml:space="preserve"> evpn binding vpn-instance evpn_2</w:t>
      </w:r>
    </w:p>
    <w:p w14:paraId="359EF35D" w14:textId="77777777" w:rsidR="008B0AB0" w:rsidRDefault="008B0AB0" w:rsidP="0091216E">
      <w:pPr>
        <w:pStyle w:val="2f2"/>
        <w:spacing w:before="240" w:after="240"/>
      </w:pPr>
      <w:r>
        <w:t xml:space="preserve"> dhcp option82 rebuild enable</w:t>
      </w:r>
    </w:p>
    <w:p w14:paraId="2DEAF68D" w14:textId="77777777" w:rsidR="008B0AB0" w:rsidRDefault="008B0AB0" w:rsidP="0091216E">
      <w:pPr>
        <w:pStyle w:val="2f2"/>
        <w:spacing w:before="240" w:after="240"/>
      </w:pPr>
      <w:r>
        <w:t xml:space="preserve"> dhcp option82 encapsulation vendor-specific-id</w:t>
      </w:r>
    </w:p>
    <w:p w14:paraId="2A0148CE" w14:textId="77777777" w:rsidR="008B0AB0" w:rsidRDefault="008B0AB0" w:rsidP="0091216E">
      <w:pPr>
        <w:pStyle w:val="2f2"/>
        <w:spacing w:before="240" w:after="240"/>
      </w:pPr>
      <w:r>
        <w:t>bridge-domain 3</w:t>
      </w:r>
    </w:p>
    <w:p w14:paraId="0E52C88D" w14:textId="77777777" w:rsidR="008B0AB0" w:rsidRDefault="008B0AB0" w:rsidP="0091216E">
      <w:pPr>
        <w:pStyle w:val="2f2"/>
        <w:spacing w:before="240" w:after="240"/>
      </w:pPr>
      <w:r>
        <w:t xml:space="preserve"> l2 binding vlan 103</w:t>
      </w:r>
    </w:p>
    <w:p w14:paraId="18E4882A" w14:textId="77777777" w:rsidR="008B0AB0" w:rsidRDefault="008B0AB0" w:rsidP="0091216E">
      <w:pPr>
        <w:pStyle w:val="2f2"/>
        <w:spacing w:before="240" w:after="240"/>
      </w:pPr>
      <w:r>
        <w:t xml:space="preserve"> vxlan vni 7</w:t>
      </w:r>
    </w:p>
    <w:p w14:paraId="12487CEA" w14:textId="77777777" w:rsidR="008B0AB0" w:rsidRDefault="008B0AB0" w:rsidP="0091216E">
      <w:pPr>
        <w:pStyle w:val="2f2"/>
        <w:spacing w:before="240" w:after="240"/>
      </w:pPr>
      <w:r>
        <w:t xml:space="preserve"> evpn binding vpn-instance evpn_3</w:t>
      </w:r>
    </w:p>
    <w:p w14:paraId="01ECE5B1" w14:textId="77777777" w:rsidR="008B0AB0" w:rsidRDefault="008B0AB0" w:rsidP="0091216E">
      <w:pPr>
        <w:pStyle w:val="2f2"/>
        <w:spacing w:before="240" w:after="240"/>
      </w:pPr>
      <w:r>
        <w:t xml:space="preserve"> dhcp option82 rebuild enable</w:t>
      </w:r>
    </w:p>
    <w:p w14:paraId="7834721E" w14:textId="77777777" w:rsidR="008B0AB0" w:rsidRDefault="008B0AB0" w:rsidP="0091216E">
      <w:pPr>
        <w:pStyle w:val="2f2"/>
        <w:spacing w:before="240" w:after="240"/>
      </w:pPr>
      <w:r>
        <w:t xml:space="preserve"> dhcp option82 encapsulation vendor-specific-id</w:t>
      </w:r>
    </w:p>
    <w:p w14:paraId="0F0AD94C" w14:textId="77777777" w:rsidR="008B0AB0" w:rsidRDefault="008B0AB0" w:rsidP="0091216E">
      <w:pPr>
        <w:pStyle w:val="2f2"/>
        <w:spacing w:before="240" w:after="240"/>
      </w:pPr>
      <w:r>
        <w:t>#</w:t>
      </w:r>
    </w:p>
    <w:p w14:paraId="2E3EEE7C" w14:textId="77777777" w:rsidR="008B0AB0" w:rsidRDefault="008B0AB0" w:rsidP="0091216E">
      <w:pPr>
        <w:pStyle w:val="2f2"/>
        <w:spacing w:before="240" w:after="240"/>
      </w:pPr>
      <w:r>
        <w:t>interface Vlanif1</w:t>
      </w:r>
    </w:p>
    <w:p w14:paraId="3F4FD587" w14:textId="77777777" w:rsidR="008B0AB0" w:rsidRDefault="008B0AB0" w:rsidP="0091216E">
      <w:pPr>
        <w:pStyle w:val="2f2"/>
        <w:spacing w:before="240" w:after="240"/>
      </w:pPr>
      <w:r>
        <w:t xml:space="preserve"> ip address dhcp-alloc</w:t>
      </w:r>
    </w:p>
    <w:p w14:paraId="74BF64A5" w14:textId="77777777" w:rsidR="008B0AB0" w:rsidRDefault="008B0AB0" w:rsidP="0091216E">
      <w:pPr>
        <w:pStyle w:val="2f2"/>
        <w:spacing w:before="240" w:after="240"/>
      </w:pPr>
      <w:r>
        <w:t>#</w:t>
      </w:r>
    </w:p>
    <w:p w14:paraId="6D850E84" w14:textId="77777777" w:rsidR="008B0AB0" w:rsidRDefault="008B0AB0" w:rsidP="0091216E">
      <w:pPr>
        <w:pStyle w:val="2f2"/>
        <w:spacing w:before="240" w:after="240"/>
      </w:pPr>
      <w:r>
        <w:t>interface Vlanif10</w:t>
      </w:r>
    </w:p>
    <w:p w14:paraId="248AD278" w14:textId="77777777" w:rsidR="008B0AB0" w:rsidRDefault="008B0AB0" w:rsidP="0091216E">
      <w:pPr>
        <w:pStyle w:val="2f2"/>
        <w:spacing w:before="240" w:after="240"/>
      </w:pPr>
      <w:r>
        <w:t xml:space="preserve"> ip address 172.20.0.5 255.255.255.252</w:t>
      </w:r>
    </w:p>
    <w:p w14:paraId="7CB90A73" w14:textId="77777777" w:rsidR="008B0AB0" w:rsidRDefault="008B0AB0" w:rsidP="0091216E">
      <w:pPr>
        <w:pStyle w:val="2f2"/>
        <w:spacing w:before="240" w:after="240"/>
      </w:pPr>
      <w:r>
        <w:t xml:space="preserve"> ospf enable 1 area 0.0.0.0</w:t>
      </w:r>
    </w:p>
    <w:p w14:paraId="61D2DB35" w14:textId="77777777" w:rsidR="008B0AB0" w:rsidRDefault="008B0AB0" w:rsidP="0091216E">
      <w:pPr>
        <w:pStyle w:val="2f2"/>
        <w:spacing w:before="240" w:after="240"/>
      </w:pPr>
      <w:r>
        <w:t>#</w:t>
      </w:r>
    </w:p>
    <w:p w14:paraId="71305CCA" w14:textId="77777777" w:rsidR="008B0AB0" w:rsidRDefault="008B0AB0" w:rsidP="0091216E">
      <w:pPr>
        <w:pStyle w:val="2f2"/>
        <w:spacing w:before="240" w:after="240"/>
      </w:pPr>
      <w:r>
        <w:t>interface Vlanif111</w:t>
      </w:r>
    </w:p>
    <w:p w14:paraId="676497BC" w14:textId="77777777" w:rsidR="008B0AB0" w:rsidRDefault="008B0AB0" w:rsidP="0091216E">
      <w:pPr>
        <w:pStyle w:val="2f2"/>
        <w:spacing w:before="240" w:after="240"/>
      </w:pPr>
      <w:r>
        <w:t xml:space="preserve"> ip address 172.111.1.1 255.255.254.0</w:t>
      </w:r>
    </w:p>
    <w:p w14:paraId="191DE5EF" w14:textId="77777777" w:rsidR="008B0AB0" w:rsidRDefault="008B0AB0" w:rsidP="0091216E">
      <w:pPr>
        <w:pStyle w:val="2f2"/>
        <w:spacing w:before="240" w:after="240"/>
      </w:pPr>
      <w:r>
        <w:t xml:space="preserve"> dhcp select interface</w:t>
      </w:r>
    </w:p>
    <w:p w14:paraId="2B0AC51D" w14:textId="77777777" w:rsidR="008B0AB0" w:rsidRDefault="008B0AB0" w:rsidP="0091216E">
      <w:pPr>
        <w:pStyle w:val="2f2"/>
        <w:spacing w:before="240" w:after="240"/>
      </w:pPr>
      <w:r>
        <w:t xml:space="preserve"> dhcp server option 43 ip-address 172.111.1.1</w:t>
      </w:r>
    </w:p>
    <w:p w14:paraId="5738A15B" w14:textId="77777777" w:rsidR="008B0AB0" w:rsidRDefault="008B0AB0" w:rsidP="0091216E">
      <w:pPr>
        <w:pStyle w:val="2f2"/>
        <w:spacing w:before="240" w:after="240"/>
      </w:pPr>
      <w:r>
        <w:t>#</w:t>
      </w:r>
    </w:p>
    <w:p w14:paraId="32930643" w14:textId="77777777" w:rsidR="008B0AB0" w:rsidRDefault="008B0AB0" w:rsidP="0091216E">
      <w:pPr>
        <w:pStyle w:val="2f2"/>
        <w:spacing w:before="240" w:after="240"/>
      </w:pPr>
      <w:r>
        <w:t>interface MEth0/0/1</w:t>
      </w:r>
    </w:p>
    <w:p w14:paraId="4D6408E3" w14:textId="77777777" w:rsidR="008B0AB0" w:rsidRDefault="008B0AB0" w:rsidP="0091216E">
      <w:pPr>
        <w:pStyle w:val="2f2"/>
        <w:spacing w:before="240" w:after="240"/>
      </w:pPr>
      <w:r>
        <w:t xml:space="preserve"> ip address 192.168.1.253 255.255.255.0</w:t>
      </w:r>
    </w:p>
    <w:p w14:paraId="11B5D06C" w14:textId="77777777" w:rsidR="008B0AB0" w:rsidRDefault="008B0AB0" w:rsidP="0091216E">
      <w:pPr>
        <w:pStyle w:val="2f2"/>
        <w:spacing w:before="240" w:after="240"/>
      </w:pPr>
      <w:r>
        <w:t>#</w:t>
      </w:r>
    </w:p>
    <w:p w14:paraId="07097E8D" w14:textId="77777777" w:rsidR="008B0AB0" w:rsidRDefault="008B0AB0" w:rsidP="0091216E">
      <w:pPr>
        <w:pStyle w:val="2f2"/>
        <w:spacing w:before="240" w:after="240"/>
      </w:pPr>
      <w:r>
        <w:t>interface MEth0/0/2</w:t>
      </w:r>
    </w:p>
    <w:p w14:paraId="1248AD5C" w14:textId="77777777" w:rsidR="008B0AB0" w:rsidRDefault="008B0AB0" w:rsidP="0091216E">
      <w:pPr>
        <w:pStyle w:val="2f2"/>
        <w:spacing w:before="240" w:after="240"/>
      </w:pPr>
      <w:r>
        <w:t xml:space="preserve"> ip address 169.254.2.1 255.255.255.252</w:t>
      </w:r>
    </w:p>
    <w:p w14:paraId="092F5680" w14:textId="77777777" w:rsidR="008B0AB0" w:rsidRDefault="008B0AB0" w:rsidP="0091216E">
      <w:pPr>
        <w:pStyle w:val="2f2"/>
        <w:spacing w:before="240" w:after="240"/>
      </w:pPr>
      <w:r>
        <w:t>#</w:t>
      </w:r>
    </w:p>
    <w:p w14:paraId="78162930" w14:textId="77777777" w:rsidR="008B0AB0" w:rsidRDefault="008B0AB0" w:rsidP="0091216E">
      <w:pPr>
        <w:pStyle w:val="2f2"/>
        <w:spacing w:before="240" w:after="240"/>
      </w:pPr>
      <w:r>
        <w:t>interface GigabitEthernet0/0/1</w:t>
      </w:r>
    </w:p>
    <w:p w14:paraId="05371B97" w14:textId="77777777" w:rsidR="008B0AB0" w:rsidRDefault="008B0AB0" w:rsidP="0091216E">
      <w:pPr>
        <w:pStyle w:val="2f2"/>
        <w:spacing w:before="240" w:after="240"/>
      </w:pPr>
      <w:r>
        <w:t xml:space="preserve"> port link-type trunk</w:t>
      </w:r>
    </w:p>
    <w:p w14:paraId="2E2A1ACA" w14:textId="77777777" w:rsidR="008B0AB0" w:rsidRDefault="008B0AB0" w:rsidP="0091216E">
      <w:pPr>
        <w:pStyle w:val="2f2"/>
        <w:spacing w:before="240" w:after="240"/>
      </w:pPr>
      <w:r>
        <w:t xml:space="preserve"> port trunk allow-pass vlan 10</w:t>
      </w:r>
    </w:p>
    <w:p w14:paraId="2052944C" w14:textId="77777777" w:rsidR="008B0AB0" w:rsidRDefault="008B0AB0" w:rsidP="0091216E">
      <w:pPr>
        <w:pStyle w:val="2f2"/>
        <w:spacing w:before="240" w:after="240"/>
      </w:pPr>
      <w:r>
        <w:t xml:space="preserve"> trust dscp</w:t>
      </w:r>
    </w:p>
    <w:p w14:paraId="1B0FE414" w14:textId="77777777" w:rsidR="008B0AB0" w:rsidRDefault="008B0AB0" w:rsidP="0091216E">
      <w:pPr>
        <w:pStyle w:val="2f2"/>
        <w:spacing w:before="240" w:after="240"/>
      </w:pPr>
      <w:r>
        <w:t>#</w:t>
      </w:r>
    </w:p>
    <w:p w14:paraId="4BAD9D25" w14:textId="77777777" w:rsidR="008B0AB0" w:rsidRDefault="008B0AB0" w:rsidP="0091216E">
      <w:pPr>
        <w:pStyle w:val="2f2"/>
        <w:spacing w:before="240" w:after="240"/>
      </w:pPr>
      <w:r>
        <w:t>interface GigabitEthernet0/0/24</w:t>
      </w:r>
    </w:p>
    <w:p w14:paraId="5E727206" w14:textId="77777777" w:rsidR="008B0AB0" w:rsidRDefault="008B0AB0" w:rsidP="0091216E">
      <w:pPr>
        <w:pStyle w:val="2f2"/>
        <w:spacing w:before="240" w:after="240"/>
      </w:pPr>
      <w:r>
        <w:t xml:space="preserve"> port link-type hybrid</w:t>
      </w:r>
    </w:p>
    <w:p w14:paraId="678D4B5C" w14:textId="77777777" w:rsidR="008B0AB0" w:rsidRDefault="008B0AB0" w:rsidP="0091216E">
      <w:pPr>
        <w:pStyle w:val="2f2"/>
        <w:spacing w:before="240" w:after="240"/>
      </w:pPr>
      <w:r>
        <w:t xml:space="preserve"> authentication-profile HQ_MAC_802.1X</w:t>
      </w:r>
    </w:p>
    <w:p w14:paraId="3290F9F0" w14:textId="77777777" w:rsidR="008B0AB0" w:rsidRDefault="008B0AB0" w:rsidP="0091216E">
      <w:pPr>
        <w:pStyle w:val="2f2"/>
        <w:spacing w:before="240" w:after="240"/>
      </w:pPr>
      <w:r>
        <w:t xml:space="preserve"> port-isolate enable group 1</w:t>
      </w:r>
    </w:p>
    <w:p w14:paraId="7ED14D24" w14:textId="77777777" w:rsidR="008B0AB0" w:rsidRDefault="008B0AB0" w:rsidP="0091216E">
      <w:pPr>
        <w:pStyle w:val="2f2"/>
        <w:spacing w:before="240" w:after="240"/>
      </w:pPr>
      <w:r>
        <w:t xml:space="preserve"> trust dscp</w:t>
      </w:r>
    </w:p>
    <w:p w14:paraId="3E895FEE" w14:textId="77777777" w:rsidR="008B0AB0" w:rsidRDefault="008B0AB0" w:rsidP="0091216E">
      <w:pPr>
        <w:pStyle w:val="2f2"/>
        <w:spacing w:before="240" w:after="240"/>
      </w:pPr>
      <w:r>
        <w:t>#</w:t>
      </w:r>
    </w:p>
    <w:p w14:paraId="3731FF0F" w14:textId="77777777" w:rsidR="008B0AB0" w:rsidRDefault="008B0AB0" w:rsidP="0091216E">
      <w:pPr>
        <w:pStyle w:val="2f2"/>
        <w:spacing w:before="240" w:after="240"/>
      </w:pPr>
      <w:r>
        <w:t>interface LoopBack1</w:t>
      </w:r>
    </w:p>
    <w:p w14:paraId="1412B4E0" w14:textId="77777777" w:rsidR="008B0AB0" w:rsidRDefault="008B0AB0" w:rsidP="0091216E">
      <w:pPr>
        <w:pStyle w:val="2f2"/>
        <w:spacing w:before="240" w:after="240"/>
      </w:pPr>
      <w:r>
        <w:t xml:space="preserve"> ip address 1.1.1.1 255.255.255.255</w:t>
      </w:r>
    </w:p>
    <w:p w14:paraId="2CB1A15C" w14:textId="77777777" w:rsidR="008B0AB0" w:rsidRDefault="008B0AB0" w:rsidP="0091216E">
      <w:pPr>
        <w:pStyle w:val="2f2"/>
        <w:spacing w:before="240" w:after="240"/>
      </w:pPr>
      <w:r>
        <w:t xml:space="preserve"> ospf enable 1 area 0.0.0.0</w:t>
      </w:r>
    </w:p>
    <w:p w14:paraId="358811CD" w14:textId="77777777" w:rsidR="008B0AB0" w:rsidRDefault="008B0AB0" w:rsidP="0091216E">
      <w:pPr>
        <w:pStyle w:val="2f2"/>
        <w:spacing w:before="240" w:after="240"/>
      </w:pPr>
      <w:r>
        <w:t>#</w:t>
      </w:r>
    </w:p>
    <w:p w14:paraId="401FB4F9" w14:textId="77777777" w:rsidR="008B0AB0" w:rsidRDefault="008B0AB0" w:rsidP="0091216E">
      <w:pPr>
        <w:pStyle w:val="2f2"/>
        <w:spacing w:before="240" w:after="240"/>
      </w:pPr>
      <w:r>
        <w:t>interface Vbdif1</w:t>
      </w:r>
    </w:p>
    <w:p w14:paraId="1B6E8395" w14:textId="77777777" w:rsidR="008B0AB0" w:rsidRDefault="008B0AB0" w:rsidP="0091216E">
      <w:pPr>
        <w:pStyle w:val="2f2"/>
        <w:spacing w:before="240" w:after="240"/>
      </w:pPr>
      <w:r>
        <w:t xml:space="preserve"> mac-address 0000-5e00-0102</w:t>
      </w:r>
    </w:p>
    <w:p w14:paraId="79BABDC6" w14:textId="77777777" w:rsidR="008B0AB0" w:rsidRDefault="008B0AB0" w:rsidP="0091216E">
      <w:pPr>
        <w:pStyle w:val="2f2"/>
        <w:spacing w:before="240" w:after="240"/>
      </w:pPr>
      <w:r>
        <w:t xml:space="preserve"> ip binding vpn-instance OA</w:t>
      </w:r>
    </w:p>
    <w:p w14:paraId="0C0F3C2F" w14:textId="77777777" w:rsidR="008B0AB0" w:rsidRDefault="008B0AB0" w:rsidP="0091216E">
      <w:pPr>
        <w:pStyle w:val="2f2"/>
        <w:spacing w:before="240" w:after="240"/>
      </w:pPr>
      <w:r>
        <w:t xml:space="preserve"> arp collect host enable</w:t>
      </w:r>
    </w:p>
    <w:p w14:paraId="3F84963D" w14:textId="77777777" w:rsidR="008B0AB0" w:rsidRDefault="008B0AB0" w:rsidP="0091216E">
      <w:pPr>
        <w:pStyle w:val="2f2"/>
        <w:spacing w:before="240" w:after="240"/>
      </w:pPr>
      <w:r>
        <w:t xml:space="preserve"> arp distribute-gateway enable</w:t>
      </w:r>
    </w:p>
    <w:p w14:paraId="5C8480B8" w14:textId="77777777" w:rsidR="008B0AB0" w:rsidRDefault="008B0AB0" w:rsidP="0091216E">
      <w:pPr>
        <w:pStyle w:val="2f2"/>
        <w:spacing w:before="240" w:after="240"/>
      </w:pPr>
      <w:r>
        <w:t xml:space="preserve"> ip address 172.16.1.1 255.255.255.0</w:t>
      </w:r>
    </w:p>
    <w:p w14:paraId="624AF586" w14:textId="77777777" w:rsidR="008B0AB0" w:rsidRDefault="008B0AB0" w:rsidP="0091216E">
      <w:pPr>
        <w:pStyle w:val="2f2"/>
        <w:spacing w:before="240" w:after="240"/>
      </w:pPr>
      <w:r>
        <w:t xml:space="preserve"> arp-proxy enable</w:t>
      </w:r>
    </w:p>
    <w:p w14:paraId="70B9F7FC" w14:textId="77777777" w:rsidR="008B0AB0" w:rsidRDefault="008B0AB0" w:rsidP="0091216E">
      <w:pPr>
        <w:pStyle w:val="2f2"/>
        <w:spacing w:before="240" w:after="240"/>
      </w:pPr>
      <w:r>
        <w:t xml:space="preserve"> arp-proxy local enable</w:t>
      </w:r>
    </w:p>
    <w:p w14:paraId="296B6460" w14:textId="77777777" w:rsidR="008B0AB0" w:rsidRDefault="008B0AB0" w:rsidP="0091216E">
      <w:pPr>
        <w:pStyle w:val="2f2"/>
        <w:spacing w:before="240" w:after="240"/>
      </w:pPr>
      <w:r>
        <w:t xml:space="preserve"> dhcp select relay</w:t>
      </w:r>
    </w:p>
    <w:p w14:paraId="17F68B06" w14:textId="77777777" w:rsidR="008B0AB0" w:rsidRDefault="008B0AB0" w:rsidP="0091216E">
      <w:pPr>
        <w:pStyle w:val="2f2"/>
        <w:spacing w:before="240" w:after="240"/>
      </w:pPr>
      <w:r>
        <w:t xml:space="preserve"> dhcp relay server-ip 192.168.130.2</w:t>
      </w:r>
    </w:p>
    <w:p w14:paraId="684017FB" w14:textId="77777777" w:rsidR="008B0AB0" w:rsidRDefault="008B0AB0" w:rsidP="0091216E">
      <w:pPr>
        <w:pStyle w:val="2f2"/>
        <w:spacing w:before="240" w:after="240"/>
      </w:pPr>
      <w:r>
        <w:t xml:space="preserve"> dhcp relay anycast gateway re-route enable</w:t>
      </w:r>
    </w:p>
    <w:p w14:paraId="7DE4D7DD" w14:textId="77777777" w:rsidR="008B0AB0" w:rsidRDefault="008B0AB0" w:rsidP="0091216E">
      <w:pPr>
        <w:pStyle w:val="2f2"/>
        <w:spacing w:before="240" w:after="240"/>
      </w:pPr>
      <w:r>
        <w:t>#</w:t>
      </w:r>
    </w:p>
    <w:p w14:paraId="4F3A37C3" w14:textId="77777777" w:rsidR="008B0AB0" w:rsidRDefault="008B0AB0" w:rsidP="0091216E">
      <w:pPr>
        <w:pStyle w:val="2f2"/>
        <w:spacing w:before="240" w:after="240"/>
      </w:pPr>
      <w:r>
        <w:t>interface Vbdif2</w:t>
      </w:r>
    </w:p>
    <w:p w14:paraId="077A250F" w14:textId="77777777" w:rsidR="008B0AB0" w:rsidRDefault="008B0AB0" w:rsidP="0091216E">
      <w:pPr>
        <w:pStyle w:val="2f2"/>
        <w:spacing w:before="240" w:after="240"/>
      </w:pPr>
      <w:r>
        <w:t xml:space="preserve"> mac-address 0000-5e00-0102</w:t>
      </w:r>
    </w:p>
    <w:p w14:paraId="73EC7588" w14:textId="77777777" w:rsidR="008B0AB0" w:rsidRDefault="008B0AB0" w:rsidP="0091216E">
      <w:pPr>
        <w:pStyle w:val="2f2"/>
        <w:spacing w:before="240" w:after="240"/>
      </w:pPr>
      <w:r>
        <w:t xml:space="preserve"> ip binding vpn-instance RD</w:t>
      </w:r>
    </w:p>
    <w:p w14:paraId="5165CE61" w14:textId="77777777" w:rsidR="008B0AB0" w:rsidRDefault="008B0AB0" w:rsidP="0091216E">
      <w:pPr>
        <w:pStyle w:val="2f2"/>
        <w:spacing w:before="240" w:after="240"/>
      </w:pPr>
      <w:r>
        <w:t xml:space="preserve"> arp collect host enable</w:t>
      </w:r>
    </w:p>
    <w:p w14:paraId="49AB2F56" w14:textId="77777777" w:rsidR="008B0AB0" w:rsidRDefault="008B0AB0" w:rsidP="0091216E">
      <w:pPr>
        <w:pStyle w:val="2f2"/>
        <w:spacing w:before="240" w:after="240"/>
      </w:pPr>
      <w:r>
        <w:t xml:space="preserve"> arp distribute-gateway enable</w:t>
      </w:r>
    </w:p>
    <w:p w14:paraId="4743D6C0" w14:textId="77777777" w:rsidR="008B0AB0" w:rsidRDefault="008B0AB0" w:rsidP="0091216E">
      <w:pPr>
        <w:pStyle w:val="2f2"/>
        <w:spacing w:before="240" w:after="240"/>
      </w:pPr>
      <w:r>
        <w:t xml:space="preserve"> ip address 172.16.2.1 255.255.255.0</w:t>
      </w:r>
    </w:p>
    <w:p w14:paraId="10925BCB" w14:textId="77777777" w:rsidR="008B0AB0" w:rsidRDefault="008B0AB0" w:rsidP="0091216E">
      <w:pPr>
        <w:pStyle w:val="2f2"/>
        <w:spacing w:before="240" w:after="240"/>
      </w:pPr>
      <w:r>
        <w:t xml:space="preserve"> arp-proxy enable</w:t>
      </w:r>
    </w:p>
    <w:p w14:paraId="59D83EA1" w14:textId="77777777" w:rsidR="008B0AB0" w:rsidRDefault="008B0AB0" w:rsidP="0091216E">
      <w:pPr>
        <w:pStyle w:val="2f2"/>
        <w:spacing w:before="240" w:after="240"/>
      </w:pPr>
      <w:r>
        <w:t xml:space="preserve"> arp-proxy local enable</w:t>
      </w:r>
    </w:p>
    <w:p w14:paraId="57E7960E" w14:textId="77777777" w:rsidR="008B0AB0" w:rsidRDefault="008B0AB0" w:rsidP="0091216E">
      <w:pPr>
        <w:pStyle w:val="2f2"/>
        <w:spacing w:before="240" w:after="240"/>
      </w:pPr>
      <w:r>
        <w:t xml:space="preserve"> dhcp select relay</w:t>
      </w:r>
    </w:p>
    <w:p w14:paraId="6A7482AE" w14:textId="77777777" w:rsidR="008B0AB0" w:rsidRDefault="008B0AB0" w:rsidP="0091216E">
      <w:pPr>
        <w:pStyle w:val="2f2"/>
        <w:spacing w:before="240" w:after="240"/>
      </w:pPr>
      <w:r>
        <w:t xml:space="preserve"> dhcp relay server-ip 192.168.130.2</w:t>
      </w:r>
    </w:p>
    <w:p w14:paraId="12C6471F" w14:textId="77777777" w:rsidR="008B0AB0" w:rsidRDefault="008B0AB0" w:rsidP="0091216E">
      <w:pPr>
        <w:pStyle w:val="2f2"/>
        <w:spacing w:before="240" w:after="240"/>
      </w:pPr>
      <w:r>
        <w:t xml:space="preserve"> dhcp relay anycast gateway re-route enable</w:t>
      </w:r>
    </w:p>
    <w:p w14:paraId="5BA3380B" w14:textId="77777777" w:rsidR="008B0AB0" w:rsidRDefault="008B0AB0" w:rsidP="0091216E">
      <w:pPr>
        <w:pStyle w:val="2f2"/>
        <w:spacing w:before="240" w:after="240"/>
      </w:pPr>
      <w:r>
        <w:t>#</w:t>
      </w:r>
    </w:p>
    <w:p w14:paraId="1FA9D849" w14:textId="77777777" w:rsidR="008B0AB0" w:rsidRDefault="008B0AB0" w:rsidP="0091216E">
      <w:pPr>
        <w:pStyle w:val="2f2"/>
        <w:spacing w:before="240" w:after="240"/>
      </w:pPr>
      <w:r>
        <w:t>interface Vbdif3</w:t>
      </w:r>
    </w:p>
    <w:p w14:paraId="51DB3DA3" w14:textId="77777777" w:rsidR="008B0AB0" w:rsidRDefault="008B0AB0" w:rsidP="0091216E">
      <w:pPr>
        <w:pStyle w:val="2f2"/>
        <w:spacing w:before="240" w:after="240"/>
      </w:pPr>
      <w:r>
        <w:t xml:space="preserve"> mac-address 0000-5e00-0102</w:t>
      </w:r>
    </w:p>
    <w:p w14:paraId="62D87D3D" w14:textId="77777777" w:rsidR="008B0AB0" w:rsidRDefault="008B0AB0" w:rsidP="0091216E">
      <w:pPr>
        <w:pStyle w:val="2f2"/>
        <w:spacing w:before="240" w:after="240"/>
      </w:pPr>
      <w:r>
        <w:t xml:space="preserve"> ip binding vpn-instance MKT</w:t>
      </w:r>
    </w:p>
    <w:p w14:paraId="26498400" w14:textId="77777777" w:rsidR="008B0AB0" w:rsidRDefault="008B0AB0" w:rsidP="0091216E">
      <w:pPr>
        <w:pStyle w:val="2f2"/>
        <w:spacing w:before="240" w:after="240"/>
      </w:pPr>
      <w:r>
        <w:t xml:space="preserve"> arp collect host enable</w:t>
      </w:r>
    </w:p>
    <w:p w14:paraId="6D59AA9F" w14:textId="77777777" w:rsidR="008B0AB0" w:rsidRDefault="008B0AB0" w:rsidP="0091216E">
      <w:pPr>
        <w:pStyle w:val="2f2"/>
        <w:spacing w:before="240" w:after="240"/>
      </w:pPr>
      <w:r>
        <w:t xml:space="preserve"> arp distribute-gateway enable</w:t>
      </w:r>
    </w:p>
    <w:p w14:paraId="23F37F90" w14:textId="77777777" w:rsidR="008B0AB0" w:rsidRDefault="008B0AB0" w:rsidP="0091216E">
      <w:pPr>
        <w:pStyle w:val="2f2"/>
        <w:spacing w:before="240" w:after="240"/>
      </w:pPr>
      <w:r>
        <w:t xml:space="preserve"> ip address 172.16.3.1 255.255.255.0</w:t>
      </w:r>
    </w:p>
    <w:p w14:paraId="4F717D12" w14:textId="77777777" w:rsidR="008B0AB0" w:rsidRDefault="008B0AB0" w:rsidP="0091216E">
      <w:pPr>
        <w:pStyle w:val="2f2"/>
        <w:spacing w:before="240" w:after="240"/>
      </w:pPr>
      <w:r>
        <w:t xml:space="preserve"> arp-proxy enable</w:t>
      </w:r>
    </w:p>
    <w:p w14:paraId="4FD7F980" w14:textId="77777777" w:rsidR="008B0AB0" w:rsidRDefault="008B0AB0" w:rsidP="0091216E">
      <w:pPr>
        <w:pStyle w:val="2f2"/>
        <w:spacing w:before="240" w:after="240"/>
      </w:pPr>
      <w:r>
        <w:t xml:space="preserve"> arp-proxy local enable</w:t>
      </w:r>
    </w:p>
    <w:p w14:paraId="2B8B74CC" w14:textId="77777777" w:rsidR="008B0AB0" w:rsidRDefault="008B0AB0" w:rsidP="0091216E">
      <w:pPr>
        <w:pStyle w:val="2f2"/>
        <w:spacing w:before="240" w:after="240"/>
      </w:pPr>
      <w:r>
        <w:t xml:space="preserve"> dhcp select relay</w:t>
      </w:r>
    </w:p>
    <w:p w14:paraId="200C9306" w14:textId="77777777" w:rsidR="008B0AB0" w:rsidRDefault="008B0AB0" w:rsidP="0091216E">
      <w:pPr>
        <w:pStyle w:val="2f2"/>
        <w:spacing w:before="240" w:after="240"/>
      </w:pPr>
      <w:r>
        <w:t xml:space="preserve"> dhcp relay server-ip 192.168.130.2</w:t>
      </w:r>
    </w:p>
    <w:p w14:paraId="1D7109A6" w14:textId="77777777" w:rsidR="008B0AB0" w:rsidRDefault="008B0AB0" w:rsidP="0091216E">
      <w:pPr>
        <w:pStyle w:val="2f2"/>
        <w:spacing w:before="240" w:after="240"/>
      </w:pPr>
      <w:r>
        <w:t xml:space="preserve"> dhcp relay anycast gateway re-route enable</w:t>
      </w:r>
    </w:p>
    <w:p w14:paraId="148BEF30" w14:textId="77777777" w:rsidR="008B0AB0" w:rsidRDefault="008B0AB0" w:rsidP="0091216E">
      <w:pPr>
        <w:pStyle w:val="2f2"/>
        <w:spacing w:before="240" w:after="240"/>
      </w:pPr>
      <w:r>
        <w:t>#</w:t>
      </w:r>
    </w:p>
    <w:p w14:paraId="5763BBA9" w14:textId="77777777" w:rsidR="008B0AB0" w:rsidRDefault="008B0AB0" w:rsidP="0091216E">
      <w:pPr>
        <w:pStyle w:val="2f2"/>
        <w:spacing w:before="240" w:after="240"/>
      </w:pPr>
      <w:r>
        <w:t>interface Nve1</w:t>
      </w:r>
    </w:p>
    <w:p w14:paraId="28231737" w14:textId="77777777" w:rsidR="008B0AB0" w:rsidRDefault="008B0AB0" w:rsidP="0091216E">
      <w:pPr>
        <w:pStyle w:val="2f2"/>
        <w:spacing w:before="240" w:after="240"/>
      </w:pPr>
      <w:r>
        <w:t xml:space="preserve"> source 1.1.1.1</w:t>
      </w:r>
    </w:p>
    <w:p w14:paraId="653E6422" w14:textId="77777777" w:rsidR="008B0AB0" w:rsidRDefault="008B0AB0" w:rsidP="0091216E">
      <w:pPr>
        <w:pStyle w:val="2f2"/>
        <w:spacing w:before="240" w:after="240"/>
      </w:pPr>
      <w:r>
        <w:t xml:space="preserve"> vni 3 head-end peer-list protocol bgp</w:t>
      </w:r>
    </w:p>
    <w:p w14:paraId="25944D50" w14:textId="77777777" w:rsidR="008B0AB0" w:rsidRDefault="008B0AB0" w:rsidP="0091216E">
      <w:pPr>
        <w:pStyle w:val="2f2"/>
        <w:spacing w:before="240" w:after="240"/>
      </w:pPr>
      <w:r>
        <w:t xml:space="preserve"> vni 5 head-end peer-list protocol bgp</w:t>
      </w:r>
    </w:p>
    <w:p w14:paraId="4566AB30" w14:textId="77777777" w:rsidR="008B0AB0" w:rsidRDefault="008B0AB0" w:rsidP="0091216E">
      <w:pPr>
        <w:pStyle w:val="2f2"/>
        <w:spacing w:before="240" w:after="240"/>
      </w:pPr>
      <w:r>
        <w:t xml:space="preserve"> vni 7 head-end peer-list protocol bgp</w:t>
      </w:r>
    </w:p>
    <w:p w14:paraId="0EC221F6" w14:textId="77777777" w:rsidR="008B0AB0" w:rsidRDefault="008B0AB0" w:rsidP="0091216E">
      <w:pPr>
        <w:pStyle w:val="2f2"/>
        <w:spacing w:before="240" w:after="240"/>
      </w:pPr>
      <w:r>
        <w:t>#</w:t>
      </w:r>
    </w:p>
    <w:p w14:paraId="489DA5D2" w14:textId="77777777" w:rsidR="008B0AB0" w:rsidRDefault="008B0AB0" w:rsidP="0091216E">
      <w:pPr>
        <w:pStyle w:val="2f2"/>
        <w:spacing w:before="240" w:after="240"/>
      </w:pPr>
      <w:r>
        <w:t>bgp 100</w:t>
      </w:r>
    </w:p>
    <w:p w14:paraId="62EF3FC1" w14:textId="77777777" w:rsidR="008B0AB0" w:rsidRDefault="008B0AB0" w:rsidP="0091216E">
      <w:pPr>
        <w:pStyle w:val="2f2"/>
        <w:spacing w:before="240" w:after="240"/>
      </w:pPr>
      <w:r>
        <w:t xml:space="preserve"> router-id 1.1.1.1</w:t>
      </w:r>
    </w:p>
    <w:p w14:paraId="0F6DC07C" w14:textId="77777777" w:rsidR="008B0AB0" w:rsidRDefault="008B0AB0" w:rsidP="0091216E">
      <w:pPr>
        <w:pStyle w:val="2f2"/>
        <w:spacing w:before="240" w:after="240"/>
      </w:pPr>
      <w:r>
        <w:t xml:space="preserve"> peer 1.1.1.2 as-number 100</w:t>
      </w:r>
    </w:p>
    <w:p w14:paraId="007E01B5" w14:textId="77777777" w:rsidR="008B0AB0" w:rsidRDefault="008B0AB0" w:rsidP="0091216E">
      <w:pPr>
        <w:pStyle w:val="2f2"/>
        <w:spacing w:before="240" w:after="240"/>
      </w:pPr>
      <w:r>
        <w:t xml:space="preserve"> peer 1.1.1.2 connect-interface LoopBack1</w:t>
      </w:r>
    </w:p>
    <w:p w14:paraId="7D143A1E" w14:textId="77777777" w:rsidR="008B0AB0" w:rsidRDefault="008B0AB0" w:rsidP="0091216E">
      <w:pPr>
        <w:pStyle w:val="2f2"/>
        <w:spacing w:before="240" w:after="240"/>
      </w:pPr>
      <w:r>
        <w:t xml:space="preserve"> #</w:t>
      </w:r>
    </w:p>
    <w:p w14:paraId="0C06880A" w14:textId="77777777" w:rsidR="008B0AB0" w:rsidRDefault="008B0AB0" w:rsidP="0091216E">
      <w:pPr>
        <w:pStyle w:val="2f2"/>
        <w:spacing w:before="240" w:after="240"/>
      </w:pPr>
      <w:r>
        <w:t xml:space="preserve"> ipv4-family unicast</w:t>
      </w:r>
    </w:p>
    <w:p w14:paraId="719D9F4D" w14:textId="77777777" w:rsidR="008B0AB0" w:rsidRDefault="008B0AB0" w:rsidP="0091216E">
      <w:pPr>
        <w:pStyle w:val="2f2"/>
        <w:spacing w:before="240" w:after="240"/>
      </w:pPr>
      <w:r>
        <w:t xml:space="preserve">  undo synchronization</w:t>
      </w:r>
    </w:p>
    <w:p w14:paraId="46F54B9A" w14:textId="77777777" w:rsidR="008B0AB0" w:rsidRDefault="008B0AB0" w:rsidP="0091216E">
      <w:pPr>
        <w:pStyle w:val="2f2"/>
        <w:spacing w:before="240" w:after="240"/>
      </w:pPr>
      <w:r>
        <w:t xml:space="preserve">  peer 1.1.1.2 enable</w:t>
      </w:r>
    </w:p>
    <w:p w14:paraId="4B622BE3" w14:textId="77777777" w:rsidR="008B0AB0" w:rsidRDefault="008B0AB0" w:rsidP="0091216E">
      <w:pPr>
        <w:pStyle w:val="2f2"/>
        <w:spacing w:before="240" w:after="240"/>
      </w:pPr>
      <w:r>
        <w:t xml:space="preserve"> #</w:t>
      </w:r>
    </w:p>
    <w:p w14:paraId="103A6E3F" w14:textId="77777777" w:rsidR="008B0AB0" w:rsidRDefault="008B0AB0" w:rsidP="0091216E">
      <w:pPr>
        <w:pStyle w:val="2f2"/>
        <w:spacing w:before="240" w:after="240"/>
      </w:pPr>
      <w:r>
        <w:t xml:space="preserve"> l2vpn-family evpn</w:t>
      </w:r>
    </w:p>
    <w:p w14:paraId="2CA42501" w14:textId="77777777" w:rsidR="008B0AB0" w:rsidRDefault="008B0AB0" w:rsidP="0091216E">
      <w:pPr>
        <w:pStyle w:val="2f2"/>
        <w:spacing w:before="240" w:after="240"/>
      </w:pPr>
      <w:r>
        <w:t xml:space="preserve">  policy vpn-target</w:t>
      </w:r>
    </w:p>
    <w:p w14:paraId="302C6118" w14:textId="77777777" w:rsidR="008B0AB0" w:rsidRDefault="008B0AB0" w:rsidP="0091216E">
      <w:pPr>
        <w:pStyle w:val="2f2"/>
        <w:spacing w:before="240" w:after="240"/>
      </w:pPr>
      <w:r>
        <w:t xml:space="preserve">  peer 1.1.1.2 enable</w:t>
      </w:r>
    </w:p>
    <w:p w14:paraId="3195A55E" w14:textId="77777777" w:rsidR="008B0AB0" w:rsidRDefault="008B0AB0" w:rsidP="0091216E">
      <w:pPr>
        <w:pStyle w:val="2f2"/>
        <w:spacing w:before="240" w:after="240"/>
      </w:pPr>
      <w:r>
        <w:t xml:space="preserve">  peer 1.1.1.2 advertise irb</w:t>
      </w:r>
    </w:p>
    <w:p w14:paraId="54F5E435" w14:textId="77777777" w:rsidR="008B0AB0" w:rsidRDefault="008B0AB0" w:rsidP="0091216E">
      <w:pPr>
        <w:pStyle w:val="2f2"/>
        <w:spacing w:before="240" w:after="240"/>
      </w:pPr>
      <w:r>
        <w:t xml:space="preserve">  peer 1.1.1.2 advertise irbv6</w:t>
      </w:r>
    </w:p>
    <w:p w14:paraId="7840B605" w14:textId="77777777" w:rsidR="008B0AB0" w:rsidRDefault="008B0AB0" w:rsidP="0091216E">
      <w:pPr>
        <w:pStyle w:val="2f2"/>
        <w:spacing w:before="240" w:after="240"/>
      </w:pPr>
      <w:r>
        <w:t xml:space="preserve"> #</w:t>
      </w:r>
    </w:p>
    <w:p w14:paraId="6593C5D1" w14:textId="77777777" w:rsidR="008B0AB0" w:rsidRDefault="008B0AB0" w:rsidP="0091216E">
      <w:pPr>
        <w:pStyle w:val="2f2"/>
        <w:spacing w:before="240" w:after="240"/>
      </w:pPr>
      <w:r>
        <w:t xml:space="preserve"> ipv4-family vpn-instance MKT</w:t>
      </w:r>
    </w:p>
    <w:p w14:paraId="7118C142" w14:textId="77777777" w:rsidR="008B0AB0" w:rsidRDefault="008B0AB0" w:rsidP="0091216E">
      <w:pPr>
        <w:pStyle w:val="2f2"/>
        <w:spacing w:before="240" w:after="240"/>
      </w:pPr>
      <w:r>
        <w:t xml:space="preserve">  default-route imported</w:t>
      </w:r>
    </w:p>
    <w:p w14:paraId="5DBAF51D" w14:textId="77777777" w:rsidR="008B0AB0" w:rsidRDefault="008B0AB0" w:rsidP="0091216E">
      <w:pPr>
        <w:pStyle w:val="2f2"/>
        <w:spacing w:before="240" w:after="240"/>
      </w:pPr>
      <w:r>
        <w:t xml:space="preserve">  import-route direct</w:t>
      </w:r>
    </w:p>
    <w:p w14:paraId="685A485A" w14:textId="77777777" w:rsidR="008B0AB0" w:rsidRDefault="008B0AB0" w:rsidP="0091216E">
      <w:pPr>
        <w:pStyle w:val="2f2"/>
        <w:spacing w:before="240" w:after="240"/>
      </w:pPr>
      <w:r>
        <w:t xml:space="preserve">  import-route static</w:t>
      </w:r>
    </w:p>
    <w:p w14:paraId="6A969755" w14:textId="77777777" w:rsidR="008B0AB0" w:rsidRDefault="008B0AB0" w:rsidP="0091216E">
      <w:pPr>
        <w:pStyle w:val="2f2"/>
        <w:spacing w:before="240" w:after="240"/>
      </w:pPr>
      <w:r>
        <w:t xml:space="preserve">  maximum load-balancing 8</w:t>
      </w:r>
    </w:p>
    <w:p w14:paraId="2E3894A3" w14:textId="77777777" w:rsidR="008B0AB0" w:rsidRDefault="008B0AB0" w:rsidP="0091216E">
      <w:pPr>
        <w:pStyle w:val="2f2"/>
        <w:spacing w:before="240" w:after="240"/>
      </w:pPr>
      <w:r>
        <w:t xml:space="preserve">  advertise l2vpn evpn</w:t>
      </w:r>
    </w:p>
    <w:p w14:paraId="4BAAF540" w14:textId="77777777" w:rsidR="008B0AB0" w:rsidRDefault="008B0AB0" w:rsidP="0091216E">
      <w:pPr>
        <w:pStyle w:val="2f2"/>
        <w:spacing w:before="240" w:after="240"/>
      </w:pPr>
      <w:r>
        <w:t xml:space="preserve"> #</w:t>
      </w:r>
    </w:p>
    <w:p w14:paraId="788F6F63" w14:textId="77777777" w:rsidR="008B0AB0" w:rsidRDefault="008B0AB0" w:rsidP="0091216E">
      <w:pPr>
        <w:pStyle w:val="2f2"/>
        <w:spacing w:before="240" w:after="240"/>
      </w:pPr>
      <w:r>
        <w:t xml:space="preserve"> ipv4-family vpn-instance OA</w:t>
      </w:r>
    </w:p>
    <w:p w14:paraId="31B132AF" w14:textId="77777777" w:rsidR="008B0AB0" w:rsidRDefault="008B0AB0" w:rsidP="0091216E">
      <w:pPr>
        <w:pStyle w:val="2f2"/>
        <w:spacing w:before="240" w:after="240"/>
      </w:pPr>
      <w:r>
        <w:t xml:space="preserve">  default-route imported</w:t>
      </w:r>
    </w:p>
    <w:p w14:paraId="75F23804" w14:textId="77777777" w:rsidR="008B0AB0" w:rsidRDefault="008B0AB0" w:rsidP="0091216E">
      <w:pPr>
        <w:pStyle w:val="2f2"/>
        <w:spacing w:before="240" w:after="240"/>
      </w:pPr>
      <w:r>
        <w:t xml:space="preserve">  import-route direct</w:t>
      </w:r>
    </w:p>
    <w:p w14:paraId="685BE67D" w14:textId="77777777" w:rsidR="008B0AB0" w:rsidRDefault="008B0AB0" w:rsidP="0091216E">
      <w:pPr>
        <w:pStyle w:val="2f2"/>
        <w:spacing w:before="240" w:after="240"/>
      </w:pPr>
      <w:r>
        <w:t xml:space="preserve">  import-route static</w:t>
      </w:r>
    </w:p>
    <w:p w14:paraId="28A63F20" w14:textId="77777777" w:rsidR="008B0AB0" w:rsidRDefault="008B0AB0" w:rsidP="0091216E">
      <w:pPr>
        <w:pStyle w:val="2f2"/>
        <w:spacing w:before="240" w:after="240"/>
      </w:pPr>
      <w:r>
        <w:t xml:space="preserve">  maximum load-balancing 8</w:t>
      </w:r>
    </w:p>
    <w:p w14:paraId="0CD06FD1" w14:textId="77777777" w:rsidR="008B0AB0" w:rsidRDefault="008B0AB0" w:rsidP="0091216E">
      <w:pPr>
        <w:pStyle w:val="2f2"/>
        <w:spacing w:before="240" w:after="240"/>
      </w:pPr>
      <w:r>
        <w:t xml:space="preserve">  advertise l2vpn evpn</w:t>
      </w:r>
    </w:p>
    <w:p w14:paraId="335E5974" w14:textId="77777777" w:rsidR="008B0AB0" w:rsidRDefault="008B0AB0" w:rsidP="0091216E">
      <w:pPr>
        <w:pStyle w:val="2f2"/>
        <w:spacing w:before="240" w:after="240"/>
      </w:pPr>
      <w:r>
        <w:t xml:space="preserve"> #</w:t>
      </w:r>
    </w:p>
    <w:p w14:paraId="459A7747" w14:textId="77777777" w:rsidR="008B0AB0" w:rsidRDefault="008B0AB0" w:rsidP="0091216E">
      <w:pPr>
        <w:pStyle w:val="2f2"/>
        <w:spacing w:before="240" w:after="240"/>
      </w:pPr>
      <w:r>
        <w:t xml:space="preserve"> ipv4-family vpn-instance RD</w:t>
      </w:r>
    </w:p>
    <w:p w14:paraId="51DECB37" w14:textId="77777777" w:rsidR="008B0AB0" w:rsidRDefault="008B0AB0" w:rsidP="0091216E">
      <w:pPr>
        <w:pStyle w:val="2f2"/>
        <w:spacing w:before="240" w:after="240"/>
      </w:pPr>
      <w:r>
        <w:t xml:space="preserve">  default-route imported</w:t>
      </w:r>
    </w:p>
    <w:p w14:paraId="6B26D073" w14:textId="77777777" w:rsidR="008B0AB0" w:rsidRDefault="008B0AB0" w:rsidP="0091216E">
      <w:pPr>
        <w:pStyle w:val="2f2"/>
        <w:spacing w:before="240" w:after="240"/>
      </w:pPr>
      <w:r>
        <w:t xml:space="preserve">  import-route direct</w:t>
      </w:r>
    </w:p>
    <w:p w14:paraId="4B17B2F4" w14:textId="77777777" w:rsidR="008B0AB0" w:rsidRDefault="008B0AB0" w:rsidP="0091216E">
      <w:pPr>
        <w:pStyle w:val="2f2"/>
        <w:spacing w:before="240" w:after="240"/>
      </w:pPr>
      <w:r>
        <w:t xml:space="preserve">  import-route static</w:t>
      </w:r>
    </w:p>
    <w:p w14:paraId="67391920" w14:textId="77777777" w:rsidR="008B0AB0" w:rsidRDefault="008B0AB0" w:rsidP="0091216E">
      <w:pPr>
        <w:pStyle w:val="2f2"/>
        <w:spacing w:before="240" w:after="240"/>
      </w:pPr>
      <w:r>
        <w:t xml:space="preserve">  maximum load-balancing 8</w:t>
      </w:r>
    </w:p>
    <w:p w14:paraId="1485BC57" w14:textId="77777777" w:rsidR="008B0AB0" w:rsidRDefault="008B0AB0" w:rsidP="0091216E">
      <w:pPr>
        <w:pStyle w:val="2f2"/>
        <w:spacing w:before="240" w:after="240"/>
      </w:pPr>
      <w:r>
        <w:t xml:space="preserve">  advertise l2vpn evpn</w:t>
      </w:r>
    </w:p>
    <w:p w14:paraId="699715AB" w14:textId="77777777" w:rsidR="008B0AB0" w:rsidRDefault="008B0AB0" w:rsidP="0091216E">
      <w:pPr>
        <w:pStyle w:val="2f2"/>
        <w:spacing w:before="240" w:after="240"/>
      </w:pPr>
      <w:r>
        <w:t>#</w:t>
      </w:r>
    </w:p>
    <w:p w14:paraId="64272692" w14:textId="77777777" w:rsidR="008B0AB0" w:rsidRDefault="008B0AB0" w:rsidP="0091216E">
      <w:pPr>
        <w:pStyle w:val="2f2"/>
        <w:spacing w:before="240" w:after="240"/>
      </w:pPr>
      <w:r>
        <w:t>ospf 1 router-id 1.1.1.1</w:t>
      </w:r>
    </w:p>
    <w:p w14:paraId="4CFFACFE" w14:textId="77777777" w:rsidR="008B0AB0" w:rsidRDefault="008B0AB0" w:rsidP="0091216E">
      <w:pPr>
        <w:pStyle w:val="2f2"/>
        <w:spacing w:before="240" w:after="240"/>
      </w:pPr>
      <w:r>
        <w:t xml:space="preserve"> import-route direct cost 1 type 2 tag 1</w:t>
      </w:r>
    </w:p>
    <w:p w14:paraId="079C7314" w14:textId="77777777" w:rsidR="008B0AB0" w:rsidRDefault="008B0AB0" w:rsidP="0091216E">
      <w:pPr>
        <w:pStyle w:val="2f2"/>
        <w:spacing w:before="240" w:after="240"/>
      </w:pPr>
      <w:r>
        <w:t xml:space="preserve"> area 0.0.0.0</w:t>
      </w:r>
    </w:p>
    <w:p w14:paraId="17F781D6" w14:textId="77777777" w:rsidR="008B0AB0" w:rsidRDefault="008B0AB0" w:rsidP="0091216E">
      <w:pPr>
        <w:pStyle w:val="2f2"/>
        <w:spacing w:before="240" w:after="240"/>
      </w:pPr>
      <w:r>
        <w:t>#</w:t>
      </w:r>
    </w:p>
    <w:p w14:paraId="0D3CB1BB" w14:textId="77777777" w:rsidR="008B0AB0" w:rsidRDefault="008B0AB0" w:rsidP="0091216E">
      <w:pPr>
        <w:pStyle w:val="2f2"/>
        <w:spacing w:before="240" w:after="240"/>
      </w:pPr>
      <w:r>
        <w:t>traffic-filter inbound acl 9999</w:t>
      </w:r>
    </w:p>
    <w:p w14:paraId="6C7B153E" w14:textId="77777777" w:rsidR="008B0AB0" w:rsidRDefault="008B0AB0" w:rsidP="0091216E">
      <w:pPr>
        <w:pStyle w:val="2f2"/>
        <w:spacing w:before="240" w:after="240"/>
      </w:pPr>
      <w:r>
        <w:t>traffic-filter inbound acl 9998</w:t>
      </w:r>
    </w:p>
    <w:p w14:paraId="48EAE236" w14:textId="77777777" w:rsidR="008B0AB0" w:rsidRDefault="008B0AB0" w:rsidP="0091216E">
      <w:pPr>
        <w:pStyle w:val="2f2"/>
        <w:spacing w:before="240" w:after="240"/>
      </w:pPr>
      <w:bookmarkStart w:id="271" w:name="OLE_LINK74"/>
      <w:r>
        <w:t>traffic-filter inbound acl 9997</w:t>
      </w:r>
      <w:bookmarkEnd w:id="271"/>
    </w:p>
    <w:p w14:paraId="75F500AA" w14:textId="77777777" w:rsidR="008B0AB0" w:rsidRDefault="008B0AB0" w:rsidP="0091216E">
      <w:pPr>
        <w:pStyle w:val="2f2"/>
        <w:spacing w:before="240" w:after="240"/>
      </w:pPr>
      <w:r>
        <w:t>traffic-filter inbound acl 9996</w:t>
      </w:r>
    </w:p>
    <w:p w14:paraId="53276BCC" w14:textId="77777777" w:rsidR="008B0AB0" w:rsidRDefault="008B0AB0" w:rsidP="0091216E">
      <w:pPr>
        <w:pStyle w:val="2f2"/>
        <w:spacing w:before="240" w:after="240"/>
      </w:pPr>
      <w:r>
        <w:t>#</w:t>
      </w:r>
    </w:p>
    <w:p w14:paraId="2A5F5CA2" w14:textId="77777777" w:rsidR="008B0AB0" w:rsidRDefault="008B0AB0" w:rsidP="0091216E">
      <w:pPr>
        <w:pStyle w:val="2f2"/>
        <w:spacing w:before="240" w:after="240"/>
      </w:pPr>
      <w:r>
        <w:t>capwap source interface vlanif111</w:t>
      </w:r>
    </w:p>
    <w:p w14:paraId="27717F6E" w14:textId="77777777" w:rsidR="008B0AB0" w:rsidRDefault="008B0AB0" w:rsidP="0091216E">
      <w:pPr>
        <w:pStyle w:val="2f2"/>
        <w:spacing w:before="240" w:after="240"/>
      </w:pPr>
      <w:r>
        <w:t>#</w:t>
      </w:r>
    </w:p>
    <w:p w14:paraId="48326ADD" w14:textId="77777777" w:rsidR="008B0AB0" w:rsidRDefault="008B0AB0" w:rsidP="0091216E">
      <w:pPr>
        <w:pStyle w:val="2f2"/>
        <w:spacing w:before="240" w:after="240"/>
      </w:pPr>
      <w:r>
        <w:t>wlan</w:t>
      </w:r>
    </w:p>
    <w:p w14:paraId="513A7A33" w14:textId="77777777" w:rsidR="008B0AB0" w:rsidRDefault="008B0AB0" w:rsidP="0091216E">
      <w:pPr>
        <w:pStyle w:val="2f2"/>
        <w:spacing w:before="240" w:after="240"/>
      </w:pPr>
      <w:r>
        <w:t xml:space="preserve"> security-profile name default</w:t>
      </w:r>
    </w:p>
    <w:p w14:paraId="4B6ECF2B" w14:textId="77777777" w:rsidR="008B0AB0" w:rsidRDefault="008B0AB0" w:rsidP="0091216E">
      <w:pPr>
        <w:pStyle w:val="2f2"/>
        <w:spacing w:before="240" w:after="240"/>
      </w:pPr>
      <w:r>
        <w:t xml:space="preserve"> security-profile name default-wds</w:t>
      </w:r>
    </w:p>
    <w:p w14:paraId="750E79E3" w14:textId="77777777" w:rsidR="008B0AB0" w:rsidRDefault="008B0AB0" w:rsidP="0091216E">
      <w:pPr>
        <w:pStyle w:val="2f2"/>
        <w:spacing w:before="240" w:after="240"/>
      </w:pPr>
      <w:r>
        <w:t xml:space="preserve"> security-profile name default-mesh</w:t>
      </w:r>
    </w:p>
    <w:p w14:paraId="4766EE6E" w14:textId="77777777" w:rsidR="008B0AB0" w:rsidRDefault="008B0AB0" w:rsidP="0091216E">
      <w:pPr>
        <w:pStyle w:val="2f2"/>
        <w:spacing w:before="240" w:after="240"/>
      </w:pPr>
      <w:r>
        <w:t xml:space="preserve"> ssid-profile name HQ_SSID</w:t>
      </w:r>
    </w:p>
    <w:p w14:paraId="52D5BA44" w14:textId="77777777" w:rsidR="008B0AB0" w:rsidRDefault="008B0AB0" w:rsidP="0091216E">
      <w:pPr>
        <w:pStyle w:val="2f2"/>
        <w:spacing w:before="240" w:after="240"/>
      </w:pPr>
      <w:r>
        <w:t xml:space="preserve">  ssid HQ_Guest</w:t>
      </w:r>
    </w:p>
    <w:p w14:paraId="6C57A768" w14:textId="77777777" w:rsidR="008B0AB0" w:rsidRDefault="008B0AB0" w:rsidP="0091216E">
      <w:pPr>
        <w:pStyle w:val="2f2"/>
        <w:spacing w:before="240" w:after="240"/>
      </w:pPr>
      <w:r>
        <w:t xml:space="preserve"> vap-profile name HQ_VAP</w:t>
      </w:r>
    </w:p>
    <w:p w14:paraId="79BE1F6A" w14:textId="77777777" w:rsidR="008B0AB0" w:rsidRDefault="008B0AB0" w:rsidP="0091216E">
      <w:pPr>
        <w:pStyle w:val="2f2"/>
        <w:spacing w:before="240" w:after="240"/>
      </w:pPr>
      <w:r>
        <w:t xml:space="preserve">  forward-mode tunnel</w:t>
      </w:r>
    </w:p>
    <w:p w14:paraId="0DC80F3C" w14:textId="77777777" w:rsidR="008B0AB0" w:rsidRDefault="008B0AB0" w:rsidP="0091216E">
      <w:pPr>
        <w:pStyle w:val="2f2"/>
        <w:spacing w:before="240" w:after="240"/>
      </w:pPr>
      <w:r>
        <w:t xml:space="preserve">  service-vlan vlan-id 101</w:t>
      </w:r>
    </w:p>
    <w:p w14:paraId="4EFD2FA9" w14:textId="77777777" w:rsidR="008B0AB0" w:rsidRDefault="008B0AB0" w:rsidP="0091216E">
      <w:pPr>
        <w:pStyle w:val="2f2"/>
        <w:spacing w:before="240" w:after="240"/>
      </w:pPr>
      <w:r>
        <w:t xml:space="preserve">  ssid-profile HQ_SSID</w:t>
      </w:r>
    </w:p>
    <w:p w14:paraId="621A4F71" w14:textId="77777777" w:rsidR="008B0AB0" w:rsidRDefault="008B0AB0" w:rsidP="0091216E">
      <w:pPr>
        <w:pStyle w:val="2f2"/>
        <w:spacing w:before="240" w:after="240"/>
      </w:pPr>
      <w:r>
        <w:t xml:space="preserve">  authentication-profile HQ_Portal</w:t>
      </w:r>
    </w:p>
    <w:p w14:paraId="26669538" w14:textId="77777777" w:rsidR="008B0AB0" w:rsidRDefault="008B0AB0" w:rsidP="0091216E">
      <w:pPr>
        <w:pStyle w:val="2f2"/>
        <w:spacing w:before="240" w:after="240"/>
      </w:pPr>
      <w:r>
        <w:t>regulatory-domain-profile name default</w:t>
      </w:r>
    </w:p>
    <w:p w14:paraId="48773FCA" w14:textId="77777777" w:rsidR="008B0AB0" w:rsidRDefault="008B0AB0" w:rsidP="0091216E">
      <w:pPr>
        <w:pStyle w:val="2f2"/>
        <w:spacing w:before="240" w:after="240"/>
      </w:pPr>
      <w:r>
        <w:t xml:space="preserve"> ap auth-mode sn-auth</w:t>
      </w:r>
    </w:p>
    <w:p w14:paraId="21D6F5F0" w14:textId="77777777" w:rsidR="008B0AB0" w:rsidRDefault="008B0AB0" w:rsidP="0091216E">
      <w:pPr>
        <w:pStyle w:val="2f2"/>
        <w:spacing w:before="240" w:after="240"/>
      </w:pPr>
      <w:r>
        <w:t xml:space="preserve"> ap-group name default</w:t>
      </w:r>
    </w:p>
    <w:p w14:paraId="4EA5AB96" w14:textId="77777777" w:rsidR="008B0AB0" w:rsidRDefault="008B0AB0" w:rsidP="0091216E">
      <w:pPr>
        <w:pStyle w:val="2f2"/>
        <w:spacing w:before="240" w:after="240"/>
      </w:pPr>
      <w:r>
        <w:t xml:space="preserve">  radio 0</w:t>
      </w:r>
    </w:p>
    <w:p w14:paraId="44B48A8F" w14:textId="77777777" w:rsidR="008B0AB0" w:rsidRDefault="008B0AB0" w:rsidP="0091216E">
      <w:pPr>
        <w:pStyle w:val="2f2"/>
        <w:spacing w:before="240" w:after="240"/>
      </w:pPr>
      <w:r>
        <w:t xml:space="preserve">   vap-profile HQ_VAP wlan 1</w:t>
      </w:r>
    </w:p>
    <w:p w14:paraId="5D346D75" w14:textId="77777777" w:rsidR="008B0AB0" w:rsidRDefault="008B0AB0" w:rsidP="0091216E">
      <w:pPr>
        <w:pStyle w:val="2f2"/>
        <w:spacing w:before="240" w:after="240"/>
      </w:pPr>
      <w:r>
        <w:t xml:space="preserve">  radio 1</w:t>
      </w:r>
    </w:p>
    <w:p w14:paraId="3F5815B8" w14:textId="77777777" w:rsidR="008B0AB0" w:rsidRDefault="008B0AB0" w:rsidP="0091216E">
      <w:pPr>
        <w:pStyle w:val="2f2"/>
        <w:spacing w:before="240" w:after="240"/>
      </w:pPr>
      <w:r>
        <w:t xml:space="preserve">   vap-profile HQ_VAP wlan 1</w:t>
      </w:r>
    </w:p>
    <w:p w14:paraId="3146031E" w14:textId="77777777" w:rsidR="008B0AB0" w:rsidRDefault="008B0AB0" w:rsidP="0091216E">
      <w:pPr>
        <w:pStyle w:val="2f2"/>
        <w:spacing w:before="240" w:after="240"/>
      </w:pPr>
      <w:r>
        <w:t xml:space="preserve">  radio 2</w:t>
      </w:r>
    </w:p>
    <w:p w14:paraId="65F2767B" w14:textId="77777777" w:rsidR="008B0AB0" w:rsidRDefault="008B0AB0" w:rsidP="0091216E">
      <w:pPr>
        <w:pStyle w:val="2f2"/>
        <w:spacing w:before="240" w:after="240"/>
      </w:pPr>
      <w:r>
        <w:t xml:space="preserve">   vap-profile HQ_VAP wlan 1</w:t>
      </w:r>
    </w:p>
    <w:p w14:paraId="21B82BB2" w14:textId="77777777" w:rsidR="008B0AB0" w:rsidRDefault="008B0AB0" w:rsidP="0091216E">
      <w:pPr>
        <w:pStyle w:val="2f2"/>
        <w:spacing w:before="240" w:after="240"/>
      </w:pPr>
      <w:r>
        <w:t xml:space="preserve"> ap-id 0 type-id 115 ap-mac f4de-af36-b160 ap-sn 2102352UBR10L6001282</w:t>
      </w:r>
    </w:p>
    <w:p w14:paraId="31710B6E" w14:textId="77777777" w:rsidR="008B0AB0" w:rsidRDefault="008B0AB0" w:rsidP="0091216E">
      <w:pPr>
        <w:pStyle w:val="2f2"/>
        <w:spacing w:before="240" w:after="240"/>
      </w:pPr>
      <w:r>
        <w:t xml:space="preserve">  ap-name AP1</w:t>
      </w:r>
    </w:p>
    <w:p w14:paraId="58D0448A" w14:textId="77777777" w:rsidR="008B0AB0" w:rsidRDefault="008B0AB0" w:rsidP="0091216E">
      <w:pPr>
        <w:pStyle w:val="2f2"/>
        <w:spacing w:before="240" w:after="240"/>
      </w:pPr>
      <w:r>
        <w:t>#</w:t>
      </w:r>
    </w:p>
    <w:p w14:paraId="48E24A35" w14:textId="77777777" w:rsidR="008B0AB0" w:rsidRDefault="008B0AB0" w:rsidP="0091216E">
      <w:pPr>
        <w:pStyle w:val="2f2"/>
        <w:spacing w:before="240" w:after="240"/>
      </w:pPr>
      <w:r>
        <w:t>as-auth</w:t>
      </w:r>
    </w:p>
    <w:p w14:paraId="2C45B88F" w14:textId="77777777" w:rsidR="008B0AB0" w:rsidRDefault="008B0AB0" w:rsidP="0091216E">
      <w:pPr>
        <w:pStyle w:val="2f2"/>
        <w:spacing w:before="240" w:after="240"/>
      </w:pPr>
      <w:r>
        <w:t xml:space="preserve"> auth-mode none</w:t>
      </w:r>
    </w:p>
    <w:p w14:paraId="09C60F9B" w14:textId="77777777" w:rsidR="008B0AB0" w:rsidRDefault="008B0AB0" w:rsidP="0091216E">
      <w:pPr>
        <w:pStyle w:val="2f2"/>
        <w:spacing w:before="240" w:after="240"/>
      </w:pPr>
      <w:r>
        <w:t>#</w:t>
      </w:r>
    </w:p>
    <w:p w14:paraId="0E5175FE" w14:textId="77777777" w:rsidR="008B0AB0" w:rsidRDefault="008B0AB0" w:rsidP="0091216E">
      <w:pPr>
        <w:pStyle w:val="2f2"/>
        <w:spacing w:before="240" w:after="240"/>
      </w:pPr>
      <w:r>
        <w:t>netconf</w:t>
      </w:r>
    </w:p>
    <w:p w14:paraId="66284C17" w14:textId="77777777" w:rsidR="008B0AB0" w:rsidRDefault="008B0AB0" w:rsidP="0091216E">
      <w:pPr>
        <w:pStyle w:val="2f2"/>
        <w:spacing w:before="240" w:after="240"/>
      </w:pPr>
      <w:r>
        <w:t xml:space="preserve"> management-vlan 1</w:t>
      </w:r>
    </w:p>
    <w:p w14:paraId="32FBFEC0" w14:textId="77777777" w:rsidR="008B0AB0" w:rsidRDefault="008B0AB0" w:rsidP="0091216E">
      <w:pPr>
        <w:pStyle w:val="2f2"/>
        <w:spacing w:before="240" w:after="240"/>
      </w:pPr>
      <w:r>
        <w:t xml:space="preserve"> smi-server</w:t>
      </w:r>
    </w:p>
    <w:p w14:paraId="0868D0EA" w14:textId="77777777" w:rsidR="008B0AB0" w:rsidRDefault="008B0AB0" w:rsidP="0091216E">
      <w:pPr>
        <w:pStyle w:val="2f2"/>
        <w:spacing w:before="240" w:after="240"/>
      </w:pPr>
      <w:r>
        <w:t>#</w:t>
      </w:r>
    </w:p>
    <w:p w14:paraId="41793443" w14:textId="4F92CDA2" w:rsidR="0091216E" w:rsidRDefault="002B43FC" w:rsidP="0091216E">
      <w:pPr>
        <w:pStyle w:val="2f2"/>
        <w:spacing w:before="240" w:after="240"/>
      </w:pPr>
      <w:r>
        <w:t>R</w:t>
      </w:r>
      <w:r w:rsidR="008B0AB0">
        <w:t>eturn</w:t>
      </w:r>
      <w:r>
        <w:br/>
      </w:r>
    </w:p>
    <w:p w14:paraId="71E6C1BE" w14:textId="6BD8149B" w:rsidR="002B43FC" w:rsidRDefault="002B43FC" w:rsidP="002B43FC">
      <w:pPr>
        <w:pStyle w:val="2"/>
        <w:rPr>
          <w:lang w:eastAsia="zh-CN"/>
        </w:rPr>
      </w:pPr>
      <w:bookmarkStart w:id="272" w:name="_Toc62638081"/>
      <w:r>
        <w:rPr>
          <w:rFonts w:hint="eastAsia"/>
          <w:lang w:eastAsia="zh-CN"/>
        </w:rPr>
        <w:t>Quiz</w:t>
      </w:r>
      <w:bookmarkEnd w:id="272"/>
    </w:p>
    <w:p w14:paraId="5B9B5DC4" w14:textId="776D4347" w:rsidR="002B43FC" w:rsidRPr="002B43FC" w:rsidRDefault="002B43FC" w:rsidP="002B43FC">
      <w:pPr>
        <w:pStyle w:val="1e"/>
      </w:pPr>
      <w:r w:rsidRPr="002B43FC">
        <w:rPr>
          <w:rFonts w:hint="eastAsia"/>
        </w:rPr>
        <w:t>For the VN configured on the iMaster NCE controller, the specific commands on the device are?</w:t>
      </w:r>
    </w:p>
    <w:p w14:paraId="0538882D" w14:textId="77777777" w:rsidR="0091216E" w:rsidRDefault="0091216E">
      <w:pPr>
        <w:topLinePunct w:val="0"/>
        <w:adjustRightInd/>
        <w:snapToGrid/>
        <w:spacing w:before="0" w:after="0" w:line="240" w:lineRule="auto"/>
        <w:ind w:left="0"/>
        <w:rPr>
          <w:rFonts w:ascii="Huawei Sans" w:hAnsi="Huawei Sans" w:cs="Courier New"/>
          <w:snapToGrid w:val="0"/>
          <w:sz w:val="18"/>
          <w:szCs w:val="18"/>
        </w:rPr>
      </w:pPr>
      <w:r>
        <w:br w:type="page"/>
      </w:r>
    </w:p>
    <w:p w14:paraId="1B232BD8" w14:textId="77777777" w:rsidR="008B0AB0" w:rsidRDefault="008B0AB0" w:rsidP="0091216E">
      <w:pPr>
        <w:pStyle w:val="2f2"/>
        <w:spacing w:before="240" w:after="240"/>
      </w:pPr>
    </w:p>
    <w:p w14:paraId="358148BE" w14:textId="1768A62A" w:rsidR="00E879EA" w:rsidRPr="00141150" w:rsidRDefault="00801997" w:rsidP="00801997">
      <w:pPr>
        <w:pStyle w:val="1"/>
      </w:pPr>
      <w:bookmarkStart w:id="273" w:name="_Toc62638082"/>
      <w:bookmarkEnd w:id="122"/>
      <w:bookmarkEnd w:id="123"/>
      <w:r w:rsidRPr="00801997">
        <w:rPr>
          <w:rFonts w:hint="eastAsia"/>
        </w:rPr>
        <w:t>Small- and Medium-Sized Campus Network Deployment</w:t>
      </w:r>
      <w:bookmarkEnd w:id="273"/>
    </w:p>
    <w:p w14:paraId="3BD080B5" w14:textId="77777777" w:rsidR="00E879EA" w:rsidRPr="00E879EA" w:rsidRDefault="00E879EA" w:rsidP="00E879EA">
      <w:pPr>
        <w:pStyle w:val="2"/>
      </w:pPr>
      <w:bookmarkStart w:id="274" w:name="_Toc60066251"/>
      <w:bookmarkStart w:id="275" w:name="_Toc60607034"/>
      <w:bookmarkStart w:id="276" w:name="_Toc62638083"/>
      <w:r w:rsidRPr="00E879EA">
        <w:t>Introduction</w:t>
      </w:r>
      <w:bookmarkEnd w:id="274"/>
      <w:bookmarkEnd w:id="275"/>
      <w:bookmarkEnd w:id="276"/>
    </w:p>
    <w:p w14:paraId="48E677DF" w14:textId="77777777" w:rsidR="00E879EA" w:rsidRPr="00E879EA" w:rsidRDefault="00E879EA" w:rsidP="00804F8D">
      <w:pPr>
        <w:pStyle w:val="3"/>
      </w:pPr>
      <w:bookmarkStart w:id="277" w:name="_Toc60066252"/>
      <w:bookmarkStart w:id="278" w:name="_Toc60607035"/>
      <w:bookmarkStart w:id="279" w:name="_Toc62638084"/>
      <w:r w:rsidRPr="00E879EA">
        <w:t>About This Lab</w:t>
      </w:r>
      <w:bookmarkEnd w:id="277"/>
      <w:bookmarkEnd w:id="278"/>
      <w:bookmarkEnd w:id="279"/>
    </w:p>
    <w:p w14:paraId="4C9170DD" w14:textId="77777777" w:rsidR="00E879EA" w:rsidRPr="00E879EA" w:rsidRDefault="00E879EA" w:rsidP="0038023D">
      <w:pPr>
        <w:pStyle w:val="1e"/>
      </w:pPr>
      <w:r w:rsidRPr="00E879EA">
        <w:t>With technology advances and industry digitalization, chain stores and small enterprise branches alike require IT systems featuring high levels of information integration. However, they generally lack professional IT maintenance personnel, so HQ personnel have to travel to maintain IT systems onsite, resulting in high costs. For this reason, cloud management has become a trend for small- and medium-sized campus networks. By deploying cloud-managed APs, routers, switches, and firewalls, enterprises can quickly deploy and provision services while reducing O&amp;M costs and greatly improving management efficiency.</w:t>
      </w:r>
    </w:p>
    <w:p w14:paraId="02A3B9BD" w14:textId="77777777" w:rsidR="00E879EA" w:rsidRPr="00E879EA" w:rsidRDefault="00E879EA" w:rsidP="0038023D">
      <w:pPr>
        <w:pStyle w:val="1e"/>
      </w:pPr>
      <w:r w:rsidRPr="00E879EA">
        <w:t>This lab guides you through how to deploy Huawei's iMaster NCE-Campus-based small- and medium-sized campus network solution.</w:t>
      </w:r>
    </w:p>
    <w:p w14:paraId="5E1926E7" w14:textId="1BCA1C8C" w:rsidR="00E879EA" w:rsidRPr="00E879EA" w:rsidRDefault="00E879EA" w:rsidP="00804F8D">
      <w:pPr>
        <w:pStyle w:val="3"/>
      </w:pPr>
      <w:bookmarkStart w:id="280" w:name="_Toc60066253"/>
      <w:bookmarkStart w:id="281" w:name="_Toc60607036"/>
      <w:bookmarkStart w:id="282" w:name="_Toc62638085"/>
      <w:r w:rsidRPr="00E879EA">
        <w:t>Objectives</w:t>
      </w:r>
      <w:bookmarkEnd w:id="280"/>
      <w:bookmarkEnd w:id="281"/>
      <w:bookmarkEnd w:id="282"/>
    </w:p>
    <w:p w14:paraId="05F66250" w14:textId="77777777" w:rsidR="00E879EA" w:rsidRPr="00E879EA" w:rsidRDefault="00E879EA" w:rsidP="0038023D">
      <w:pPr>
        <w:pStyle w:val="1e"/>
      </w:pPr>
      <w:r w:rsidRPr="00E879EA">
        <w:t>Upon completion of this lab, you will be able to:</w:t>
      </w:r>
    </w:p>
    <w:p w14:paraId="58263AE1" w14:textId="77777777" w:rsidR="00E879EA" w:rsidRPr="00E879EA" w:rsidRDefault="00E879EA" w:rsidP="00E879EA">
      <w:pPr>
        <w:pStyle w:val="4a"/>
      </w:pPr>
      <w:r w:rsidRPr="00E879EA">
        <w:t>Understand the process of creating sites and onboarding devices.</w:t>
      </w:r>
    </w:p>
    <w:p w14:paraId="4DAD9CD5" w14:textId="77777777" w:rsidR="00E879EA" w:rsidRPr="00E879EA" w:rsidRDefault="00E879EA" w:rsidP="00E879EA">
      <w:pPr>
        <w:pStyle w:val="4a"/>
      </w:pPr>
      <w:r w:rsidRPr="00E879EA">
        <w:t>Master how to deliver the IP address of iMaster NCE-Campus through DHCP Option 148.</w:t>
      </w:r>
    </w:p>
    <w:p w14:paraId="18668214" w14:textId="77777777" w:rsidR="00E879EA" w:rsidRPr="00E879EA" w:rsidRDefault="00E879EA" w:rsidP="00E879EA">
      <w:pPr>
        <w:pStyle w:val="4a"/>
      </w:pPr>
      <w:r w:rsidRPr="00E879EA">
        <w:t>Know how to configure AR services on the web pages of iMaster NCE-Campus.</w:t>
      </w:r>
    </w:p>
    <w:p w14:paraId="2F9905EB" w14:textId="77777777" w:rsidR="00E879EA" w:rsidRPr="00E879EA" w:rsidRDefault="00E879EA" w:rsidP="00E879EA">
      <w:pPr>
        <w:pStyle w:val="4a"/>
      </w:pPr>
      <w:r w:rsidRPr="00E879EA">
        <w:t>Grasp how to configure AP services on the web pages of iMaster NCE-Campus.</w:t>
      </w:r>
    </w:p>
    <w:p w14:paraId="1C84DB3F" w14:textId="77777777" w:rsidR="00E879EA" w:rsidRPr="00E879EA" w:rsidRDefault="00E879EA" w:rsidP="00804F8D">
      <w:pPr>
        <w:pStyle w:val="3"/>
      </w:pPr>
      <w:bookmarkStart w:id="283" w:name="_Toc60066254"/>
      <w:bookmarkStart w:id="284" w:name="_Toc60607037"/>
      <w:bookmarkStart w:id="285" w:name="_Toc62638086"/>
      <w:r w:rsidRPr="00E879EA">
        <w:t>Networking Topology</w:t>
      </w:r>
      <w:bookmarkEnd w:id="283"/>
      <w:bookmarkEnd w:id="284"/>
      <w:bookmarkEnd w:id="285"/>
    </w:p>
    <w:p w14:paraId="19E18F71" w14:textId="3F5B118E" w:rsidR="00E879EA" w:rsidRDefault="00E879EA" w:rsidP="0038023D">
      <w:pPr>
        <w:pStyle w:val="1e"/>
      </w:pPr>
      <w:r w:rsidRPr="00E879EA">
        <w:rPr>
          <w:noProof/>
        </w:rPr>
        <w:drawing>
          <wp:inline distT="0" distB="0" distL="0" distR="0" wp14:anchorId="23BD54DF" wp14:editId="71FFCE56">
            <wp:extent cx="5454000" cy="2960490"/>
            <wp:effectExtent l="19050" t="19050" r="13970" b="1143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454000" cy="2960490"/>
                    </a:xfrm>
                    <a:prstGeom prst="rect">
                      <a:avLst/>
                    </a:prstGeom>
                    <a:ln w="12700">
                      <a:solidFill>
                        <a:schemeClr val="bg1">
                          <a:lumMod val="85000"/>
                        </a:schemeClr>
                      </a:solidFill>
                    </a:ln>
                  </pic:spPr>
                </pic:pic>
              </a:graphicData>
            </a:graphic>
          </wp:inline>
        </w:drawing>
      </w:r>
    </w:p>
    <w:p w14:paraId="77414120" w14:textId="77777777" w:rsidR="000023DB" w:rsidRPr="00E879EA" w:rsidRDefault="000023DB" w:rsidP="008E3CFD">
      <w:pPr>
        <w:pStyle w:val="9"/>
      </w:pPr>
      <w:r w:rsidRPr="00E879EA">
        <w:t>Small- and medium-sized campus network deployment topology in Huawei's CloudCampus Solution</w:t>
      </w:r>
    </w:p>
    <w:p w14:paraId="7D48B3CB" w14:textId="77777777" w:rsidR="00E879EA" w:rsidRPr="00E879EA" w:rsidRDefault="00E879EA" w:rsidP="0038023D">
      <w:pPr>
        <w:pStyle w:val="1e"/>
      </w:pPr>
      <w:r w:rsidRPr="00E879EA">
        <w:t>The entire network topology consists of two parts: branch (Site2) and cloud.</w:t>
      </w:r>
    </w:p>
    <w:p w14:paraId="69267977" w14:textId="77777777" w:rsidR="00E879EA" w:rsidRPr="00E879EA" w:rsidRDefault="00E879EA" w:rsidP="0038023D">
      <w:pPr>
        <w:pStyle w:val="1e"/>
      </w:pPr>
      <w:r w:rsidRPr="00E879EA">
        <w:t>The branch consists of one AR2 (AR6120) and one AP2 (AirEngine 5760-51). AR2 functions as the campus egress and also provides wireless access for AP2. AP2 is directly connected to the Layer 2 interface of AR2. AR2 allocates IP addresses through DHCP and also implements NAT for access to the external network. AP2 works in cloud management mode. All devices at the branch register with iMaster NCE-Campus for unified management.</w:t>
      </w:r>
    </w:p>
    <w:p w14:paraId="040EBADA" w14:textId="77777777" w:rsidR="00E879EA" w:rsidRPr="00E879EA" w:rsidRDefault="00E879EA" w:rsidP="0038023D">
      <w:pPr>
        <w:pStyle w:val="1e"/>
      </w:pPr>
      <w:r w:rsidRPr="00E879EA">
        <w:t>The cloud is simulated by a switch and is responsible for connecting the branch to the access switch where iMaster NCE-Campus resides.</w:t>
      </w:r>
    </w:p>
    <w:p w14:paraId="4422F0E5" w14:textId="77777777" w:rsidR="00E879EA" w:rsidRPr="00E879EA" w:rsidRDefault="00E879EA" w:rsidP="0038023D">
      <w:pPr>
        <w:pStyle w:val="1e"/>
      </w:pPr>
      <w:r w:rsidRPr="00E879EA">
        <w:t>In this lab, AR2 in the branch obtains the IP address of iMaster NCE-Campus through DHCP; it also functions as the DHCP gateway to allocate an IP address to AP2, and notifies AP2 of the IP address of iMaster NCE-Campus through DHCP Option 148.</w:t>
      </w:r>
    </w:p>
    <w:p w14:paraId="0B8067C6" w14:textId="1A947CC5" w:rsidR="00E879EA" w:rsidRPr="00E879EA" w:rsidRDefault="00E879EA" w:rsidP="00E879EA">
      <w:pPr>
        <w:pStyle w:val="2"/>
      </w:pPr>
      <w:bookmarkStart w:id="286" w:name="_Toc60066255"/>
      <w:bookmarkStart w:id="287" w:name="_Toc60607038"/>
      <w:bookmarkStart w:id="288" w:name="_Toc62638087"/>
      <w:r w:rsidRPr="00E879EA">
        <w:t>Lab Configuration</w:t>
      </w:r>
      <w:bookmarkEnd w:id="286"/>
      <w:bookmarkEnd w:id="287"/>
      <w:bookmarkEnd w:id="288"/>
    </w:p>
    <w:p w14:paraId="5819BD97" w14:textId="77777777" w:rsidR="00E879EA" w:rsidRPr="00E879EA" w:rsidRDefault="00E879EA" w:rsidP="00804F8D">
      <w:pPr>
        <w:pStyle w:val="3"/>
      </w:pPr>
      <w:bookmarkStart w:id="289" w:name="_Toc60066256"/>
      <w:bookmarkStart w:id="290" w:name="_Toc60607039"/>
      <w:bookmarkStart w:id="291" w:name="_Toc62638088"/>
      <w:r w:rsidRPr="00E879EA">
        <w:t>Configuration Roadmap</w:t>
      </w:r>
      <w:bookmarkEnd w:id="289"/>
      <w:bookmarkEnd w:id="290"/>
      <w:bookmarkEnd w:id="291"/>
    </w:p>
    <w:p w14:paraId="6F128539" w14:textId="77777777" w:rsidR="00E879EA" w:rsidRPr="00E879EA" w:rsidRDefault="00E879EA" w:rsidP="00A53338">
      <w:pPr>
        <w:pStyle w:val="1e"/>
        <w:numPr>
          <w:ilvl w:val="0"/>
          <w:numId w:val="26"/>
        </w:numPr>
      </w:pPr>
      <w:r w:rsidRPr="00E879EA">
        <w:t xml:space="preserve">On iMaster NCE-Campus, create a site named </w:t>
      </w:r>
      <w:r w:rsidRPr="00E879EA">
        <w:rPr>
          <w:b/>
        </w:rPr>
        <w:t>Branch</w:t>
      </w:r>
      <w:r w:rsidRPr="00E879EA">
        <w:t xml:space="preserve"> and add AR2 to the site. Then, restart AR2 so that AR2 can obtain an IP address through DHCP and go online.</w:t>
      </w:r>
    </w:p>
    <w:p w14:paraId="348DDD1C" w14:textId="77777777" w:rsidR="00E879EA" w:rsidRPr="00E879EA" w:rsidRDefault="00E879EA" w:rsidP="00A53338">
      <w:pPr>
        <w:pStyle w:val="1e"/>
        <w:numPr>
          <w:ilvl w:val="0"/>
          <w:numId w:val="26"/>
        </w:numPr>
      </w:pPr>
      <w:r w:rsidRPr="00E879EA">
        <w:t>On AR2, configure the DHCP address pool, VLAN on the LAN interface, and NAT on the WAN interface. In this way, the downstream AP2 can obtain its IP address and the IP address of iMaster NCE-Campus as well as communicate with iMaster NCE-Campus through AR2.</w:t>
      </w:r>
    </w:p>
    <w:p w14:paraId="41684953" w14:textId="40A4EF9B" w:rsidR="00E879EA" w:rsidRPr="00E879EA" w:rsidRDefault="00E879EA" w:rsidP="00A53338">
      <w:pPr>
        <w:pStyle w:val="1e"/>
        <w:numPr>
          <w:ilvl w:val="0"/>
          <w:numId w:val="26"/>
        </w:numPr>
      </w:pPr>
      <w:r w:rsidRPr="00E879EA">
        <w:t>On iMaster NCE-Campus, add AP2. After AP2 goes online, configure wireless services, including creating an SSID (</w:t>
      </w:r>
      <w:r w:rsidRPr="00505F53">
        <w:rPr>
          <w:b/>
        </w:rPr>
        <w:t>iMaster_NCE_Demo</w:t>
      </w:r>
      <w:r w:rsidRPr="00E879EA">
        <w:t>) with Portal authentication for guests, an SSID (</w:t>
      </w:r>
      <w:r w:rsidRPr="00505F53">
        <w:rPr>
          <w:b/>
        </w:rPr>
        <w:t>Employee</w:t>
      </w:r>
      <w:r w:rsidRPr="00E879EA">
        <w:t>) with 802.1X authe</w:t>
      </w:r>
      <w:r w:rsidR="00505F53">
        <w:t xml:space="preserve">ntication for employees, and </w:t>
      </w:r>
      <w:r w:rsidRPr="00E879EA">
        <w:t>account</w:t>
      </w:r>
      <w:r w:rsidR="00505F53">
        <w:t>s</w:t>
      </w:r>
      <w:r w:rsidRPr="00E879EA">
        <w:t xml:space="preserve"> used for authentication.</w:t>
      </w:r>
    </w:p>
    <w:p w14:paraId="58D1B9EF" w14:textId="77777777" w:rsidR="00E879EA" w:rsidRPr="00E879EA" w:rsidRDefault="00E879EA" w:rsidP="00A53338">
      <w:pPr>
        <w:pStyle w:val="1e"/>
        <w:numPr>
          <w:ilvl w:val="0"/>
          <w:numId w:val="26"/>
        </w:numPr>
      </w:pPr>
      <w:r w:rsidRPr="00E879EA">
        <w:t>Connect a wireless terminal to the configured SSIDs and verify the authentication results.</w:t>
      </w:r>
    </w:p>
    <w:p w14:paraId="00D6FC4A" w14:textId="63DCE279" w:rsidR="00E879EA" w:rsidRPr="00E879EA" w:rsidRDefault="00E879EA" w:rsidP="00804F8D">
      <w:pPr>
        <w:pStyle w:val="3"/>
      </w:pPr>
      <w:bookmarkStart w:id="292" w:name="_Toc60066257"/>
      <w:bookmarkStart w:id="293" w:name="_Toc60607040"/>
      <w:bookmarkStart w:id="294" w:name="_Toc62638089"/>
      <w:r w:rsidRPr="00E879EA">
        <w:t>Configuration Procedure</w:t>
      </w:r>
      <w:bookmarkEnd w:id="292"/>
      <w:bookmarkEnd w:id="293"/>
      <w:bookmarkEnd w:id="294"/>
    </w:p>
    <w:p w14:paraId="7C541240" w14:textId="37329D6F" w:rsidR="00E879EA" w:rsidRPr="00E879EA" w:rsidRDefault="00E879EA" w:rsidP="00804F8D">
      <w:pPr>
        <w:pStyle w:val="4"/>
        <w:rPr>
          <w:rFonts w:hint="default"/>
        </w:rPr>
      </w:pPr>
      <w:bookmarkStart w:id="295" w:name="_Toc55493029"/>
      <w:bookmarkStart w:id="296" w:name="_Toc44492832"/>
      <w:r w:rsidRPr="00E879EA">
        <w:t>Onboarding the Egress Device at the Branch</w:t>
      </w:r>
      <w:bookmarkEnd w:id="295"/>
      <w:bookmarkEnd w:id="296"/>
    </w:p>
    <w:p w14:paraId="404D26B3" w14:textId="77777777" w:rsidR="00E879EA" w:rsidRPr="00E879EA" w:rsidRDefault="00E879EA" w:rsidP="0038023D">
      <w:pPr>
        <w:pStyle w:val="1e"/>
      </w:pPr>
      <w:r w:rsidRPr="00E879EA">
        <w:t>Precautions:</w:t>
      </w:r>
    </w:p>
    <w:p w14:paraId="6AD267D5" w14:textId="77777777" w:rsidR="00E879EA" w:rsidRPr="00E879EA" w:rsidRDefault="00E879EA" w:rsidP="0038023D">
      <w:pPr>
        <w:pStyle w:val="1e"/>
      </w:pPr>
      <w:r w:rsidRPr="00E879EA">
        <w:t>In this lab, AR2 functions as the egress device at the branch and goes online in DHCP mode. In general, when DHCP mode is used, routers do not need to be configured, and they must be unconfigured, have no console port input, or have no user login. In this way, after such routers are connected to the network, they automatically obtain the cloud management platform's IP address information using DHCP.</w:t>
      </w:r>
    </w:p>
    <w:p w14:paraId="3838972A" w14:textId="58FBC8B2" w:rsidR="00403290" w:rsidRPr="00E879EA" w:rsidRDefault="00403290" w:rsidP="0038023D">
      <w:pPr>
        <w:pStyle w:val="1e"/>
      </w:pPr>
      <w:r w:rsidRPr="00403290">
        <w:rPr>
          <w:rFonts w:hint="eastAsia"/>
        </w:rPr>
        <w:t>The static IP address and DHCP Option 148 have been assigned to AR2 during</w:t>
      </w:r>
      <w:r>
        <w:t xml:space="preserve"> lab </w:t>
      </w:r>
      <w:r w:rsidRPr="00403290">
        <w:rPr>
          <w:rFonts w:hint="eastAsia"/>
        </w:rPr>
        <w:t>environment pre-configuration. Keep AR2 running without any configuration.</w:t>
      </w:r>
    </w:p>
    <w:p w14:paraId="3191DAF4" w14:textId="77777777" w:rsidR="00E879EA" w:rsidRPr="00E879EA" w:rsidRDefault="00E879EA" w:rsidP="00D152A7">
      <w:pPr>
        <w:pStyle w:val="30"/>
        <w:numPr>
          <w:ilvl w:val="5"/>
          <w:numId w:val="74"/>
        </w:numPr>
      </w:pPr>
      <w:r w:rsidRPr="00E879EA">
        <w:t># Check the ESN of AR2.</w:t>
      </w:r>
    </w:p>
    <w:p w14:paraId="43897E6F" w14:textId="77777777" w:rsidR="00E879EA" w:rsidRPr="00E879EA" w:rsidRDefault="00E879EA" w:rsidP="00E879EA">
      <w:pPr>
        <w:pStyle w:val="2f2"/>
        <w:spacing w:before="240" w:after="240"/>
      </w:pPr>
      <w:r w:rsidRPr="00E879EA">
        <w:t>&lt;AR2&gt;display esn</w:t>
      </w:r>
    </w:p>
    <w:p w14:paraId="0CC44038" w14:textId="77777777" w:rsidR="00E879EA" w:rsidRPr="00E879EA" w:rsidRDefault="00E879EA" w:rsidP="00E879EA">
      <w:pPr>
        <w:pStyle w:val="2f2"/>
        <w:spacing w:before="240" w:after="240"/>
      </w:pPr>
      <w:r w:rsidRPr="00E879EA">
        <w:t xml:space="preserve"> ESN of device:</w:t>
      </w:r>
      <w:r w:rsidRPr="00E879EA">
        <w:rPr>
          <w:color w:val="EC7061"/>
        </w:rPr>
        <w:t xml:space="preserve"> </w:t>
      </w:r>
      <w:r w:rsidRPr="00C34A9E">
        <w:rPr>
          <w:color w:val="C00000"/>
        </w:rPr>
        <w:t>1002352RLG1980065092</w:t>
      </w:r>
    </w:p>
    <w:p w14:paraId="5FE05A4A" w14:textId="77777777" w:rsidR="00E879EA" w:rsidRDefault="00E879EA" w:rsidP="0038023D">
      <w:pPr>
        <w:pStyle w:val="1e"/>
      </w:pPr>
      <w:r w:rsidRPr="00E879EA">
        <w:t>An ESN is used to add a device on iMaster NCE-Campus. You can obtain an ESN from the device label or obtain an ESN by running the corresponding command.</w:t>
      </w:r>
    </w:p>
    <w:p w14:paraId="5E136B16" w14:textId="77777777" w:rsidR="00BB3DB7" w:rsidRPr="00E879EA" w:rsidRDefault="00BB3DB7" w:rsidP="0038023D">
      <w:pPr>
        <w:pStyle w:val="1e"/>
      </w:pPr>
    </w:p>
    <w:p w14:paraId="3CF4C0B2" w14:textId="77777777" w:rsidR="00E879EA" w:rsidRPr="00E879EA" w:rsidRDefault="00E879EA" w:rsidP="00D152A7">
      <w:pPr>
        <w:pStyle w:val="30"/>
      </w:pPr>
      <w:r w:rsidRPr="00E879EA">
        <w:t>On iMaster NCE-Campus, create a site and add a device to the site.</w:t>
      </w:r>
    </w:p>
    <w:p w14:paraId="14913127" w14:textId="77777777" w:rsidR="00E879EA" w:rsidRPr="00E879EA" w:rsidRDefault="00E879EA" w:rsidP="0038023D">
      <w:pPr>
        <w:pStyle w:val="1e"/>
      </w:pPr>
      <w:r w:rsidRPr="00E879EA">
        <w:t xml:space="preserve">Log in to the O&amp;M plane of iMaster NCE-Campus using a tenant account, create a site named </w:t>
      </w:r>
      <w:r w:rsidRPr="00E879EA">
        <w:rPr>
          <w:b/>
        </w:rPr>
        <w:t>Branch</w:t>
      </w:r>
      <w:r w:rsidRPr="00E879EA">
        <w:t>, and add AR2 to the site.</w:t>
      </w:r>
    </w:p>
    <w:p w14:paraId="21175965" w14:textId="77777777" w:rsidR="00E879EA" w:rsidRPr="00E879EA" w:rsidRDefault="00E879EA" w:rsidP="0038023D">
      <w:pPr>
        <w:pStyle w:val="1e"/>
      </w:pPr>
      <w:r w:rsidRPr="00E879EA">
        <w:t xml:space="preserve"># Choose </w:t>
      </w:r>
      <w:r w:rsidRPr="00AA0D26">
        <w:rPr>
          <w:b/>
        </w:rPr>
        <w:t>Design &gt; Site Management</w:t>
      </w:r>
      <w:r w:rsidRPr="00E879EA">
        <w:t xml:space="preserve"> and click </w:t>
      </w:r>
      <w:r w:rsidRPr="00AA0D26">
        <w:rPr>
          <w:b/>
        </w:rPr>
        <w:t>Create</w:t>
      </w:r>
      <w:r w:rsidRPr="00E879EA">
        <w:t>.</w:t>
      </w:r>
    </w:p>
    <w:p w14:paraId="38761A55" w14:textId="27F45DF5" w:rsidR="00E879EA" w:rsidRPr="00E879EA" w:rsidRDefault="00E879EA" w:rsidP="00E879EA">
      <w:pPr>
        <w:spacing w:before="160" w:after="160"/>
        <w:ind w:left="0"/>
        <w:jc w:val="right"/>
        <w:rPr>
          <w:rFonts w:ascii="Huawei Sans" w:hAnsi="Huawei Sans" w:cs="Times New Roman"/>
          <w:sz w:val="21"/>
          <w:szCs w:val="20"/>
        </w:rPr>
      </w:pPr>
      <w:r w:rsidRPr="00E879EA">
        <w:rPr>
          <w:rFonts w:ascii="Huawei Sans" w:hAnsi="Huawei Sans" w:cs="Times New Roman"/>
          <w:noProof/>
          <w:sz w:val="21"/>
          <w:szCs w:val="20"/>
        </w:rPr>
        <w:drawing>
          <wp:inline distT="0" distB="0" distL="0" distR="0" wp14:anchorId="1B3E814C" wp14:editId="751CADCA">
            <wp:extent cx="5454000" cy="1305497"/>
            <wp:effectExtent l="19050" t="19050" r="13970" b="28575"/>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5454000" cy="1305497"/>
                    </a:xfrm>
                    <a:prstGeom prst="rect">
                      <a:avLst/>
                    </a:prstGeom>
                    <a:ln w="12700">
                      <a:solidFill>
                        <a:schemeClr val="bg1">
                          <a:lumMod val="85000"/>
                        </a:schemeClr>
                      </a:solidFill>
                    </a:ln>
                  </pic:spPr>
                </pic:pic>
              </a:graphicData>
            </a:graphic>
          </wp:inline>
        </w:drawing>
      </w:r>
    </w:p>
    <w:p w14:paraId="25DD00DA" w14:textId="77777777" w:rsidR="00E879EA" w:rsidRPr="00E879EA" w:rsidRDefault="00E879EA" w:rsidP="0038023D">
      <w:pPr>
        <w:pStyle w:val="1e"/>
      </w:pPr>
      <w:r w:rsidRPr="00E879EA">
        <w:t xml:space="preserve"># Create a site named </w:t>
      </w:r>
      <w:r w:rsidRPr="00E879EA">
        <w:rPr>
          <w:b/>
        </w:rPr>
        <w:t>Branch</w:t>
      </w:r>
      <w:r w:rsidRPr="00E879EA">
        <w:t>.</w:t>
      </w:r>
    </w:p>
    <w:p w14:paraId="2A767A19" w14:textId="77777777" w:rsidR="00E879EA" w:rsidRPr="00E879EA" w:rsidRDefault="00E879EA" w:rsidP="00E879EA">
      <w:pPr>
        <w:spacing w:before="160" w:after="160"/>
        <w:ind w:left="0"/>
        <w:jc w:val="right"/>
        <w:rPr>
          <w:rFonts w:ascii="Huawei Sans" w:hAnsi="Huawei Sans" w:cs="Huawei Sans"/>
          <w:sz w:val="21"/>
          <w:szCs w:val="20"/>
        </w:rPr>
      </w:pPr>
      <w:r w:rsidRPr="00E879EA">
        <w:rPr>
          <w:rFonts w:ascii="Huawei Sans" w:hAnsi="Huawei Sans" w:cs="Huawei Sans"/>
          <w:noProof/>
          <w:sz w:val="21"/>
          <w:szCs w:val="20"/>
        </w:rPr>
        <w:drawing>
          <wp:inline distT="0" distB="0" distL="0" distR="0" wp14:anchorId="5305AE10" wp14:editId="68441DD5">
            <wp:extent cx="5454000" cy="2062085"/>
            <wp:effectExtent l="19050" t="19050" r="13970" b="14605"/>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5454000" cy="2062085"/>
                    </a:xfrm>
                    <a:prstGeom prst="rect">
                      <a:avLst/>
                    </a:prstGeom>
                    <a:ln w="12700">
                      <a:solidFill>
                        <a:schemeClr val="bg1">
                          <a:lumMod val="85000"/>
                        </a:schemeClr>
                      </a:solidFill>
                    </a:ln>
                  </pic:spPr>
                </pic:pic>
              </a:graphicData>
            </a:graphic>
          </wp:inline>
        </w:drawing>
      </w:r>
    </w:p>
    <w:p w14:paraId="1E36CED3" w14:textId="77777777" w:rsidR="00E879EA" w:rsidRDefault="00E879EA" w:rsidP="0038023D">
      <w:pPr>
        <w:pStyle w:val="1e"/>
      </w:pPr>
      <w:r w:rsidRPr="00E879EA">
        <w:t xml:space="preserve">Set </w:t>
      </w:r>
      <w:r w:rsidRPr="00E879EA">
        <w:rPr>
          <w:b/>
        </w:rPr>
        <w:t>Site Name</w:t>
      </w:r>
      <w:r w:rsidRPr="00E879EA">
        <w:t xml:space="preserve"> to </w:t>
      </w:r>
      <w:r w:rsidRPr="00E879EA">
        <w:rPr>
          <w:b/>
        </w:rPr>
        <w:t>Branch</w:t>
      </w:r>
      <w:r w:rsidRPr="00E879EA">
        <w:t xml:space="preserve">. In </w:t>
      </w:r>
      <w:r w:rsidRPr="00E879EA">
        <w:rPr>
          <w:b/>
        </w:rPr>
        <w:t>Device Type</w:t>
      </w:r>
      <w:r w:rsidRPr="00E879EA">
        <w:t xml:space="preserve">, select </w:t>
      </w:r>
      <w:r w:rsidRPr="00E879EA">
        <w:rPr>
          <w:b/>
        </w:rPr>
        <w:t>AR</w:t>
      </w:r>
      <w:r w:rsidRPr="00E879EA">
        <w:t xml:space="preserve"> and </w:t>
      </w:r>
      <w:r w:rsidRPr="00E879EA">
        <w:rPr>
          <w:b/>
        </w:rPr>
        <w:t>AP</w:t>
      </w:r>
      <w:r w:rsidRPr="00E879EA">
        <w:t xml:space="preserve">. Then, click </w:t>
      </w:r>
      <w:r w:rsidRPr="00E879EA">
        <w:rPr>
          <w:b/>
        </w:rPr>
        <w:t>By ESN</w:t>
      </w:r>
      <w:r w:rsidRPr="00E879EA">
        <w:t xml:space="preserve">, enter the device name and ESN, and click </w:t>
      </w:r>
      <w:r w:rsidRPr="00E879EA">
        <w:rPr>
          <w:b/>
        </w:rPr>
        <w:t>OK</w:t>
      </w:r>
      <w:r w:rsidRPr="00E879EA">
        <w:t>.</w:t>
      </w:r>
    </w:p>
    <w:p w14:paraId="2A000116" w14:textId="77777777" w:rsidR="00BB3DB7" w:rsidRPr="00E879EA" w:rsidRDefault="00BB3DB7" w:rsidP="0038023D">
      <w:pPr>
        <w:pStyle w:val="1e"/>
      </w:pPr>
    </w:p>
    <w:p w14:paraId="37A941E7" w14:textId="77777777" w:rsidR="00E879EA" w:rsidRPr="00E879EA" w:rsidRDefault="00E879EA" w:rsidP="00D152A7">
      <w:pPr>
        <w:pStyle w:val="30"/>
      </w:pPr>
      <w:r w:rsidRPr="00E879EA">
        <w:t>Restore AR2 to factory settings.</w:t>
      </w:r>
    </w:p>
    <w:p w14:paraId="73521F2B" w14:textId="77777777" w:rsidR="00E879EA" w:rsidRPr="00E879EA" w:rsidRDefault="00E879EA" w:rsidP="0038023D">
      <w:pPr>
        <w:pStyle w:val="1e"/>
      </w:pPr>
      <w:r w:rsidRPr="00E879EA">
        <w:t>To meet the requirements of unconfigured routers, ensure that AR2 uses factory settings. If AR2 is a new device, skip this step.</w:t>
      </w:r>
    </w:p>
    <w:p w14:paraId="3082B62C" w14:textId="77777777" w:rsidR="00E879EA" w:rsidRPr="00E879EA" w:rsidRDefault="00E879EA" w:rsidP="0038023D">
      <w:pPr>
        <w:pStyle w:val="1e"/>
      </w:pPr>
      <w:r w:rsidRPr="00E879EA">
        <w:t># Restore AR2 to factory settings.</w:t>
      </w:r>
    </w:p>
    <w:p w14:paraId="21939213" w14:textId="77777777" w:rsidR="00E879EA" w:rsidRPr="00E879EA" w:rsidRDefault="00E879EA" w:rsidP="00E879EA">
      <w:pPr>
        <w:pStyle w:val="2f2"/>
        <w:spacing w:before="240" w:after="240"/>
      </w:pPr>
      <w:r w:rsidRPr="00E879EA">
        <w:t>&lt;AR2&gt;set factory-configuration from default</w:t>
      </w:r>
    </w:p>
    <w:p w14:paraId="35579F72" w14:textId="77777777" w:rsidR="00E879EA" w:rsidRPr="00E879EA" w:rsidRDefault="00E879EA" w:rsidP="00E879EA">
      <w:pPr>
        <w:pStyle w:val="2f2"/>
        <w:spacing w:before="240" w:after="240"/>
      </w:pPr>
      <w:r w:rsidRPr="00E879EA">
        <w:t xml:space="preserve"> Warning: The current factory configuration will be replaced, and it's irreversible. Are you sure to set the factory configuration?[Y/N]:y</w:t>
      </w:r>
    </w:p>
    <w:p w14:paraId="7D8CA942" w14:textId="77777777" w:rsidR="00E879EA" w:rsidRPr="00E879EA" w:rsidRDefault="00E879EA" w:rsidP="00E879EA">
      <w:pPr>
        <w:pStyle w:val="2f2"/>
        <w:spacing w:before="240" w:after="240"/>
      </w:pPr>
      <w:r w:rsidRPr="00E879EA">
        <w:rPr>
          <w:color w:val="EC7061"/>
        </w:rPr>
        <w:t xml:space="preserve"> </w:t>
      </w:r>
      <w:r w:rsidRPr="00267C27">
        <w:rPr>
          <w:color w:val="C00000"/>
        </w:rPr>
        <w:t>Info: Successfully set factory config!</w:t>
      </w:r>
    </w:p>
    <w:p w14:paraId="184648CF" w14:textId="77777777" w:rsidR="00E879EA" w:rsidRPr="00E879EA" w:rsidRDefault="00E879EA" w:rsidP="0038023D">
      <w:pPr>
        <w:pStyle w:val="1e"/>
      </w:pPr>
      <w:r w:rsidRPr="00E879EA">
        <w:t># Restart AR2. Note: Do not save the configuration.</w:t>
      </w:r>
    </w:p>
    <w:p w14:paraId="5B63DC2E" w14:textId="77777777" w:rsidR="00E879EA" w:rsidRPr="00E879EA" w:rsidRDefault="00E879EA" w:rsidP="00E879EA">
      <w:pPr>
        <w:pStyle w:val="2f2"/>
        <w:spacing w:before="240" w:after="240"/>
      </w:pPr>
      <w:r w:rsidRPr="00E879EA">
        <w:t>&lt;AR2&gt;reboot fast</w:t>
      </w:r>
    </w:p>
    <w:p w14:paraId="2102A648" w14:textId="77777777" w:rsidR="00E879EA" w:rsidRPr="00E879EA" w:rsidRDefault="00E879EA" w:rsidP="00E879EA">
      <w:pPr>
        <w:pStyle w:val="2f2"/>
        <w:spacing w:before="240" w:after="240"/>
      </w:pPr>
      <w:r w:rsidRPr="00E879EA">
        <w:t>System will reboot! Continue? [y/n]:</w:t>
      </w:r>
      <w:r w:rsidRPr="00267C27">
        <w:rPr>
          <w:color w:val="C00000"/>
        </w:rPr>
        <w:t>y</w:t>
      </w:r>
    </w:p>
    <w:p w14:paraId="7DB1DC43" w14:textId="77777777" w:rsidR="00E879EA" w:rsidRDefault="00E879EA" w:rsidP="0038023D">
      <w:pPr>
        <w:pStyle w:val="1e"/>
      </w:pPr>
      <w:r w:rsidRPr="00E879EA">
        <w:t>Restart AR2 quickly without saving the configuration.</w:t>
      </w:r>
    </w:p>
    <w:p w14:paraId="00B5EB60" w14:textId="77777777" w:rsidR="00BB3DB7" w:rsidRPr="00E879EA" w:rsidRDefault="00BB3DB7" w:rsidP="0038023D">
      <w:pPr>
        <w:pStyle w:val="1e"/>
      </w:pPr>
    </w:p>
    <w:p w14:paraId="2B5BFAD1" w14:textId="77777777" w:rsidR="00E879EA" w:rsidRPr="00E879EA" w:rsidRDefault="00E879EA" w:rsidP="00D152A7">
      <w:pPr>
        <w:pStyle w:val="30"/>
      </w:pPr>
      <w:r w:rsidRPr="00E879EA">
        <w:t>Check the online status of AR2.</w:t>
      </w:r>
    </w:p>
    <w:p w14:paraId="02B1DCCD" w14:textId="77777777" w:rsidR="00E879EA" w:rsidRPr="00E879EA" w:rsidRDefault="00E879EA" w:rsidP="0038023D">
      <w:pPr>
        <w:pStyle w:val="1e"/>
      </w:pPr>
      <w:r w:rsidRPr="00E879EA">
        <w:t>After restart, AR2 attempts to obtain an IP address from the WAN interface (GE0/0/8 of AR6120 in this lab) through DHCP. During the DHCP process, AR2 also attempts to obtain the IP address of iMaster NCE-Campus through DHCP Option 148. Do not perform any input operations on AR2 until AR2 goes online.</w:t>
      </w:r>
    </w:p>
    <w:p w14:paraId="7C7052C6" w14:textId="77777777" w:rsidR="00E879EA" w:rsidRPr="00E879EA" w:rsidRDefault="00E879EA" w:rsidP="0038023D">
      <w:pPr>
        <w:pStyle w:val="1e"/>
      </w:pPr>
      <w:r w:rsidRPr="00E879EA">
        <w:t># Wait until AR2 completes restart.</w:t>
      </w:r>
    </w:p>
    <w:p w14:paraId="7C247FDF" w14:textId="77777777" w:rsidR="00E879EA" w:rsidRPr="00E879EA" w:rsidRDefault="00E879EA" w:rsidP="00E879EA">
      <w:pPr>
        <w:pStyle w:val="2f2"/>
        <w:spacing w:before="240" w:after="240"/>
      </w:pPr>
      <w:r w:rsidRPr="00E879EA">
        <w:t>Begin to start NGE process. Time(s):1</w:t>
      </w:r>
    </w:p>
    <w:p w14:paraId="1F4A8E37" w14:textId="77777777" w:rsidR="00E879EA" w:rsidRPr="00E879EA" w:rsidRDefault="00E879EA" w:rsidP="00E879EA">
      <w:pPr>
        <w:pStyle w:val="2f2"/>
        <w:spacing w:before="240" w:after="240"/>
      </w:pPr>
      <w:r w:rsidRPr="00E879EA">
        <w:t>OK</w:t>
      </w:r>
    </w:p>
    <w:p w14:paraId="0A3EA5BB" w14:textId="77777777" w:rsidR="00E879EA" w:rsidRPr="00E879EA" w:rsidRDefault="00E879EA" w:rsidP="00E879EA">
      <w:pPr>
        <w:pStyle w:val="2f2"/>
        <w:spacing w:before="240" w:after="240"/>
      </w:pPr>
      <w:r w:rsidRPr="00E879EA">
        <w:rPr>
          <w:color w:val="EC7061"/>
        </w:rPr>
        <w:t xml:space="preserve">  </w:t>
      </w:r>
      <w:r w:rsidRPr="00FE69CA">
        <w:rPr>
          <w:color w:val="C00000"/>
        </w:rPr>
        <w:t>Press any key to get started</w:t>
      </w:r>
    </w:p>
    <w:p w14:paraId="2068B0EE" w14:textId="77777777" w:rsidR="00E879EA" w:rsidRDefault="00E879EA" w:rsidP="0038023D">
      <w:pPr>
        <w:pStyle w:val="1e"/>
      </w:pPr>
      <w:r w:rsidRPr="00E879EA">
        <w:t xml:space="preserve">If the </w:t>
      </w:r>
      <w:r w:rsidRPr="00E879EA">
        <w:rPr>
          <w:b/>
        </w:rPr>
        <w:t xml:space="preserve">Press any key to get started </w:t>
      </w:r>
      <w:r w:rsidRPr="00E879EA">
        <w:t>message is displayed, AR2 has been restarted.</w:t>
      </w:r>
    </w:p>
    <w:p w14:paraId="0240D1C3" w14:textId="77777777" w:rsidR="00FE69CA" w:rsidRPr="00E879EA" w:rsidRDefault="00FE69CA" w:rsidP="0038023D">
      <w:pPr>
        <w:pStyle w:val="1e"/>
      </w:pPr>
    </w:p>
    <w:p w14:paraId="6B586490" w14:textId="77777777" w:rsidR="00E879EA" w:rsidRPr="00E879EA" w:rsidRDefault="00E879EA" w:rsidP="0038023D">
      <w:pPr>
        <w:pStyle w:val="1e"/>
      </w:pPr>
      <w:r w:rsidRPr="00E879EA">
        <w:t># On SW1, check whether AR2 obtains an IP address.</w:t>
      </w:r>
    </w:p>
    <w:p w14:paraId="3916DACE" w14:textId="77777777" w:rsidR="00E879EA" w:rsidRPr="00E879EA" w:rsidRDefault="00E879EA" w:rsidP="00E879EA">
      <w:pPr>
        <w:pStyle w:val="2f2"/>
        <w:spacing w:before="240" w:after="240"/>
      </w:pPr>
      <w:r w:rsidRPr="00E879EA">
        <w:t>&lt;SW1&gt;display arp all  | in 67.0.0.2</w:t>
      </w:r>
    </w:p>
    <w:p w14:paraId="3CD4D94B" w14:textId="48F04CE9" w:rsidR="00E879EA" w:rsidRPr="00E879EA" w:rsidRDefault="00E879EA" w:rsidP="00E879EA">
      <w:pPr>
        <w:pStyle w:val="2f2"/>
        <w:spacing w:before="240" w:after="240"/>
      </w:pPr>
      <w:r w:rsidRPr="00E879EA">
        <w:t>IP ADDRESS   MAC ADDRESS    EXPIRE(M)    TYPE</w:t>
      </w:r>
      <w:r>
        <w:t xml:space="preserve">       </w:t>
      </w:r>
      <w:r w:rsidRPr="00E879EA">
        <w:t>INTERFACE           VPN-INSTANCE</w:t>
      </w:r>
    </w:p>
    <w:p w14:paraId="4CA0DE86" w14:textId="77777777" w:rsidR="00E879EA" w:rsidRPr="00E879EA" w:rsidRDefault="00E879EA" w:rsidP="00E879EA">
      <w:pPr>
        <w:pStyle w:val="2f2"/>
        <w:spacing w:before="240" w:after="240"/>
      </w:pPr>
      <w:r w:rsidRPr="00E879EA">
        <w:t xml:space="preserve">                                                    VLAN/CEVLAN(SIP/DIP)          PVC</w:t>
      </w:r>
    </w:p>
    <w:p w14:paraId="52859112" w14:textId="77777777" w:rsidR="00E879EA" w:rsidRPr="00E879EA" w:rsidRDefault="00E879EA" w:rsidP="00E879EA">
      <w:pPr>
        <w:pStyle w:val="2f2"/>
        <w:spacing w:before="240" w:after="240"/>
      </w:pPr>
      <w:r w:rsidRPr="00E879EA">
        <w:t xml:space="preserve">------------------------------------------------------------------------------ </w:t>
      </w:r>
    </w:p>
    <w:p w14:paraId="691B49EF" w14:textId="77777777" w:rsidR="00E879EA" w:rsidRPr="00E879EA" w:rsidRDefault="00E879EA" w:rsidP="00E879EA">
      <w:pPr>
        <w:pStyle w:val="2f2"/>
        <w:spacing w:before="240" w:after="240"/>
      </w:pPr>
      <w:r w:rsidRPr="00E879EA">
        <w:t>67.0.0.254      ac75-1db1-5148                  I -          Vlanif67</w:t>
      </w:r>
    </w:p>
    <w:p w14:paraId="56F05354" w14:textId="7D79FA29" w:rsidR="00E879EA" w:rsidRPr="00E879EA" w:rsidRDefault="00E879EA" w:rsidP="00E879EA">
      <w:pPr>
        <w:pStyle w:val="2f2"/>
        <w:spacing w:before="240" w:after="240"/>
      </w:pPr>
      <w:r w:rsidRPr="00FE69CA">
        <w:rPr>
          <w:color w:val="C00000"/>
        </w:rPr>
        <w:t>67.0.0.2        c8a7-7600-3f63</w:t>
      </w:r>
      <w:r w:rsidRPr="00E879EA">
        <w:t xml:space="preserve">     19           D-0       </w:t>
      </w:r>
      <w:r>
        <w:tab/>
      </w:r>
      <w:r>
        <w:tab/>
      </w:r>
      <w:r w:rsidRPr="00E879EA">
        <w:t xml:space="preserve"> GE0/0/18</w:t>
      </w:r>
    </w:p>
    <w:p w14:paraId="5CB9A0DE" w14:textId="77777777" w:rsidR="00E879EA" w:rsidRPr="00E879EA" w:rsidRDefault="00E879EA" w:rsidP="00E879EA">
      <w:pPr>
        <w:pStyle w:val="2f2"/>
        <w:spacing w:before="240" w:after="240"/>
      </w:pPr>
      <w:r w:rsidRPr="00E879EA">
        <w:t>------------------------------------------------------------------------------</w:t>
      </w:r>
    </w:p>
    <w:p w14:paraId="585D5F4E" w14:textId="77777777" w:rsidR="00E879EA" w:rsidRPr="00E879EA" w:rsidRDefault="00E879EA" w:rsidP="00E879EA">
      <w:pPr>
        <w:pStyle w:val="2f2"/>
        <w:spacing w:before="240" w:after="240"/>
      </w:pPr>
      <w:r w:rsidRPr="00E879EA">
        <w:t>Total:14        Dynamic:11      Static:0     Interface:3</w:t>
      </w:r>
    </w:p>
    <w:p w14:paraId="111E1A71" w14:textId="77777777" w:rsidR="00E879EA" w:rsidRPr="00E879EA" w:rsidRDefault="00E879EA" w:rsidP="0038023D">
      <w:pPr>
        <w:pStyle w:val="1e"/>
      </w:pPr>
      <w:r w:rsidRPr="00E879EA">
        <w:t>The ARP information shows that AR2 has obtained an IP address.</w:t>
      </w:r>
    </w:p>
    <w:p w14:paraId="4AE91221" w14:textId="77777777" w:rsidR="00E879EA" w:rsidRPr="00E879EA" w:rsidRDefault="00E879EA" w:rsidP="00FE69CA">
      <w:pPr>
        <w:pStyle w:val="1e"/>
        <w:rPr>
          <w:noProof/>
        </w:rPr>
      </w:pPr>
      <w:r w:rsidRPr="00E879EA">
        <w:rPr>
          <w:noProof/>
        </w:rPr>
        <w:drawing>
          <wp:inline distT="0" distB="0" distL="0" distR="0" wp14:anchorId="66B030EE" wp14:editId="10521AE4">
            <wp:extent cx="754381" cy="267463"/>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en-05.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754381" cy="267463"/>
                    </a:xfrm>
                    <a:prstGeom prst="rect">
                      <a:avLst/>
                    </a:prstGeom>
                  </pic:spPr>
                </pic:pic>
              </a:graphicData>
            </a:graphic>
          </wp:inline>
        </w:drawing>
      </w:r>
    </w:p>
    <w:p w14:paraId="6A6954DA" w14:textId="77777777" w:rsidR="00E879EA" w:rsidRPr="00E879EA" w:rsidRDefault="00E879EA" w:rsidP="00FE69CA">
      <w:pPr>
        <w:pStyle w:val="1e"/>
      </w:pPr>
      <w:r w:rsidRPr="00E879EA">
        <w:t>An AR must obtain an IP address through the WAN interface. Otherwise, the AR cannot automatically register with iMaster NCE-Campus.</w:t>
      </w:r>
    </w:p>
    <w:p w14:paraId="65E9195E" w14:textId="77777777" w:rsidR="00E879EA" w:rsidRPr="00E879EA" w:rsidRDefault="00E879EA" w:rsidP="0038023D">
      <w:pPr>
        <w:pStyle w:val="1e"/>
      </w:pPr>
      <w:r w:rsidRPr="00E879EA">
        <w:t># On iMaster NCE-Campus, check whether AR2 goes online.</w:t>
      </w:r>
    </w:p>
    <w:p w14:paraId="3A7F13C0" w14:textId="77777777" w:rsidR="00E879EA" w:rsidRPr="00E879EA" w:rsidRDefault="00E879EA" w:rsidP="00E879EA">
      <w:pPr>
        <w:spacing w:before="160" w:after="160"/>
        <w:ind w:left="0"/>
        <w:jc w:val="right"/>
        <w:rPr>
          <w:rFonts w:ascii="Huawei Sans" w:hAnsi="Huawei Sans" w:cs="Times New Roman"/>
          <w:sz w:val="21"/>
          <w:szCs w:val="20"/>
        </w:rPr>
      </w:pPr>
      <w:r w:rsidRPr="00E879EA">
        <w:rPr>
          <w:rFonts w:ascii="Huawei Sans" w:hAnsi="Huawei Sans" w:cs="Times New Roman"/>
          <w:noProof/>
          <w:sz w:val="21"/>
          <w:szCs w:val="20"/>
        </w:rPr>
        <w:drawing>
          <wp:inline distT="0" distB="0" distL="0" distR="0" wp14:anchorId="38DE5D0B" wp14:editId="18397389">
            <wp:extent cx="5454000" cy="1527323"/>
            <wp:effectExtent l="19050" t="19050" r="13970" b="15875"/>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5454000" cy="1527323"/>
                    </a:xfrm>
                    <a:prstGeom prst="rect">
                      <a:avLst/>
                    </a:prstGeom>
                    <a:ln w="12700">
                      <a:solidFill>
                        <a:schemeClr val="bg1">
                          <a:lumMod val="85000"/>
                        </a:schemeClr>
                      </a:solidFill>
                    </a:ln>
                  </pic:spPr>
                </pic:pic>
              </a:graphicData>
            </a:graphic>
          </wp:inline>
        </w:drawing>
      </w:r>
    </w:p>
    <w:p w14:paraId="1030BCFB" w14:textId="45C3613C" w:rsidR="00E879EA" w:rsidRPr="00E879EA" w:rsidRDefault="00E879EA" w:rsidP="00E879EA">
      <w:pPr>
        <w:spacing w:before="160" w:after="160"/>
        <w:ind w:left="0"/>
        <w:jc w:val="right"/>
        <w:rPr>
          <w:rFonts w:ascii="Huawei Sans" w:hAnsi="Huawei Sans" w:cs="Times New Roman"/>
          <w:sz w:val="21"/>
          <w:szCs w:val="20"/>
        </w:rPr>
      </w:pPr>
      <w:r w:rsidRPr="00E879EA">
        <w:rPr>
          <w:rFonts w:ascii="Huawei Sans" w:hAnsi="Huawei Sans" w:cs="Times New Roman"/>
          <w:noProof/>
          <w:sz w:val="21"/>
          <w:szCs w:val="20"/>
        </w:rPr>
        <w:drawing>
          <wp:inline distT="0" distB="0" distL="0" distR="0" wp14:anchorId="489F8187" wp14:editId="2A38FF98">
            <wp:extent cx="5454000" cy="223526"/>
            <wp:effectExtent l="19050" t="19050" r="13970" b="24130"/>
            <wp:docPr id="22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5454000" cy="223526"/>
                    </a:xfrm>
                    <a:prstGeom prst="rect">
                      <a:avLst/>
                    </a:prstGeom>
                    <a:ln>
                      <a:solidFill>
                        <a:sysClr val="window" lastClr="FFFFFF">
                          <a:lumMod val="85000"/>
                        </a:sysClr>
                      </a:solidFill>
                    </a:ln>
                  </pic:spPr>
                </pic:pic>
              </a:graphicData>
            </a:graphic>
          </wp:inline>
        </w:drawing>
      </w:r>
    </w:p>
    <w:p w14:paraId="38CEB47D" w14:textId="77777777" w:rsidR="00E879EA" w:rsidRPr="00E879EA" w:rsidRDefault="00E879EA" w:rsidP="0038023D">
      <w:pPr>
        <w:pStyle w:val="1e"/>
      </w:pPr>
      <w:r w:rsidRPr="00E879EA">
        <w:t xml:space="preserve">Choose </w:t>
      </w:r>
      <w:r w:rsidRPr="00E879EA">
        <w:rPr>
          <w:b/>
        </w:rPr>
        <w:t>Design</w:t>
      </w:r>
      <w:r w:rsidRPr="00E879EA">
        <w:t xml:space="preserve"> &gt; </w:t>
      </w:r>
      <w:r w:rsidRPr="00E879EA">
        <w:rPr>
          <w:b/>
        </w:rPr>
        <w:t>Site Management</w:t>
      </w:r>
      <w:r w:rsidRPr="00E879EA">
        <w:t xml:space="preserve"> &gt; </w:t>
      </w:r>
      <w:r w:rsidRPr="00E879EA">
        <w:rPr>
          <w:b/>
        </w:rPr>
        <w:t>Branch</w:t>
      </w:r>
      <w:r w:rsidRPr="00E879EA">
        <w:t>. You can see that AR2 has gone online (that is, not in the unregistered status) at the branch.</w:t>
      </w:r>
    </w:p>
    <w:p w14:paraId="6CEEE7F0" w14:textId="77777777" w:rsidR="00E879EA" w:rsidRPr="00E879EA" w:rsidRDefault="00E879EA" w:rsidP="0038023D">
      <w:pPr>
        <w:pStyle w:val="1e"/>
      </w:pPr>
      <w:r w:rsidRPr="00E879EA">
        <w:t># Log in to AR2 to check its online status.</w:t>
      </w:r>
    </w:p>
    <w:p w14:paraId="2444DBCC" w14:textId="77777777" w:rsidR="00E879EA" w:rsidRPr="00E879EA" w:rsidRDefault="00E879EA" w:rsidP="00E879EA">
      <w:pPr>
        <w:pStyle w:val="2f2"/>
        <w:spacing w:before="240" w:after="240"/>
      </w:pPr>
      <w:r w:rsidRPr="00E879EA">
        <w:t>&lt;AR2&gt;display agile-controller status</w:t>
      </w:r>
    </w:p>
    <w:p w14:paraId="00B0F376" w14:textId="77777777" w:rsidR="00E879EA" w:rsidRPr="00E879EA" w:rsidRDefault="00E879EA" w:rsidP="00E879EA">
      <w:pPr>
        <w:pStyle w:val="2f2"/>
        <w:spacing w:before="240" w:after="240"/>
      </w:pPr>
      <w:r w:rsidRPr="00E879EA">
        <w:t>********************************************************************************</w:t>
      </w:r>
    </w:p>
    <w:p w14:paraId="1F789AE2" w14:textId="77777777" w:rsidR="00E879EA" w:rsidRPr="00E879EA" w:rsidRDefault="00E879EA" w:rsidP="00E879EA">
      <w:pPr>
        <w:pStyle w:val="2f2"/>
        <w:spacing w:before="240" w:after="240"/>
      </w:pPr>
      <w:r w:rsidRPr="00E879EA">
        <w:t>*                       Register to AC status information                      *</w:t>
      </w:r>
    </w:p>
    <w:p w14:paraId="70DA9F99" w14:textId="77777777" w:rsidR="00E879EA" w:rsidRPr="00E879EA" w:rsidRDefault="00E879EA" w:rsidP="00E879EA">
      <w:pPr>
        <w:pStyle w:val="2f2"/>
        <w:spacing w:before="240" w:after="240"/>
      </w:pPr>
      <w:r w:rsidRPr="00E879EA">
        <w:t>********************************************************************************</w:t>
      </w:r>
    </w:p>
    <w:p w14:paraId="0E29B193" w14:textId="77777777" w:rsidR="00E879EA" w:rsidRPr="00E879EA" w:rsidRDefault="00E879EA" w:rsidP="00E879EA">
      <w:pPr>
        <w:pStyle w:val="2f2"/>
        <w:spacing w:before="240" w:after="240"/>
      </w:pPr>
      <w:r w:rsidRPr="00E879EA">
        <w:t xml:space="preserve">AC Host                       </w:t>
      </w:r>
      <w:r w:rsidRPr="00BB3DB7">
        <w:rPr>
          <w:color w:val="C00000"/>
        </w:rPr>
        <w:t>192.168.4.104</w:t>
      </w:r>
    </w:p>
    <w:p w14:paraId="708E0F5E" w14:textId="77777777" w:rsidR="00E879EA" w:rsidRPr="00E879EA" w:rsidRDefault="00E879EA" w:rsidP="00E879EA">
      <w:pPr>
        <w:pStyle w:val="2f2"/>
        <w:spacing w:before="240" w:after="240"/>
      </w:pPr>
      <w:r w:rsidRPr="00E879EA">
        <w:t xml:space="preserve">AC Port               </w:t>
      </w:r>
      <w:r w:rsidRPr="00E879EA">
        <w:rPr>
          <w:color w:val="EC7061"/>
        </w:rPr>
        <w:t xml:space="preserve">         </w:t>
      </w:r>
      <w:r w:rsidRPr="00BB3DB7">
        <w:rPr>
          <w:color w:val="C00000"/>
        </w:rPr>
        <w:t>10020</w:t>
      </w:r>
    </w:p>
    <w:p w14:paraId="14F0877B" w14:textId="77777777" w:rsidR="00E879EA" w:rsidRPr="00BB3DB7" w:rsidRDefault="00E879EA" w:rsidP="00E879EA">
      <w:pPr>
        <w:pStyle w:val="2f2"/>
        <w:spacing w:before="240" w:after="240"/>
        <w:rPr>
          <w:color w:val="C00000"/>
        </w:rPr>
      </w:pPr>
      <w:r w:rsidRPr="00E879EA">
        <w:t xml:space="preserve">Register Result                 </w:t>
      </w:r>
      <w:r w:rsidRPr="00BB3DB7">
        <w:rPr>
          <w:color w:val="C00000"/>
        </w:rPr>
        <w:t xml:space="preserve"> Success</w:t>
      </w:r>
    </w:p>
    <w:p w14:paraId="6A8A36BF" w14:textId="77777777" w:rsidR="00E879EA" w:rsidRDefault="00E879EA" w:rsidP="0038023D">
      <w:pPr>
        <w:pStyle w:val="1e"/>
      </w:pPr>
      <w:r w:rsidRPr="00E879EA">
        <w:t>The command output shows that AR2 has been successfully registered with iMaster NCE-Campus. You can view the IP address and port number (10020) of iMaster NCE-Campus.</w:t>
      </w:r>
    </w:p>
    <w:p w14:paraId="66E1D504" w14:textId="77777777" w:rsidR="00BB3DB7" w:rsidRPr="00E879EA" w:rsidRDefault="00BB3DB7" w:rsidP="0038023D">
      <w:pPr>
        <w:pStyle w:val="1e"/>
      </w:pPr>
    </w:p>
    <w:p w14:paraId="53633F03" w14:textId="77777777" w:rsidR="00E879EA" w:rsidRPr="00E879EA" w:rsidRDefault="00E879EA" w:rsidP="00D152A7">
      <w:pPr>
        <w:pStyle w:val="30"/>
      </w:pPr>
      <w:r w:rsidRPr="00E879EA">
        <w:t>(Optional) Manually specify the IP address of iMaster NCE-Campus.</w:t>
      </w:r>
    </w:p>
    <w:p w14:paraId="21753913" w14:textId="77777777" w:rsidR="00E879EA" w:rsidRPr="00E879EA" w:rsidRDefault="00E879EA" w:rsidP="0038023D">
      <w:pPr>
        <w:pStyle w:val="1e"/>
      </w:pPr>
      <w:r w:rsidRPr="00E879EA">
        <w:t>In addition to DHCP mode, you can also manually specify the IP address of iMaster NCE-Campus on the AR. Compared with the DHCP mode, the manual mode does not require restoring the AR's factory settings and only needs to ensure the IP reachability between the AR and iMaster NCE-Campus.</w:t>
      </w:r>
    </w:p>
    <w:p w14:paraId="291B3F5B" w14:textId="77777777" w:rsidR="00E879EA" w:rsidRPr="00E879EA" w:rsidRDefault="00E879EA" w:rsidP="0038023D">
      <w:pPr>
        <w:pStyle w:val="1e"/>
      </w:pPr>
      <w:r w:rsidRPr="00E879EA">
        <w:t xml:space="preserve">If the manual mode is used, skip </w:t>
      </w:r>
      <w:r w:rsidRPr="00803C65">
        <w:rPr>
          <w:b/>
        </w:rPr>
        <w:t xml:space="preserve">Step 3 </w:t>
      </w:r>
      <w:r w:rsidRPr="00E879EA">
        <w:t>and manually set DHCP as the mode to obtain an IP address from the WAN interface on AR2.</w:t>
      </w:r>
    </w:p>
    <w:p w14:paraId="155A5B68" w14:textId="77777777" w:rsidR="00E879EA" w:rsidRPr="00E879EA" w:rsidRDefault="00E879EA" w:rsidP="0038023D">
      <w:pPr>
        <w:pStyle w:val="1e"/>
      </w:pPr>
      <w:r w:rsidRPr="00E879EA">
        <w:t># Specify the IP address and port number of iMaster NCE-Campus.</w:t>
      </w:r>
    </w:p>
    <w:p w14:paraId="467153FC" w14:textId="77777777" w:rsidR="00E879EA" w:rsidRPr="00E879EA" w:rsidRDefault="00E879EA" w:rsidP="00E879EA">
      <w:pPr>
        <w:pStyle w:val="2f2"/>
        <w:spacing w:before="240" w:after="240"/>
      </w:pPr>
      <w:r w:rsidRPr="00E879EA">
        <w:t>[AR2]agile controller host 192.168.4.104 port 10020</w:t>
      </w:r>
    </w:p>
    <w:p w14:paraId="04AFD506" w14:textId="77777777" w:rsidR="00E879EA" w:rsidRPr="00E879EA" w:rsidRDefault="00E879EA" w:rsidP="0038023D">
      <w:pPr>
        <w:pStyle w:val="1e"/>
      </w:pPr>
      <w:r w:rsidRPr="00E879EA">
        <w:t>By default, the port number of iMaster NCE-Campus is 10020.</w:t>
      </w:r>
    </w:p>
    <w:p w14:paraId="688BFEED" w14:textId="77777777" w:rsidR="00E879EA" w:rsidRPr="00E879EA" w:rsidRDefault="00E879EA" w:rsidP="0038023D">
      <w:pPr>
        <w:pStyle w:val="1e"/>
      </w:pPr>
      <w:r w:rsidRPr="00E879EA">
        <w:t>----</w:t>
      </w:r>
      <w:r w:rsidRPr="00E879EA">
        <w:rPr>
          <w:b/>
        </w:rPr>
        <w:t>End</w:t>
      </w:r>
    </w:p>
    <w:p w14:paraId="5DBFA954" w14:textId="77777777" w:rsidR="00E879EA" w:rsidRPr="00E879EA" w:rsidRDefault="00E879EA" w:rsidP="00804F8D">
      <w:pPr>
        <w:pStyle w:val="4"/>
        <w:rPr>
          <w:rFonts w:hint="default"/>
        </w:rPr>
      </w:pPr>
      <w:r w:rsidRPr="00E879EA">
        <w:t>Onboarding the AP at the Branch</w:t>
      </w:r>
    </w:p>
    <w:p w14:paraId="1CCFF68D" w14:textId="77777777" w:rsidR="00E879EA" w:rsidRPr="00E879EA" w:rsidRDefault="00E879EA" w:rsidP="0038023D">
      <w:pPr>
        <w:pStyle w:val="1e"/>
      </w:pPr>
      <w:r w:rsidRPr="00E879EA">
        <w:t>Configure the DHCP function on AR2 to assign an IP address to the downstream AP2 and notify AP2 of the IP address of iMaster NCE-Campus through DHCP Option 148. To ensure the IP connectivity between AP2 and iMaster NCE-Campus, configure source NAT on AR2 so that AP2 can access iMaster NCE-Campus through the IP address of the WAN interface on AR2.</w:t>
      </w:r>
    </w:p>
    <w:p w14:paraId="71323C70" w14:textId="77777777" w:rsidR="00E879EA" w:rsidRPr="00E879EA" w:rsidRDefault="00E879EA" w:rsidP="00D152A7">
      <w:pPr>
        <w:pStyle w:val="30"/>
        <w:numPr>
          <w:ilvl w:val="5"/>
          <w:numId w:val="75"/>
        </w:numPr>
      </w:pPr>
      <w:r w:rsidRPr="00E879EA">
        <w:t>Create an IP address pool.</w:t>
      </w:r>
    </w:p>
    <w:p w14:paraId="2F457DE3" w14:textId="77777777" w:rsidR="00E879EA" w:rsidRPr="00E879EA" w:rsidRDefault="00E879EA" w:rsidP="0038023D">
      <w:pPr>
        <w:pStyle w:val="1e"/>
      </w:pPr>
      <w:r w:rsidRPr="00E879EA">
        <w:t xml:space="preserve"># Choose </w:t>
      </w:r>
      <w:r w:rsidRPr="00E879EA">
        <w:rPr>
          <w:b/>
        </w:rPr>
        <w:t>Site Configuration</w:t>
      </w:r>
      <w:r w:rsidRPr="00E879EA">
        <w:t xml:space="preserve"> &gt; </w:t>
      </w:r>
      <w:r w:rsidRPr="00E879EA">
        <w:rPr>
          <w:b/>
        </w:rPr>
        <w:t>Site</w:t>
      </w:r>
      <w:r w:rsidRPr="00E879EA">
        <w:t xml:space="preserve">, switch to the </w:t>
      </w:r>
      <w:r w:rsidRPr="00E879EA">
        <w:rPr>
          <w:b/>
        </w:rPr>
        <w:t>Branch</w:t>
      </w:r>
      <w:r w:rsidRPr="00E879EA">
        <w:t xml:space="preserve"> site, and click </w:t>
      </w:r>
      <w:r w:rsidRPr="00E879EA">
        <w:rPr>
          <w:b/>
        </w:rPr>
        <w:t>AR</w:t>
      </w:r>
      <w:r w:rsidRPr="00E879EA">
        <w:t>.</w:t>
      </w:r>
    </w:p>
    <w:p w14:paraId="1E0DCB75" w14:textId="06553E60" w:rsidR="00E879EA" w:rsidRPr="00E879EA" w:rsidRDefault="00E879EA" w:rsidP="00E96EDE">
      <w:pPr>
        <w:spacing w:before="160" w:after="160"/>
        <w:ind w:left="0"/>
        <w:jc w:val="right"/>
        <w:rPr>
          <w:rFonts w:ascii="Huawei Sans" w:hAnsi="Huawei Sans" w:cs="Times New Roman"/>
          <w:sz w:val="21"/>
          <w:szCs w:val="20"/>
        </w:rPr>
      </w:pPr>
      <w:r w:rsidRPr="00E879EA">
        <w:rPr>
          <w:rFonts w:ascii="Huawei Sans" w:hAnsi="Huawei Sans" w:cs="Times New Roman"/>
          <w:noProof/>
          <w:sz w:val="21"/>
          <w:szCs w:val="20"/>
        </w:rPr>
        <w:drawing>
          <wp:inline distT="0" distB="0" distL="0" distR="0" wp14:anchorId="67B2451B" wp14:editId="6F120B9C">
            <wp:extent cx="5454000" cy="2067178"/>
            <wp:effectExtent l="19050" t="19050" r="13970" b="28575"/>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5454000" cy="2067178"/>
                    </a:xfrm>
                    <a:prstGeom prst="rect">
                      <a:avLst/>
                    </a:prstGeom>
                    <a:ln w="12700">
                      <a:solidFill>
                        <a:schemeClr val="bg1">
                          <a:lumMod val="85000"/>
                        </a:schemeClr>
                      </a:solidFill>
                    </a:ln>
                  </pic:spPr>
                </pic:pic>
              </a:graphicData>
            </a:graphic>
          </wp:inline>
        </w:drawing>
      </w:r>
    </w:p>
    <w:p w14:paraId="124315CF" w14:textId="77777777" w:rsidR="00E879EA" w:rsidRPr="00E879EA" w:rsidRDefault="00E879EA" w:rsidP="0038023D">
      <w:pPr>
        <w:pStyle w:val="1e"/>
      </w:pPr>
      <w:r w:rsidRPr="00E879EA">
        <w:t xml:space="preserve"># Click </w:t>
      </w:r>
      <w:r w:rsidRPr="00E879EA">
        <w:rPr>
          <w:b/>
        </w:rPr>
        <w:t>LAN</w:t>
      </w:r>
      <w:r w:rsidRPr="00E879EA">
        <w:t xml:space="preserve">, select </w:t>
      </w:r>
      <w:r w:rsidRPr="00E879EA">
        <w:rPr>
          <w:b/>
        </w:rPr>
        <w:t>Local Internet access</w:t>
      </w:r>
      <w:r w:rsidRPr="00E879EA">
        <w:t xml:space="preserve">, and click </w:t>
      </w:r>
      <w:r w:rsidRPr="00E879EA">
        <w:rPr>
          <w:b/>
        </w:rPr>
        <w:t>Create</w:t>
      </w:r>
      <w:r w:rsidRPr="00E879EA">
        <w:t>.</w:t>
      </w:r>
    </w:p>
    <w:p w14:paraId="7E73FFCD" w14:textId="0F468D12" w:rsidR="00E879EA" w:rsidRPr="00E879EA" w:rsidRDefault="00E879EA" w:rsidP="00E96EDE">
      <w:pPr>
        <w:spacing w:before="160" w:after="160"/>
        <w:ind w:left="0"/>
        <w:jc w:val="right"/>
        <w:rPr>
          <w:rFonts w:ascii="Huawei Sans" w:hAnsi="Huawei Sans" w:cs="Times New Roman"/>
          <w:sz w:val="21"/>
          <w:szCs w:val="20"/>
        </w:rPr>
      </w:pPr>
      <w:r w:rsidRPr="00E879EA">
        <w:rPr>
          <w:rFonts w:ascii="Huawei Sans" w:hAnsi="Huawei Sans" w:cs="Times New Roman"/>
          <w:noProof/>
          <w:sz w:val="21"/>
          <w:szCs w:val="20"/>
        </w:rPr>
        <w:drawing>
          <wp:inline distT="0" distB="0" distL="0" distR="0" wp14:anchorId="7715DA1E" wp14:editId="22544C65">
            <wp:extent cx="5454000" cy="2668149"/>
            <wp:effectExtent l="19050" t="19050" r="13970" b="18415"/>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5454000" cy="2668149"/>
                    </a:xfrm>
                    <a:prstGeom prst="rect">
                      <a:avLst/>
                    </a:prstGeom>
                    <a:ln w="12700">
                      <a:solidFill>
                        <a:schemeClr val="bg1">
                          <a:lumMod val="85000"/>
                        </a:schemeClr>
                      </a:solidFill>
                    </a:ln>
                  </pic:spPr>
                </pic:pic>
              </a:graphicData>
            </a:graphic>
          </wp:inline>
        </w:drawing>
      </w:r>
    </w:p>
    <w:p w14:paraId="43296318" w14:textId="77777777" w:rsidR="00E879EA" w:rsidRPr="00E879EA" w:rsidRDefault="00E879EA" w:rsidP="0038023D">
      <w:pPr>
        <w:pStyle w:val="1e"/>
      </w:pPr>
      <w:r w:rsidRPr="00E879EA">
        <w:t xml:space="preserve"># Enter the subnet name, VLAN ID, IP address, and mask, click </w:t>
      </w:r>
      <w:r w:rsidRPr="00E879EA">
        <w:rPr>
          <w:b/>
        </w:rPr>
        <w:t xml:space="preserve">Create </w:t>
      </w:r>
      <w:r w:rsidRPr="00E879EA">
        <w:t xml:space="preserve">in </w:t>
      </w:r>
      <w:r w:rsidRPr="00E879EA">
        <w:rPr>
          <w:b/>
        </w:rPr>
        <w:t>DHCP option</w:t>
      </w:r>
      <w:r w:rsidRPr="00E879EA">
        <w:t xml:space="preserve">, and select </w:t>
      </w:r>
      <w:r w:rsidRPr="00E879EA">
        <w:rPr>
          <w:b/>
        </w:rPr>
        <w:t>cloud platform address(148)</w:t>
      </w:r>
      <w:r w:rsidRPr="00E879EA">
        <w:t xml:space="preserve"> in </w:t>
      </w:r>
      <w:r w:rsidRPr="00E879EA">
        <w:rPr>
          <w:b/>
        </w:rPr>
        <w:t>Option</w:t>
      </w:r>
      <w:r w:rsidRPr="00E879EA">
        <w:t>.</w:t>
      </w:r>
    </w:p>
    <w:p w14:paraId="064FF3A0" w14:textId="209E94C0" w:rsidR="00E879EA" w:rsidRPr="00E879EA" w:rsidRDefault="00E879EA" w:rsidP="00E96EDE">
      <w:pPr>
        <w:spacing w:before="160" w:after="160"/>
        <w:ind w:left="1701"/>
        <w:rPr>
          <w:rFonts w:ascii="Huawei Sans" w:hAnsi="Huawei Sans" w:cs="Times New Roman"/>
          <w:sz w:val="21"/>
          <w:szCs w:val="20"/>
        </w:rPr>
      </w:pPr>
      <w:r w:rsidRPr="00E879EA">
        <w:rPr>
          <w:rFonts w:ascii="Huawei Sans" w:hAnsi="Huawei Sans" w:cs="Times New Roman"/>
          <w:noProof/>
          <w:sz w:val="21"/>
          <w:szCs w:val="20"/>
        </w:rPr>
        <w:drawing>
          <wp:inline distT="0" distB="0" distL="0" distR="0" wp14:anchorId="506BAF42" wp14:editId="170387C0">
            <wp:extent cx="4055159" cy="5492010"/>
            <wp:effectExtent l="19050" t="19050" r="21590" b="13970"/>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4062917" cy="5502517"/>
                    </a:xfrm>
                    <a:prstGeom prst="rect">
                      <a:avLst/>
                    </a:prstGeom>
                    <a:ln w="12700">
                      <a:solidFill>
                        <a:schemeClr val="bg1">
                          <a:lumMod val="85000"/>
                        </a:schemeClr>
                      </a:solidFill>
                    </a:ln>
                  </pic:spPr>
                </pic:pic>
              </a:graphicData>
            </a:graphic>
          </wp:inline>
        </w:drawing>
      </w:r>
    </w:p>
    <w:p w14:paraId="444205D6" w14:textId="77777777" w:rsidR="00E879EA" w:rsidRPr="00E879EA" w:rsidRDefault="00E879EA" w:rsidP="0038023D">
      <w:pPr>
        <w:pStyle w:val="1e"/>
      </w:pPr>
      <w:r w:rsidRPr="00E879EA">
        <w:t xml:space="preserve"># Click </w:t>
      </w:r>
      <w:r w:rsidRPr="00E879EA">
        <w:rPr>
          <w:b/>
        </w:rPr>
        <w:t>Value</w:t>
      </w:r>
      <w:r w:rsidRPr="00E879EA">
        <w:t>. In the dialog box that is displayed, enter the IP address and port number of iMaster NCE-Campus.</w:t>
      </w:r>
    </w:p>
    <w:p w14:paraId="33E6ABE0" w14:textId="77777777" w:rsidR="00E879EA" w:rsidRPr="00E879EA" w:rsidRDefault="00E879EA" w:rsidP="00E879EA">
      <w:pPr>
        <w:spacing w:before="160" w:after="160"/>
        <w:ind w:left="0"/>
        <w:jc w:val="right"/>
        <w:rPr>
          <w:rFonts w:ascii="Huawei Sans" w:hAnsi="Huawei Sans" w:cs="Times New Roman"/>
          <w:sz w:val="21"/>
          <w:szCs w:val="20"/>
        </w:rPr>
      </w:pPr>
      <w:r w:rsidRPr="00E879EA">
        <w:rPr>
          <w:rFonts w:ascii="Huawei Sans" w:hAnsi="Huawei Sans" w:cs="Times New Roman"/>
          <w:noProof/>
          <w:sz w:val="21"/>
          <w:szCs w:val="20"/>
        </w:rPr>
        <w:drawing>
          <wp:inline distT="0" distB="0" distL="0" distR="0" wp14:anchorId="0B0233A8" wp14:editId="7D7B880B">
            <wp:extent cx="5454000" cy="4538398"/>
            <wp:effectExtent l="19050" t="19050" r="13970" b="14605"/>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5454000" cy="4538398"/>
                    </a:xfrm>
                    <a:prstGeom prst="rect">
                      <a:avLst/>
                    </a:prstGeom>
                    <a:ln w="12700">
                      <a:solidFill>
                        <a:schemeClr val="bg1">
                          <a:lumMod val="85000"/>
                        </a:schemeClr>
                      </a:solidFill>
                    </a:ln>
                  </pic:spPr>
                </pic:pic>
              </a:graphicData>
            </a:graphic>
          </wp:inline>
        </w:drawing>
      </w:r>
    </w:p>
    <w:p w14:paraId="335C6EA4" w14:textId="77777777" w:rsidR="00E879EA" w:rsidRPr="00E879EA" w:rsidRDefault="00E879EA" w:rsidP="0038023D">
      <w:pPr>
        <w:pStyle w:val="1e"/>
      </w:pPr>
      <w:r w:rsidRPr="00E879EA">
        <w:t>Specifically, change the information highlighted in the red frame to the IP address of iMaster NCE-Campus. In this lab, enter 192.168.4.104.</w:t>
      </w:r>
    </w:p>
    <w:p w14:paraId="7C0D613E" w14:textId="77777777" w:rsidR="00E879EA" w:rsidRPr="00E879EA" w:rsidRDefault="00E879EA" w:rsidP="0038023D">
      <w:pPr>
        <w:pStyle w:val="1e"/>
      </w:pPr>
      <w:r w:rsidRPr="00E879EA">
        <w:t>The following figure shows the final result.</w:t>
      </w:r>
    </w:p>
    <w:p w14:paraId="64989C21" w14:textId="7EBD5FD7" w:rsidR="00E879EA" w:rsidRPr="00E879EA" w:rsidRDefault="00E879EA" w:rsidP="00E96EDE">
      <w:pPr>
        <w:spacing w:before="160" w:after="160"/>
        <w:ind w:left="0"/>
        <w:jc w:val="right"/>
        <w:rPr>
          <w:rFonts w:ascii="Huawei Sans" w:hAnsi="Huawei Sans" w:cs="Times New Roman"/>
          <w:sz w:val="21"/>
          <w:szCs w:val="20"/>
        </w:rPr>
      </w:pPr>
      <w:r w:rsidRPr="00E879EA">
        <w:rPr>
          <w:rFonts w:ascii="Huawei Sans" w:hAnsi="Huawei Sans" w:cs="Times New Roman"/>
          <w:noProof/>
          <w:sz w:val="21"/>
          <w:szCs w:val="20"/>
        </w:rPr>
        <w:drawing>
          <wp:inline distT="0" distB="0" distL="0" distR="0" wp14:anchorId="6B2179C3" wp14:editId="071F1026">
            <wp:extent cx="5454000" cy="4160874"/>
            <wp:effectExtent l="19050" t="19050" r="13970" b="11430"/>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5454000" cy="4160874"/>
                    </a:xfrm>
                    <a:prstGeom prst="rect">
                      <a:avLst/>
                    </a:prstGeom>
                    <a:ln w="12700">
                      <a:solidFill>
                        <a:schemeClr val="bg1">
                          <a:lumMod val="85000"/>
                        </a:schemeClr>
                      </a:solidFill>
                    </a:ln>
                  </pic:spPr>
                </pic:pic>
              </a:graphicData>
            </a:graphic>
          </wp:inline>
        </w:drawing>
      </w:r>
    </w:p>
    <w:p w14:paraId="4DAA8EAE" w14:textId="77777777" w:rsidR="00E879EA" w:rsidRPr="00E879EA" w:rsidRDefault="00E879EA" w:rsidP="0038023D">
      <w:pPr>
        <w:pStyle w:val="1e"/>
      </w:pPr>
      <w:r w:rsidRPr="00E879EA">
        <w:t>The complete value of DHCP Option 148 is as follows, which is for your reference:</w:t>
      </w:r>
    </w:p>
    <w:p w14:paraId="23308A3F" w14:textId="77777777" w:rsidR="00E879EA" w:rsidRPr="00E879EA" w:rsidRDefault="00E879EA" w:rsidP="00E96EDE">
      <w:pPr>
        <w:pStyle w:val="2f2"/>
        <w:spacing w:before="240" w:after="240"/>
      </w:pPr>
      <w:r w:rsidRPr="00E879EA">
        <w:t>agilemode=agile-cloud;agilemanage-mode=domain;agilemanage-domain=192.168.4.104;agilemanage-port=10020;</w:t>
      </w:r>
    </w:p>
    <w:p w14:paraId="18344EFB" w14:textId="77777777" w:rsidR="00E879EA" w:rsidRPr="00E879EA" w:rsidRDefault="00E879EA" w:rsidP="0038023D">
      <w:pPr>
        <w:pStyle w:val="1e"/>
      </w:pPr>
      <w:r w:rsidRPr="00E879EA">
        <w:t xml:space="preserve"># Click </w:t>
      </w:r>
      <w:r w:rsidRPr="00E879EA">
        <w:rPr>
          <w:b/>
        </w:rPr>
        <w:t>Submit</w:t>
      </w:r>
      <w:r w:rsidRPr="00E879EA">
        <w:t xml:space="preserve"> and then </w:t>
      </w:r>
      <w:r w:rsidRPr="00E879EA">
        <w:rPr>
          <w:b/>
        </w:rPr>
        <w:t>OK</w:t>
      </w:r>
      <w:r w:rsidRPr="00E879EA">
        <w:t>.</w:t>
      </w:r>
    </w:p>
    <w:p w14:paraId="48D70652" w14:textId="4212AFFE" w:rsidR="00E879EA" w:rsidRPr="00E879EA" w:rsidRDefault="00E879EA" w:rsidP="00E96EDE">
      <w:pPr>
        <w:spacing w:before="160" w:after="160"/>
        <w:ind w:left="0"/>
        <w:jc w:val="right"/>
        <w:rPr>
          <w:rFonts w:ascii="Huawei Sans" w:hAnsi="Huawei Sans" w:cs="Times New Roman"/>
          <w:sz w:val="21"/>
          <w:szCs w:val="20"/>
        </w:rPr>
      </w:pPr>
      <w:r w:rsidRPr="00E879EA">
        <w:rPr>
          <w:rFonts w:ascii="Huawei Sans" w:hAnsi="Huawei Sans" w:cs="Times New Roman"/>
          <w:noProof/>
          <w:sz w:val="21"/>
          <w:szCs w:val="20"/>
        </w:rPr>
        <w:drawing>
          <wp:inline distT="0" distB="0" distL="0" distR="0" wp14:anchorId="583EB054" wp14:editId="4DBB48E9">
            <wp:extent cx="5454000" cy="1971544"/>
            <wp:effectExtent l="19050" t="19050" r="13970" b="1016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5454000" cy="1971544"/>
                    </a:xfrm>
                    <a:prstGeom prst="rect">
                      <a:avLst/>
                    </a:prstGeom>
                    <a:ln w="12700">
                      <a:solidFill>
                        <a:schemeClr val="bg1">
                          <a:lumMod val="85000"/>
                        </a:schemeClr>
                      </a:solidFill>
                    </a:ln>
                  </pic:spPr>
                </pic:pic>
              </a:graphicData>
            </a:graphic>
          </wp:inline>
        </w:drawing>
      </w:r>
    </w:p>
    <w:p w14:paraId="7C1A4ABB" w14:textId="77777777" w:rsidR="00E879EA" w:rsidRPr="00E879EA" w:rsidRDefault="00E879EA" w:rsidP="0038023D">
      <w:pPr>
        <w:pStyle w:val="1e"/>
      </w:pPr>
      <w:r w:rsidRPr="00E879EA">
        <w:t># Log in to AR2 to check the configuration.</w:t>
      </w:r>
    </w:p>
    <w:p w14:paraId="17B1EB10" w14:textId="77777777" w:rsidR="00E879EA" w:rsidRPr="00E879EA" w:rsidRDefault="00E879EA" w:rsidP="00E96EDE">
      <w:pPr>
        <w:pStyle w:val="2f2"/>
        <w:spacing w:before="240" w:after="240"/>
      </w:pPr>
      <w:r w:rsidRPr="00E879EA">
        <w:t>&lt;AR2&gt;display current-configuration interface vlanif10</w:t>
      </w:r>
    </w:p>
    <w:p w14:paraId="1F93737F" w14:textId="77777777" w:rsidR="00E879EA" w:rsidRPr="00E879EA" w:rsidRDefault="00E879EA" w:rsidP="00E96EDE">
      <w:pPr>
        <w:pStyle w:val="2f2"/>
        <w:spacing w:before="240" w:after="240"/>
      </w:pPr>
      <w:r w:rsidRPr="00E879EA">
        <w:t>[V300R019C10SPC300]</w:t>
      </w:r>
    </w:p>
    <w:p w14:paraId="76C288D4" w14:textId="77777777" w:rsidR="00E879EA" w:rsidRPr="00E879EA" w:rsidRDefault="00E879EA" w:rsidP="00E96EDE">
      <w:pPr>
        <w:pStyle w:val="2f2"/>
        <w:spacing w:before="240" w:after="240"/>
      </w:pPr>
      <w:r w:rsidRPr="00E879EA">
        <w:t>#</w:t>
      </w:r>
    </w:p>
    <w:p w14:paraId="200827FA" w14:textId="77777777" w:rsidR="00E879EA" w:rsidRPr="00E879EA" w:rsidRDefault="00E879EA" w:rsidP="00E96EDE">
      <w:pPr>
        <w:pStyle w:val="2f2"/>
        <w:spacing w:before="240" w:after="240"/>
      </w:pPr>
      <w:r w:rsidRPr="00E879EA">
        <w:t>interface Vlanif10</w:t>
      </w:r>
    </w:p>
    <w:p w14:paraId="73F25824" w14:textId="77777777" w:rsidR="00E879EA" w:rsidRPr="00E879EA" w:rsidRDefault="00E879EA" w:rsidP="00E96EDE">
      <w:pPr>
        <w:pStyle w:val="2f2"/>
        <w:spacing w:before="240" w:after="240"/>
      </w:pPr>
      <w:r w:rsidRPr="00E879EA">
        <w:t xml:space="preserve"> ip address 172.16.10.254 255.255.255.0</w:t>
      </w:r>
    </w:p>
    <w:p w14:paraId="332C515E" w14:textId="77777777" w:rsidR="00E879EA" w:rsidRPr="00E879EA" w:rsidRDefault="00E879EA" w:rsidP="00E96EDE">
      <w:pPr>
        <w:pStyle w:val="2f2"/>
        <w:spacing w:before="240" w:after="240"/>
      </w:pPr>
      <w:r w:rsidRPr="00E879EA">
        <w:t xml:space="preserve"> zone trust</w:t>
      </w:r>
    </w:p>
    <w:p w14:paraId="463A5964" w14:textId="77777777" w:rsidR="00E879EA" w:rsidRPr="00E879EA" w:rsidRDefault="00E879EA" w:rsidP="00E96EDE">
      <w:pPr>
        <w:pStyle w:val="2f2"/>
        <w:spacing w:before="240" w:after="240"/>
      </w:pPr>
      <w:r w:rsidRPr="00E879EA">
        <w:t xml:space="preserve"> dhcp select interface</w:t>
      </w:r>
    </w:p>
    <w:p w14:paraId="47842DCA" w14:textId="77777777" w:rsidR="00E879EA" w:rsidRPr="00E879EA" w:rsidRDefault="00E879EA" w:rsidP="00E96EDE">
      <w:pPr>
        <w:pStyle w:val="2f2"/>
        <w:spacing w:before="240" w:after="240"/>
      </w:pPr>
      <w:r w:rsidRPr="00E879EA">
        <w:t xml:space="preserve"> dhcp server dns-list 172.16.10.254</w:t>
      </w:r>
    </w:p>
    <w:p w14:paraId="34DD7DC4" w14:textId="77777777" w:rsidR="00E879EA" w:rsidRPr="00E879EA" w:rsidRDefault="00E879EA" w:rsidP="00E96EDE">
      <w:pPr>
        <w:pStyle w:val="2f2"/>
        <w:spacing w:before="240" w:after="240"/>
      </w:pPr>
      <w:r w:rsidRPr="00E879EA">
        <w:t xml:space="preserve"> dhcp server option 148 ascii agilemode=agile-cloud;agilemanage-mode=domain;agilemanage-domain=192.168.4.104;agilemanage-port=10020;</w:t>
      </w:r>
    </w:p>
    <w:p w14:paraId="302EAACF" w14:textId="77777777" w:rsidR="00E879EA" w:rsidRDefault="00E879EA" w:rsidP="0038023D">
      <w:pPr>
        <w:pStyle w:val="1e"/>
      </w:pPr>
      <w:r w:rsidRPr="00E879EA">
        <w:t>On AR2, check the configuration of VLANIF 10. The command output shows that VLANIF 10 has been generated, its IP address is 172.16.10.254, interface-based DHCP has been enabled, and Option 148 has been configured.</w:t>
      </w:r>
    </w:p>
    <w:p w14:paraId="544E6673" w14:textId="77777777" w:rsidR="009F3158" w:rsidRPr="00E879EA" w:rsidRDefault="009F3158" w:rsidP="0038023D">
      <w:pPr>
        <w:pStyle w:val="1e"/>
      </w:pPr>
    </w:p>
    <w:p w14:paraId="095BA28A" w14:textId="77777777" w:rsidR="00E879EA" w:rsidRPr="00E879EA" w:rsidRDefault="00E879EA" w:rsidP="00D152A7">
      <w:pPr>
        <w:pStyle w:val="30"/>
      </w:pPr>
      <w:r w:rsidRPr="00E879EA">
        <w:t>Configure a LAN interface on AR2.</w:t>
      </w:r>
    </w:p>
    <w:p w14:paraId="1B774BB8" w14:textId="77777777" w:rsidR="00E879EA" w:rsidRPr="00E879EA" w:rsidRDefault="00E879EA" w:rsidP="0038023D">
      <w:pPr>
        <w:pStyle w:val="1e"/>
      </w:pPr>
      <w:r w:rsidRPr="00E879EA">
        <w:t>Configure the interface connecting AR2 to AP2, allow packets from VLAN 10 to pass through, and change the PVID to 10, so that AP2 can obtain its IP address and the IP address of iMaster NCE-Campus through DHCP.</w:t>
      </w:r>
    </w:p>
    <w:p w14:paraId="4AA0A58A" w14:textId="77777777" w:rsidR="00E879EA" w:rsidRPr="00E879EA" w:rsidRDefault="00E879EA" w:rsidP="0038023D">
      <w:pPr>
        <w:pStyle w:val="1e"/>
      </w:pPr>
      <w:r w:rsidRPr="00E879EA">
        <w:t xml:space="preserve"># On the </w:t>
      </w:r>
      <w:r w:rsidRPr="00E96EDE">
        <w:t>Site Configuration</w:t>
      </w:r>
      <w:r w:rsidRPr="00E879EA">
        <w:t xml:space="preserve"> tab page, choose </w:t>
      </w:r>
      <w:r w:rsidRPr="00463E32">
        <w:rPr>
          <w:b/>
        </w:rPr>
        <w:t>AR &gt; Interface &gt; Customized.</w:t>
      </w:r>
    </w:p>
    <w:p w14:paraId="3CBEA13E" w14:textId="66FA4D86" w:rsidR="00E879EA" w:rsidRPr="00E879EA" w:rsidRDefault="00E879EA" w:rsidP="00E96EDE">
      <w:pPr>
        <w:spacing w:before="160" w:after="160"/>
        <w:ind w:left="0"/>
        <w:jc w:val="right"/>
        <w:rPr>
          <w:rFonts w:ascii="Huawei Sans" w:hAnsi="Huawei Sans" w:cs="Times New Roman"/>
          <w:sz w:val="21"/>
          <w:szCs w:val="20"/>
        </w:rPr>
      </w:pPr>
      <w:r w:rsidRPr="00E879EA">
        <w:rPr>
          <w:rFonts w:ascii="Huawei Sans" w:hAnsi="Huawei Sans" w:cs="Times New Roman"/>
          <w:noProof/>
          <w:sz w:val="21"/>
          <w:szCs w:val="20"/>
        </w:rPr>
        <w:drawing>
          <wp:inline distT="0" distB="0" distL="0" distR="0" wp14:anchorId="1CF7BF86" wp14:editId="24E8FAF2">
            <wp:extent cx="5454000" cy="2252223"/>
            <wp:effectExtent l="19050" t="19050" r="13970" b="15240"/>
            <wp:docPr id="23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5454000" cy="2252223"/>
                    </a:xfrm>
                    <a:prstGeom prst="rect">
                      <a:avLst/>
                    </a:prstGeom>
                    <a:ln w="12700">
                      <a:solidFill>
                        <a:schemeClr val="bg1">
                          <a:lumMod val="85000"/>
                        </a:schemeClr>
                      </a:solidFill>
                    </a:ln>
                  </pic:spPr>
                </pic:pic>
              </a:graphicData>
            </a:graphic>
          </wp:inline>
        </w:drawing>
      </w:r>
    </w:p>
    <w:p w14:paraId="783C9D63" w14:textId="77777777" w:rsidR="00E879EA" w:rsidRPr="00E879EA" w:rsidRDefault="00E879EA" w:rsidP="0038023D">
      <w:pPr>
        <w:pStyle w:val="1e"/>
      </w:pPr>
      <w:r w:rsidRPr="00E879EA">
        <w:t># Click the interface connecting to the AP. In this lab, the interface is GE0/0/1.</w:t>
      </w:r>
    </w:p>
    <w:p w14:paraId="615FFBC3" w14:textId="2B7CFA7A" w:rsidR="00E879EA" w:rsidRPr="00E879EA" w:rsidRDefault="00E879EA" w:rsidP="00E96EDE">
      <w:pPr>
        <w:spacing w:before="160" w:after="160"/>
        <w:ind w:left="0"/>
        <w:jc w:val="right"/>
        <w:rPr>
          <w:rFonts w:ascii="Huawei Sans" w:hAnsi="Huawei Sans" w:cs="Times New Roman"/>
          <w:sz w:val="21"/>
          <w:szCs w:val="20"/>
        </w:rPr>
      </w:pPr>
      <w:r w:rsidRPr="00E879EA">
        <w:rPr>
          <w:rFonts w:ascii="Huawei Sans" w:hAnsi="Huawei Sans" w:cs="Times New Roman"/>
          <w:noProof/>
          <w:sz w:val="21"/>
          <w:szCs w:val="20"/>
        </w:rPr>
        <w:drawing>
          <wp:inline distT="0" distB="0" distL="0" distR="0" wp14:anchorId="7D5B565E" wp14:editId="18EFE9C3">
            <wp:extent cx="5454000" cy="1758771"/>
            <wp:effectExtent l="19050" t="19050" r="13970" b="13335"/>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5454000" cy="1758771"/>
                    </a:xfrm>
                    <a:prstGeom prst="rect">
                      <a:avLst/>
                    </a:prstGeom>
                    <a:ln w="12700">
                      <a:solidFill>
                        <a:schemeClr val="bg1">
                          <a:lumMod val="85000"/>
                        </a:schemeClr>
                      </a:solidFill>
                    </a:ln>
                  </pic:spPr>
                </pic:pic>
              </a:graphicData>
            </a:graphic>
          </wp:inline>
        </w:drawing>
      </w:r>
    </w:p>
    <w:p w14:paraId="3A4A4F8B" w14:textId="77777777" w:rsidR="00E879EA" w:rsidRPr="00E879EA" w:rsidRDefault="00E879EA" w:rsidP="0038023D">
      <w:pPr>
        <w:pStyle w:val="1e"/>
      </w:pPr>
      <w:r w:rsidRPr="00E879EA">
        <w:t xml:space="preserve"># Set both </w:t>
      </w:r>
      <w:r w:rsidRPr="00E879EA">
        <w:rPr>
          <w:b/>
        </w:rPr>
        <w:t>Default VLAN</w:t>
      </w:r>
      <w:r w:rsidRPr="00E879EA">
        <w:t xml:space="preserve"> and </w:t>
      </w:r>
      <w:r w:rsidRPr="00E879EA">
        <w:rPr>
          <w:b/>
        </w:rPr>
        <w:t>Allowed VLAN</w:t>
      </w:r>
      <w:r w:rsidRPr="00E879EA">
        <w:t xml:space="preserve"> to 10, so that the AP can obtain the IP address of VLANIF 10.</w:t>
      </w:r>
    </w:p>
    <w:p w14:paraId="04541A45" w14:textId="74A1EA44" w:rsidR="00E879EA" w:rsidRPr="00E879EA" w:rsidRDefault="00E879EA" w:rsidP="00E96EDE">
      <w:pPr>
        <w:spacing w:before="160" w:after="160"/>
        <w:ind w:left="0"/>
        <w:jc w:val="right"/>
        <w:rPr>
          <w:rFonts w:ascii="Huawei Sans" w:hAnsi="Huawei Sans" w:cs="Times New Roman"/>
          <w:sz w:val="21"/>
          <w:szCs w:val="20"/>
        </w:rPr>
      </w:pPr>
      <w:r w:rsidRPr="00E879EA">
        <w:rPr>
          <w:rFonts w:ascii="Huawei Sans" w:hAnsi="Huawei Sans" w:cs="Times New Roman"/>
          <w:noProof/>
          <w:sz w:val="21"/>
          <w:szCs w:val="20"/>
        </w:rPr>
        <w:drawing>
          <wp:inline distT="0" distB="0" distL="0" distR="0" wp14:anchorId="00807A64" wp14:editId="46E79B22">
            <wp:extent cx="5454000" cy="3842359"/>
            <wp:effectExtent l="19050" t="19050" r="13970" b="25400"/>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5454000" cy="3842359"/>
                    </a:xfrm>
                    <a:prstGeom prst="rect">
                      <a:avLst/>
                    </a:prstGeom>
                    <a:ln w="12700">
                      <a:solidFill>
                        <a:schemeClr val="bg1">
                          <a:lumMod val="85000"/>
                        </a:schemeClr>
                      </a:solidFill>
                    </a:ln>
                  </pic:spPr>
                </pic:pic>
              </a:graphicData>
            </a:graphic>
          </wp:inline>
        </w:drawing>
      </w:r>
    </w:p>
    <w:p w14:paraId="29806983" w14:textId="77777777" w:rsidR="00E879EA" w:rsidRPr="00E879EA" w:rsidRDefault="00E879EA" w:rsidP="0038023D">
      <w:pPr>
        <w:pStyle w:val="1e"/>
      </w:pPr>
      <w:r w:rsidRPr="00E879EA">
        <w:t># Check the configuration of GE0/0/1 on AR2.</w:t>
      </w:r>
    </w:p>
    <w:p w14:paraId="3E5C9304" w14:textId="77777777" w:rsidR="00E879EA" w:rsidRPr="00E879EA" w:rsidRDefault="00E879EA" w:rsidP="00E96EDE">
      <w:pPr>
        <w:pStyle w:val="2f2"/>
        <w:spacing w:before="240" w:after="240"/>
      </w:pPr>
      <w:r w:rsidRPr="00E879EA">
        <w:t>&lt;AR2&gt;display current-configuration interface GigabitEthernet 0/0/1</w:t>
      </w:r>
    </w:p>
    <w:p w14:paraId="0080E4C9" w14:textId="77777777" w:rsidR="00E879EA" w:rsidRPr="00E879EA" w:rsidRDefault="00E879EA" w:rsidP="00E96EDE">
      <w:pPr>
        <w:pStyle w:val="2f2"/>
        <w:spacing w:before="240" w:after="240"/>
      </w:pPr>
      <w:r w:rsidRPr="00E879EA">
        <w:t>[V300R019C10SPC300]</w:t>
      </w:r>
    </w:p>
    <w:p w14:paraId="6BD5AECF" w14:textId="77777777" w:rsidR="00E879EA" w:rsidRPr="00E879EA" w:rsidRDefault="00E879EA" w:rsidP="00E96EDE">
      <w:pPr>
        <w:pStyle w:val="2f2"/>
        <w:spacing w:before="240" w:after="240"/>
      </w:pPr>
      <w:r w:rsidRPr="00E879EA">
        <w:t>#</w:t>
      </w:r>
    </w:p>
    <w:p w14:paraId="7FA03973" w14:textId="77777777" w:rsidR="00E879EA" w:rsidRPr="00E879EA" w:rsidRDefault="00E879EA" w:rsidP="00E96EDE">
      <w:pPr>
        <w:pStyle w:val="2f2"/>
        <w:spacing w:before="240" w:after="240"/>
      </w:pPr>
      <w:r w:rsidRPr="00E879EA">
        <w:t>interface GigabitEthernet0/0/1</w:t>
      </w:r>
    </w:p>
    <w:p w14:paraId="40C8FF11" w14:textId="77777777" w:rsidR="00E879EA" w:rsidRPr="00E879EA" w:rsidRDefault="00E879EA" w:rsidP="00E96EDE">
      <w:pPr>
        <w:pStyle w:val="2f2"/>
        <w:spacing w:before="240" w:after="240"/>
      </w:pPr>
      <w:r w:rsidRPr="00E879EA">
        <w:t xml:space="preserve"> port link-type trunk</w:t>
      </w:r>
    </w:p>
    <w:p w14:paraId="79EE069D" w14:textId="77777777" w:rsidR="00E879EA" w:rsidRPr="00E879EA" w:rsidRDefault="00E879EA" w:rsidP="00E96EDE">
      <w:pPr>
        <w:pStyle w:val="2f2"/>
        <w:spacing w:before="240" w:after="240"/>
      </w:pPr>
      <w:r w:rsidRPr="00E879EA">
        <w:t xml:space="preserve"> port trunk pvid vlan 10</w:t>
      </w:r>
    </w:p>
    <w:p w14:paraId="3B80B444" w14:textId="77777777" w:rsidR="00E879EA" w:rsidRPr="00E879EA" w:rsidRDefault="00E879EA" w:rsidP="00E96EDE">
      <w:pPr>
        <w:pStyle w:val="2f2"/>
        <w:spacing w:before="240" w:after="240"/>
      </w:pPr>
      <w:r w:rsidRPr="00E879EA">
        <w:t xml:space="preserve"> undo port trunk allow-pass vlan 1</w:t>
      </w:r>
    </w:p>
    <w:p w14:paraId="539058AA" w14:textId="77777777" w:rsidR="00E879EA" w:rsidRPr="00E879EA" w:rsidRDefault="00E879EA" w:rsidP="00E96EDE">
      <w:pPr>
        <w:pStyle w:val="2f2"/>
        <w:spacing w:before="240" w:after="240"/>
      </w:pPr>
      <w:r w:rsidRPr="00E879EA">
        <w:t xml:space="preserve"> port trunk allow-pass vlan 10</w:t>
      </w:r>
    </w:p>
    <w:p w14:paraId="63A641EE" w14:textId="77777777" w:rsidR="00E879EA" w:rsidRPr="00E879EA" w:rsidRDefault="00E879EA" w:rsidP="0038023D">
      <w:pPr>
        <w:pStyle w:val="1e"/>
      </w:pPr>
      <w:r w:rsidRPr="00E879EA">
        <w:t>The command output shows that GE0/0/1 allows packets from VLAN 10 to pass through and that its PVID is VLAN 10.</w:t>
      </w:r>
    </w:p>
    <w:p w14:paraId="7C3C2EEF" w14:textId="77777777" w:rsidR="00E879EA" w:rsidRPr="00E879EA" w:rsidRDefault="00E879EA" w:rsidP="0038023D">
      <w:pPr>
        <w:pStyle w:val="1e"/>
      </w:pPr>
      <w:r w:rsidRPr="00E879EA">
        <w:t># Check whether AP2 has obtained an IP address.</w:t>
      </w:r>
    </w:p>
    <w:p w14:paraId="2BE1811C" w14:textId="77777777" w:rsidR="00E879EA" w:rsidRPr="00E879EA" w:rsidRDefault="00E879EA" w:rsidP="00E96EDE">
      <w:pPr>
        <w:pStyle w:val="2f2"/>
        <w:spacing w:before="240" w:after="240"/>
      </w:pPr>
      <w:r w:rsidRPr="00E879EA">
        <w:t>&lt;AR2&gt;display arp all | in 172.16.10</w:t>
      </w:r>
    </w:p>
    <w:p w14:paraId="0522D36F" w14:textId="77777777" w:rsidR="00E879EA" w:rsidRPr="00E879EA" w:rsidRDefault="00E879EA" w:rsidP="00E96EDE">
      <w:pPr>
        <w:pStyle w:val="2f2"/>
        <w:spacing w:before="240" w:after="240"/>
      </w:pPr>
      <w:r w:rsidRPr="00E879EA">
        <w:t>IP ADDRESS  MAC ADDRESS      EXPIRE(M)  TYPE        INTERFACE        VPN-INSTANCE</w:t>
      </w:r>
    </w:p>
    <w:p w14:paraId="24160F02" w14:textId="77777777" w:rsidR="00E879EA" w:rsidRPr="00E879EA" w:rsidRDefault="00E879EA" w:rsidP="00E96EDE">
      <w:pPr>
        <w:pStyle w:val="2f2"/>
        <w:spacing w:before="240" w:after="240"/>
      </w:pPr>
      <w:r w:rsidRPr="00E879EA">
        <w:t xml:space="preserve">                                                  VLAN/CEVLAN(SIP/DIP)        PVC</w:t>
      </w:r>
    </w:p>
    <w:p w14:paraId="7D4A96B7" w14:textId="03927B0F" w:rsidR="00E879EA" w:rsidRPr="00E879EA" w:rsidRDefault="00E879EA" w:rsidP="00E96EDE">
      <w:pPr>
        <w:pStyle w:val="2f2"/>
        <w:spacing w:before="240" w:after="240"/>
      </w:pPr>
      <w:r w:rsidRPr="00E879EA">
        <w:t>------------------------------------------------------------------------------</w:t>
      </w:r>
      <w:r w:rsidR="00931478">
        <w:t>--------------------------------------</w:t>
      </w:r>
    </w:p>
    <w:p w14:paraId="3184E643" w14:textId="77777777" w:rsidR="00E879EA" w:rsidRPr="00E879EA" w:rsidRDefault="00E879EA" w:rsidP="00E96EDE">
      <w:pPr>
        <w:pStyle w:val="2f2"/>
        <w:spacing w:before="240" w:after="240"/>
      </w:pPr>
      <w:r w:rsidRPr="00E879EA">
        <w:t>172.16.10.254   c8a7-7600-3f62                 I -              Vlanif10</w:t>
      </w:r>
    </w:p>
    <w:p w14:paraId="528274E0" w14:textId="02A52BA4" w:rsidR="00E879EA" w:rsidRPr="00931478" w:rsidRDefault="00E879EA" w:rsidP="00E96EDE">
      <w:pPr>
        <w:pStyle w:val="2f2"/>
        <w:spacing w:before="240" w:after="240"/>
        <w:rPr>
          <w:color w:val="C00000"/>
        </w:rPr>
      </w:pPr>
      <w:r w:rsidRPr="00931478">
        <w:rPr>
          <w:color w:val="C00000"/>
        </w:rPr>
        <w:t xml:space="preserve">172.16.10.236   f4de-af36-b580     20          D-0            </w:t>
      </w:r>
      <w:r w:rsidR="00E96EDE" w:rsidRPr="00931478">
        <w:rPr>
          <w:color w:val="C00000"/>
        </w:rPr>
        <w:tab/>
      </w:r>
      <w:r w:rsidRPr="00931478">
        <w:rPr>
          <w:color w:val="C00000"/>
        </w:rPr>
        <w:t>GE0/0/1</w:t>
      </w:r>
    </w:p>
    <w:p w14:paraId="71CA9BB9" w14:textId="56E4F8E0" w:rsidR="00E879EA" w:rsidRPr="00E879EA" w:rsidRDefault="00E879EA" w:rsidP="00E96EDE">
      <w:pPr>
        <w:pStyle w:val="2f2"/>
        <w:spacing w:before="240" w:after="240"/>
      </w:pPr>
      <w:r w:rsidRPr="00E879EA">
        <w:t>------------------------------------------------------------------------------</w:t>
      </w:r>
      <w:r w:rsidR="00931478">
        <w:t>--------------------------------------</w:t>
      </w:r>
    </w:p>
    <w:p w14:paraId="04C50D0F" w14:textId="77777777" w:rsidR="00E879EA" w:rsidRPr="00E879EA" w:rsidRDefault="00E879EA" w:rsidP="00E96EDE">
      <w:pPr>
        <w:pStyle w:val="2f2"/>
        <w:spacing w:before="240" w:after="240"/>
      </w:pPr>
      <w:r w:rsidRPr="00E879EA">
        <w:t>Total:7         Dynamic:4       Static:0     Interface:3</w:t>
      </w:r>
    </w:p>
    <w:p w14:paraId="1692ADE0" w14:textId="77777777" w:rsidR="00E879EA" w:rsidRDefault="00E879EA" w:rsidP="0038023D">
      <w:pPr>
        <w:pStyle w:val="1e"/>
      </w:pPr>
      <w:r w:rsidRPr="00E879EA">
        <w:t>The command output shows that apart from a gateway IP entry, there is an ARP entry with the interface being GE0/0/1, indicating that AP2 has obtained an IP address.</w:t>
      </w:r>
    </w:p>
    <w:p w14:paraId="292C9426" w14:textId="77777777" w:rsidR="00931478" w:rsidRPr="00E879EA" w:rsidRDefault="00931478" w:rsidP="0038023D">
      <w:pPr>
        <w:pStyle w:val="1e"/>
      </w:pPr>
    </w:p>
    <w:p w14:paraId="14253169" w14:textId="77777777" w:rsidR="00E879EA" w:rsidRPr="00E879EA" w:rsidRDefault="00E879EA" w:rsidP="00D152A7">
      <w:pPr>
        <w:pStyle w:val="30"/>
      </w:pPr>
      <w:r w:rsidRPr="00E879EA">
        <w:t>Configure NAT on AR2.</w:t>
      </w:r>
    </w:p>
    <w:p w14:paraId="71E5441C" w14:textId="77777777" w:rsidR="00E879EA" w:rsidRPr="00E879EA" w:rsidRDefault="00E879EA" w:rsidP="0038023D">
      <w:pPr>
        <w:pStyle w:val="1e"/>
      </w:pPr>
      <w:r w:rsidRPr="00E879EA">
        <w:t>AP2 has obtained its IP address and the IP address of iMaster NCE-Campus. However, SW1 does not have a route destined for 172.16.10.0/24. To ensure the IP reachability between AP2 and iMaster NCE-Campus, you need to configure source NAT on AR2.</w:t>
      </w:r>
    </w:p>
    <w:p w14:paraId="0372E481" w14:textId="77777777" w:rsidR="00E879EA" w:rsidRPr="00E879EA" w:rsidRDefault="00E879EA" w:rsidP="0038023D">
      <w:pPr>
        <w:pStyle w:val="1e"/>
      </w:pPr>
      <w:r w:rsidRPr="00E879EA">
        <w:t xml:space="preserve"># Choose </w:t>
      </w:r>
      <w:r w:rsidRPr="00E879EA">
        <w:rPr>
          <w:b/>
        </w:rPr>
        <w:t>Design</w:t>
      </w:r>
      <w:r w:rsidRPr="00E879EA">
        <w:t xml:space="preserve"> &gt; </w:t>
      </w:r>
      <w:r w:rsidRPr="00E879EA">
        <w:rPr>
          <w:b/>
        </w:rPr>
        <w:t>Template Management</w:t>
      </w:r>
      <w:r w:rsidRPr="00E879EA">
        <w:t xml:space="preserve"> &gt; </w:t>
      </w:r>
      <w:r w:rsidRPr="00E879EA">
        <w:rPr>
          <w:b/>
        </w:rPr>
        <w:t>Policy Template</w:t>
      </w:r>
      <w:r w:rsidRPr="00E879EA">
        <w:t xml:space="preserve">, click </w:t>
      </w:r>
      <w:r w:rsidRPr="00E879EA">
        <w:rPr>
          <w:b/>
        </w:rPr>
        <w:t>ACL</w:t>
      </w:r>
      <w:r w:rsidRPr="00E879EA">
        <w:t xml:space="preserve">, and click </w:t>
      </w:r>
      <w:r w:rsidRPr="00E879EA">
        <w:rPr>
          <w:b/>
        </w:rPr>
        <w:t>Create</w:t>
      </w:r>
      <w:r w:rsidRPr="00E879EA">
        <w:t xml:space="preserve"> to create an ACL for AR2 to perform source NAT.</w:t>
      </w:r>
    </w:p>
    <w:p w14:paraId="5BE5B6B9" w14:textId="1587ECA7" w:rsidR="00E879EA" w:rsidRPr="00E879EA" w:rsidRDefault="00E879EA" w:rsidP="00E96EDE">
      <w:pPr>
        <w:spacing w:before="160" w:after="160"/>
        <w:ind w:left="0"/>
        <w:jc w:val="right"/>
        <w:rPr>
          <w:rFonts w:ascii="Huawei Sans" w:hAnsi="Huawei Sans" w:cs="Times New Roman"/>
          <w:sz w:val="21"/>
          <w:szCs w:val="20"/>
        </w:rPr>
      </w:pPr>
      <w:r w:rsidRPr="00E879EA">
        <w:rPr>
          <w:rFonts w:ascii="Huawei Sans" w:hAnsi="Huawei Sans" w:cs="Times New Roman"/>
          <w:noProof/>
          <w:sz w:val="21"/>
          <w:szCs w:val="20"/>
        </w:rPr>
        <w:drawing>
          <wp:inline distT="0" distB="0" distL="0" distR="0" wp14:anchorId="563CE0F7" wp14:editId="3E373128">
            <wp:extent cx="5454000" cy="809215"/>
            <wp:effectExtent l="19050" t="19050" r="13970" b="10160"/>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5454000" cy="809215"/>
                    </a:xfrm>
                    <a:prstGeom prst="rect">
                      <a:avLst/>
                    </a:prstGeom>
                    <a:ln w="12700">
                      <a:solidFill>
                        <a:schemeClr val="bg1">
                          <a:lumMod val="85000"/>
                        </a:schemeClr>
                      </a:solidFill>
                    </a:ln>
                  </pic:spPr>
                </pic:pic>
              </a:graphicData>
            </a:graphic>
          </wp:inline>
        </w:drawing>
      </w:r>
    </w:p>
    <w:p w14:paraId="169FBA31" w14:textId="77777777" w:rsidR="00E879EA" w:rsidRPr="00E879EA" w:rsidRDefault="00E879EA" w:rsidP="0038023D">
      <w:pPr>
        <w:pStyle w:val="1e"/>
      </w:pPr>
      <w:r w:rsidRPr="00E879EA">
        <w:t># Set ACL parameters.</w:t>
      </w:r>
    </w:p>
    <w:p w14:paraId="08B69B42" w14:textId="77777777" w:rsidR="00E879EA" w:rsidRPr="00E879EA" w:rsidRDefault="00E879EA" w:rsidP="00E879EA">
      <w:pPr>
        <w:spacing w:before="160" w:after="160"/>
        <w:ind w:left="0"/>
        <w:jc w:val="right"/>
        <w:rPr>
          <w:rFonts w:ascii="Huawei Sans" w:hAnsi="Huawei Sans" w:cs="Times New Roman"/>
          <w:sz w:val="21"/>
          <w:szCs w:val="20"/>
        </w:rPr>
      </w:pPr>
      <w:r w:rsidRPr="00E879EA">
        <w:rPr>
          <w:rFonts w:ascii="Huawei Sans" w:hAnsi="Huawei Sans" w:cs="Times New Roman"/>
          <w:noProof/>
          <w:sz w:val="21"/>
          <w:szCs w:val="20"/>
        </w:rPr>
        <w:drawing>
          <wp:inline distT="0" distB="0" distL="0" distR="0" wp14:anchorId="29766482" wp14:editId="6665A225">
            <wp:extent cx="5454000" cy="1986257"/>
            <wp:effectExtent l="19050" t="19050" r="13970" b="14605"/>
            <wp:docPr id="23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5454000" cy="1986257"/>
                    </a:xfrm>
                    <a:prstGeom prst="rect">
                      <a:avLst/>
                    </a:prstGeom>
                    <a:ln w="12700">
                      <a:solidFill>
                        <a:schemeClr val="bg1">
                          <a:lumMod val="85000"/>
                        </a:schemeClr>
                      </a:solidFill>
                    </a:ln>
                  </pic:spPr>
                </pic:pic>
              </a:graphicData>
            </a:graphic>
          </wp:inline>
        </w:drawing>
      </w:r>
    </w:p>
    <w:p w14:paraId="606EE1F4" w14:textId="77777777" w:rsidR="00E879EA" w:rsidRPr="00E879EA" w:rsidRDefault="00E879EA" w:rsidP="0038023D">
      <w:pPr>
        <w:pStyle w:val="1e"/>
      </w:pPr>
      <w:r w:rsidRPr="00E879EA">
        <w:t xml:space="preserve">Specifically, click </w:t>
      </w:r>
      <w:r w:rsidRPr="00E879EA">
        <w:rPr>
          <w:b/>
        </w:rPr>
        <w:t>IPv4</w:t>
      </w:r>
      <w:r w:rsidRPr="00E879EA">
        <w:t xml:space="preserve">, enter the name, set </w:t>
      </w:r>
      <w:r w:rsidRPr="00E879EA">
        <w:rPr>
          <w:b/>
        </w:rPr>
        <w:t>ACL type</w:t>
      </w:r>
      <w:r w:rsidRPr="00E879EA">
        <w:t xml:space="preserve"> to </w:t>
      </w:r>
      <w:r w:rsidRPr="00E879EA">
        <w:rPr>
          <w:b/>
        </w:rPr>
        <w:t>Advanced</w:t>
      </w:r>
      <w:r w:rsidRPr="00E879EA">
        <w:t xml:space="preserve">, click </w:t>
      </w:r>
      <w:r w:rsidRPr="00E879EA">
        <w:rPr>
          <w:b/>
        </w:rPr>
        <w:t>Add</w:t>
      </w:r>
      <w:r w:rsidRPr="00E879EA">
        <w:t xml:space="preserve">, and set </w:t>
      </w:r>
      <w:r w:rsidRPr="00E879EA">
        <w:rPr>
          <w:b/>
        </w:rPr>
        <w:t>Source IP Address</w:t>
      </w:r>
      <w:r w:rsidRPr="00E879EA">
        <w:t xml:space="preserve"> to </w:t>
      </w:r>
      <w:r w:rsidRPr="00E879EA">
        <w:rPr>
          <w:b/>
        </w:rPr>
        <w:t>172.16.1.0/24</w:t>
      </w:r>
      <w:r w:rsidRPr="00E879EA">
        <w:t xml:space="preserve"> (which is the network segment where AP2 resides). Click </w:t>
      </w:r>
      <w:r w:rsidRPr="00E879EA">
        <w:rPr>
          <w:b/>
        </w:rPr>
        <w:t>√</w:t>
      </w:r>
      <w:r w:rsidRPr="00E879EA">
        <w:t xml:space="preserve"> and then click </w:t>
      </w:r>
      <w:r w:rsidRPr="00E879EA">
        <w:rPr>
          <w:b/>
        </w:rPr>
        <w:t>OK</w:t>
      </w:r>
      <w:r w:rsidRPr="00E879EA">
        <w:t>.</w:t>
      </w:r>
    </w:p>
    <w:p w14:paraId="18DF4993" w14:textId="77777777" w:rsidR="00E879EA" w:rsidRPr="00E879EA" w:rsidRDefault="00E879EA" w:rsidP="0038023D">
      <w:pPr>
        <w:pStyle w:val="1e"/>
      </w:pPr>
      <w:r w:rsidRPr="00E879EA">
        <w:t>Note that the ACL number must be greater than 3100.</w:t>
      </w:r>
    </w:p>
    <w:p w14:paraId="49165083" w14:textId="77777777" w:rsidR="00E879EA" w:rsidRPr="00E879EA" w:rsidRDefault="00E879EA" w:rsidP="0038023D">
      <w:pPr>
        <w:pStyle w:val="1e"/>
      </w:pPr>
      <w:r w:rsidRPr="00E879EA">
        <w:t xml:space="preserve"># Choose </w:t>
      </w:r>
      <w:r w:rsidRPr="00E879EA">
        <w:rPr>
          <w:b/>
        </w:rPr>
        <w:t>Provision</w:t>
      </w:r>
      <w:r w:rsidRPr="00E879EA">
        <w:t xml:space="preserve"> &gt; </w:t>
      </w:r>
      <w:r w:rsidRPr="00E879EA">
        <w:rPr>
          <w:b/>
        </w:rPr>
        <w:t>Site Management</w:t>
      </w:r>
      <w:r w:rsidRPr="00E879EA">
        <w:t xml:space="preserve">, choose </w:t>
      </w:r>
      <w:r w:rsidRPr="00E879EA">
        <w:rPr>
          <w:b/>
        </w:rPr>
        <w:t>AR</w:t>
      </w:r>
      <w:r w:rsidRPr="00E879EA">
        <w:t xml:space="preserve"> &gt; </w:t>
      </w:r>
      <w:r w:rsidRPr="00E879EA">
        <w:rPr>
          <w:b/>
        </w:rPr>
        <w:t>Network</w:t>
      </w:r>
      <w:r w:rsidRPr="00E879EA">
        <w:t xml:space="preserve">, and click </w:t>
      </w:r>
      <w:r w:rsidRPr="00E879EA">
        <w:rPr>
          <w:b/>
        </w:rPr>
        <w:t>Create</w:t>
      </w:r>
      <w:r w:rsidRPr="00E879EA">
        <w:t xml:space="preserve"> in the NAT configuration area to create a NAT rule.</w:t>
      </w:r>
    </w:p>
    <w:p w14:paraId="5464A543" w14:textId="58C7B403" w:rsidR="00E879EA" w:rsidRPr="00E879EA" w:rsidRDefault="00E879EA" w:rsidP="00E96EDE">
      <w:pPr>
        <w:spacing w:before="160" w:after="160"/>
        <w:ind w:left="0"/>
        <w:jc w:val="right"/>
        <w:rPr>
          <w:rFonts w:ascii="Huawei Sans" w:hAnsi="Huawei Sans" w:cs="Times New Roman"/>
          <w:sz w:val="21"/>
          <w:szCs w:val="20"/>
        </w:rPr>
      </w:pPr>
      <w:r w:rsidRPr="00E879EA">
        <w:rPr>
          <w:rFonts w:ascii="Huawei Sans" w:hAnsi="Huawei Sans" w:cs="Times New Roman"/>
          <w:noProof/>
          <w:sz w:val="21"/>
          <w:szCs w:val="20"/>
        </w:rPr>
        <w:drawing>
          <wp:inline distT="0" distB="0" distL="0" distR="0" wp14:anchorId="5029F167" wp14:editId="640A64BE">
            <wp:extent cx="5454000" cy="2437267"/>
            <wp:effectExtent l="19050" t="19050" r="13970" b="20320"/>
            <wp:docPr id="237"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5454000" cy="2437267"/>
                    </a:xfrm>
                    <a:prstGeom prst="rect">
                      <a:avLst/>
                    </a:prstGeom>
                    <a:ln w="12700">
                      <a:solidFill>
                        <a:schemeClr val="bg1">
                          <a:lumMod val="85000"/>
                        </a:schemeClr>
                      </a:solidFill>
                    </a:ln>
                  </pic:spPr>
                </pic:pic>
              </a:graphicData>
            </a:graphic>
          </wp:inline>
        </w:drawing>
      </w:r>
    </w:p>
    <w:p w14:paraId="3424D016" w14:textId="77777777" w:rsidR="00E879EA" w:rsidRPr="00E879EA" w:rsidRDefault="00E879EA" w:rsidP="0038023D">
      <w:pPr>
        <w:pStyle w:val="1e"/>
      </w:pPr>
      <w:r w:rsidRPr="00E879EA">
        <w:t># Configure the NAT rule parameters.</w:t>
      </w:r>
    </w:p>
    <w:p w14:paraId="034FA02E" w14:textId="77777777" w:rsidR="00E879EA" w:rsidRPr="00E879EA" w:rsidRDefault="00E879EA" w:rsidP="00E879EA">
      <w:pPr>
        <w:spacing w:before="160" w:after="160"/>
        <w:ind w:left="0"/>
        <w:jc w:val="right"/>
        <w:rPr>
          <w:rFonts w:ascii="Huawei Sans" w:hAnsi="Huawei Sans" w:cs="Times New Roman"/>
          <w:sz w:val="21"/>
          <w:szCs w:val="20"/>
        </w:rPr>
      </w:pPr>
      <w:r w:rsidRPr="00E879EA">
        <w:rPr>
          <w:rFonts w:ascii="Huawei Sans" w:hAnsi="Huawei Sans" w:cs="Times New Roman"/>
          <w:noProof/>
          <w:sz w:val="21"/>
          <w:szCs w:val="20"/>
        </w:rPr>
        <w:drawing>
          <wp:inline distT="0" distB="0" distL="0" distR="0" wp14:anchorId="61DA07EF" wp14:editId="7DC7BE29">
            <wp:extent cx="5400000" cy="2749865"/>
            <wp:effectExtent l="19050" t="19050" r="10795" b="12700"/>
            <wp:docPr id="23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5400000" cy="2749865"/>
                    </a:xfrm>
                    <a:prstGeom prst="rect">
                      <a:avLst/>
                    </a:prstGeom>
                    <a:ln w="12700">
                      <a:solidFill>
                        <a:schemeClr val="bg1">
                          <a:lumMod val="85000"/>
                        </a:schemeClr>
                      </a:solidFill>
                    </a:ln>
                  </pic:spPr>
                </pic:pic>
              </a:graphicData>
            </a:graphic>
          </wp:inline>
        </w:drawing>
      </w:r>
    </w:p>
    <w:p w14:paraId="1E1607B7" w14:textId="0051C709" w:rsidR="00E879EA" w:rsidRPr="00E879EA" w:rsidRDefault="00E879EA" w:rsidP="00E96EDE">
      <w:pPr>
        <w:spacing w:before="160" w:after="160"/>
        <w:ind w:left="0"/>
        <w:jc w:val="right"/>
        <w:rPr>
          <w:rFonts w:ascii="Huawei Sans" w:hAnsi="Huawei Sans" w:cs="Times New Roman"/>
          <w:sz w:val="21"/>
          <w:szCs w:val="20"/>
        </w:rPr>
      </w:pPr>
      <w:r w:rsidRPr="00E879EA">
        <w:rPr>
          <w:rFonts w:ascii="Huawei Sans" w:hAnsi="Huawei Sans" w:cs="Times New Roman"/>
          <w:noProof/>
          <w:sz w:val="21"/>
          <w:szCs w:val="20"/>
        </w:rPr>
        <w:drawing>
          <wp:inline distT="0" distB="0" distL="0" distR="0" wp14:anchorId="3D52DF6D" wp14:editId="45355D77">
            <wp:extent cx="5454000" cy="2710589"/>
            <wp:effectExtent l="19050" t="19050" r="13970" b="13970"/>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5454000" cy="2710589"/>
                    </a:xfrm>
                    <a:prstGeom prst="rect">
                      <a:avLst/>
                    </a:prstGeom>
                    <a:ln w="12700">
                      <a:solidFill>
                        <a:schemeClr val="bg1">
                          <a:lumMod val="85000"/>
                        </a:schemeClr>
                      </a:solidFill>
                    </a:ln>
                  </pic:spPr>
                </pic:pic>
              </a:graphicData>
            </a:graphic>
          </wp:inline>
        </w:drawing>
      </w:r>
    </w:p>
    <w:p w14:paraId="4E32BD2A" w14:textId="77777777" w:rsidR="00E879EA" w:rsidRPr="00E879EA" w:rsidRDefault="00E879EA" w:rsidP="0038023D">
      <w:pPr>
        <w:pStyle w:val="1e"/>
      </w:pPr>
      <w:r w:rsidRPr="00E879EA">
        <w:t xml:space="preserve">Select </w:t>
      </w:r>
      <w:r w:rsidRPr="00E879EA">
        <w:rPr>
          <w:b/>
        </w:rPr>
        <w:t>GE0/0/8</w:t>
      </w:r>
      <w:r w:rsidRPr="00E879EA">
        <w:t xml:space="preserve"> (WAN interface on AR2 in this lab) from the drop-down list box marked </w:t>
      </w:r>
      <w:r w:rsidRPr="00A307A9">
        <w:rPr>
          <w:b/>
        </w:rPr>
        <w:t>1</w:t>
      </w:r>
      <w:r w:rsidRPr="00E879EA">
        <w:t xml:space="preserve"> and click the area marked </w:t>
      </w:r>
      <w:r w:rsidRPr="00A307A9">
        <w:rPr>
          <w:b/>
        </w:rPr>
        <w:t>2</w:t>
      </w:r>
      <w:r w:rsidRPr="00E879EA">
        <w:t xml:space="preserve">. In the dialog box that is displayed, select the created ACL template and click </w:t>
      </w:r>
      <w:r w:rsidRPr="00E879EA">
        <w:rPr>
          <w:b/>
        </w:rPr>
        <w:t>OK</w:t>
      </w:r>
      <w:r w:rsidRPr="00E879EA">
        <w:t>.</w:t>
      </w:r>
    </w:p>
    <w:p w14:paraId="0B8FCB41" w14:textId="77777777" w:rsidR="00E879EA" w:rsidRPr="00E879EA" w:rsidRDefault="00E879EA" w:rsidP="0038023D">
      <w:pPr>
        <w:pStyle w:val="1e"/>
      </w:pPr>
      <w:r w:rsidRPr="00E879EA">
        <w:t># Check the NAT configuration on AR2.</w:t>
      </w:r>
    </w:p>
    <w:p w14:paraId="26752BAC" w14:textId="77777777" w:rsidR="00E879EA" w:rsidRPr="00E879EA" w:rsidRDefault="00E879EA" w:rsidP="00E96EDE">
      <w:pPr>
        <w:pStyle w:val="2f2"/>
        <w:spacing w:before="240" w:after="240"/>
      </w:pPr>
      <w:r w:rsidRPr="00E879EA">
        <w:t>&lt;AR2&gt;display current-configuration interface GigabitEthernet0/0/8</w:t>
      </w:r>
    </w:p>
    <w:p w14:paraId="78191BA8" w14:textId="77777777" w:rsidR="00E879EA" w:rsidRPr="00E879EA" w:rsidRDefault="00E879EA" w:rsidP="00E96EDE">
      <w:pPr>
        <w:pStyle w:val="2f2"/>
        <w:spacing w:before="240" w:after="240"/>
      </w:pPr>
      <w:r w:rsidRPr="00E879EA">
        <w:t>[V300R019C10SPC300]</w:t>
      </w:r>
    </w:p>
    <w:p w14:paraId="7646E261" w14:textId="77777777" w:rsidR="00E879EA" w:rsidRPr="00E879EA" w:rsidRDefault="00E879EA" w:rsidP="00E96EDE">
      <w:pPr>
        <w:pStyle w:val="2f2"/>
        <w:spacing w:before="240" w:after="240"/>
      </w:pPr>
      <w:r w:rsidRPr="00E879EA">
        <w:t>#</w:t>
      </w:r>
    </w:p>
    <w:p w14:paraId="1867A83D" w14:textId="77777777" w:rsidR="00E879EA" w:rsidRPr="00E879EA" w:rsidRDefault="00E879EA" w:rsidP="00E96EDE">
      <w:pPr>
        <w:pStyle w:val="2f2"/>
        <w:spacing w:before="240" w:after="240"/>
      </w:pPr>
      <w:r w:rsidRPr="00E879EA">
        <w:t>interface GigabitEthernet0/0/8</w:t>
      </w:r>
    </w:p>
    <w:p w14:paraId="5BADEF85" w14:textId="77777777" w:rsidR="00E879EA" w:rsidRPr="000B65FD" w:rsidRDefault="00E879EA" w:rsidP="00E96EDE">
      <w:pPr>
        <w:pStyle w:val="2f2"/>
        <w:spacing w:before="240" w:after="240"/>
        <w:rPr>
          <w:color w:val="C7000B"/>
        </w:rPr>
      </w:pPr>
      <w:r w:rsidRPr="000B65FD">
        <w:rPr>
          <w:color w:val="C7000B"/>
        </w:rPr>
        <w:t xml:space="preserve"> nat outbound 3101</w:t>
      </w:r>
    </w:p>
    <w:p w14:paraId="3ACAA678" w14:textId="77777777" w:rsidR="00E879EA" w:rsidRPr="00E879EA" w:rsidRDefault="00E879EA" w:rsidP="00E96EDE">
      <w:pPr>
        <w:pStyle w:val="2f2"/>
        <w:spacing w:before="240" w:after="240"/>
      </w:pPr>
      <w:r w:rsidRPr="00E879EA">
        <w:t xml:space="preserve"> zone untrust</w:t>
      </w:r>
    </w:p>
    <w:p w14:paraId="0B612BAE" w14:textId="77777777" w:rsidR="00E879EA" w:rsidRPr="00E879EA" w:rsidRDefault="00E879EA" w:rsidP="00E96EDE">
      <w:pPr>
        <w:pStyle w:val="2f2"/>
        <w:spacing w:before="240" w:after="240"/>
      </w:pPr>
      <w:r w:rsidRPr="00E879EA">
        <w:t xml:space="preserve"> ip address dhcp-alloc</w:t>
      </w:r>
    </w:p>
    <w:p w14:paraId="29D55CC6" w14:textId="77777777" w:rsidR="00E879EA" w:rsidRPr="00E879EA" w:rsidRDefault="00E879EA" w:rsidP="0038023D">
      <w:pPr>
        <w:pStyle w:val="1e"/>
      </w:pPr>
      <w:r w:rsidRPr="00E879EA">
        <w:t>The command output shows that the source NAT configuration has been delivered to GE0/0/8.</w:t>
      </w:r>
    </w:p>
    <w:p w14:paraId="7954D1FF" w14:textId="77777777" w:rsidR="00E879EA" w:rsidRPr="00E879EA" w:rsidRDefault="00E879EA" w:rsidP="0038023D">
      <w:pPr>
        <w:pStyle w:val="1e"/>
      </w:pPr>
      <w:r w:rsidRPr="00E879EA">
        <w:t># Check the IP connectivity between 172.16.10.0/24 and iMaster NCE-Campus.</w:t>
      </w:r>
    </w:p>
    <w:p w14:paraId="46091B13" w14:textId="77777777" w:rsidR="00E879EA" w:rsidRPr="00E879EA" w:rsidRDefault="00E879EA" w:rsidP="00E96EDE">
      <w:pPr>
        <w:pStyle w:val="2f2"/>
        <w:spacing w:before="240" w:after="240"/>
      </w:pPr>
      <w:r w:rsidRPr="00E879EA">
        <w:t>&lt;AR2&gt;ping -a 172.16.10.254 192.168.4.104</w:t>
      </w:r>
    </w:p>
    <w:p w14:paraId="6660700E" w14:textId="77777777" w:rsidR="00E879EA" w:rsidRPr="00E879EA" w:rsidRDefault="00E879EA" w:rsidP="00E96EDE">
      <w:pPr>
        <w:pStyle w:val="2f2"/>
        <w:spacing w:before="240" w:after="240"/>
      </w:pPr>
      <w:r w:rsidRPr="00E879EA">
        <w:t xml:space="preserve">  PING 192.168.4.104: 56  data bytes, press CTRL_C to break</w:t>
      </w:r>
    </w:p>
    <w:p w14:paraId="1CB7C638" w14:textId="77777777" w:rsidR="00E879EA" w:rsidRPr="00E879EA" w:rsidRDefault="00E879EA" w:rsidP="00E96EDE">
      <w:pPr>
        <w:pStyle w:val="2f2"/>
        <w:spacing w:before="240" w:after="240"/>
      </w:pPr>
      <w:r w:rsidRPr="00E879EA">
        <w:t xml:space="preserve">    Reply from 192.168.4.104: bytes=56 Sequence=1 ttl=62 time=1 ms</w:t>
      </w:r>
    </w:p>
    <w:p w14:paraId="513C12DB" w14:textId="77777777" w:rsidR="00E879EA" w:rsidRPr="00E879EA" w:rsidRDefault="00E879EA" w:rsidP="00E96EDE">
      <w:pPr>
        <w:pStyle w:val="2f2"/>
        <w:spacing w:before="240" w:after="240"/>
      </w:pPr>
      <w:r w:rsidRPr="00E879EA">
        <w:t xml:space="preserve">    Reply from 192.168.4.104: bytes=56 Sequence=2 ttl=62 time=1 ms</w:t>
      </w:r>
    </w:p>
    <w:p w14:paraId="08AC4476" w14:textId="77777777" w:rsidR="00E879EA" w:rsidRPr="00E879EA" w:rsidRDefault="00E879EA" w:rsidP="00E96EDE">
      <w:pPr>
        <w:pStyle w:val="2f2"/>
        <w:spacing w:before="240" w:after="240"/>
      </w:pPr>
      <w:r w:rsidRPr="00E879EA">
        <w:t xml:space="preserve">    Reply from 192.168.4.104: bytes=56 Sequence=3 ttl=62 time=1 ms</w:t>
      </w:r>
    </w:p>
    <w:p w14:paraId="53CB21BB" w14:textId="77777777" w:rsidR="00E879EA" w:rsidRPr="00E879EA" w:rsidRDefault="00E879EA" w:rsidP="00E96EDE">
      <w:pPr>
        <w:pStyle w:val="2f2"/>
        <w:spacing w:before="240" w:after="240"/>
      </w:pPr>
      <w:r w:rsidRPr="00E879EA">
        <w:t xml:space="preserve">    Reply from 192.168.4.104: bytes=56 Sequence=4 ttl=62 time=1 ms</w:t>
      </w:r>
    </w:p>
    <w:p w14:paraId="32D9EBFC" w14:textId="77777777" w:rsidR="00E879EA" w:rsidRPr="00E879EA" w:rsidRDefault="00E879EA" w:rsidP="00E96EDE">
      <w:pPr>
        <w:pStyle w:val="2f2"/>
        <w:spacing w:before="240" w:after="240"/>
      </w:pPr>
      <w:r w:rsidRPr="00E879EA">
        <w:t xml:space="preserve">    Reply from 192.168.4.104: bytes=56 Sequence=5 ttl=62 time=1 ms</w:t>
      </w:r>
    </w:p>
    <w:p w14:paraId="6D3EEF59" w14:textId="77777777" w:rsidR="00E879EA" w:rsidRPr="00E879EA" w:rsidRDefault="00E879EA" w:rsidP="00E96EDE">
      <w:pPr>
        <w:pStyle w:val="2f2"/>
        <w:spacing w:before="240" w:after="240"/>
      </w:pPr>
      <w:r w:rsidRPr="00E879EA">
        <w:t xml:space="preserve">  --- 192.168.4.104 ping statistics ---</w:t>
      </w:r>
    </w:p>
    <w:p w14:paraId="22710A24" w14:textId="77777777" w:rsidR="00E879EA" w:rsidRPr="00E879EA" w:rsidRDefault="00E879EA" w:rsidP="00E96EDE">
      <w:pPr>
        <w:pStyle w:val="2f2"/>
        <w:spacing w:before="240" w:after="240"/>
      </w:pPr>
      <w:r w:rsidRPr="00E879EA">
        <w:t xml:space="preserve">    5 packet(s) transmitted</w:t>
      </w:r>
    </w:p>
    <w:p w14:paraId="659ED4A0" w14:textId="77777777" w:rsidR="00E879EA" w:rsidRPr="00E879EA" w:rsidRDefault="00E879EA" w:rsidP="00E96EDE">
      <w:pPr>
        <w:pStyle w:val="2f2"/>
        <w:spacing w:before="240" w:after="240"/>
      </w:pPr>
      <w:r w:rsidRPr="00E879EA">
        <w:t xml:space="preserve">    5 packet(s) received</w:t>
      </w:r>
    </w:p>
    <w:p w14:paraId="194FFE41" w14:textId="77777777" w:rsidR="00E879EA" w:rsidRPr="00E879EA" w:rsidRDefault="00E879EA" w:rsidP="00E96EDE">
      <w:pPr>
        <w:pStyle w:val="2f2"/>
        <w:spacing w:before="240" w:after="240"/>
      </w:pPr>
      <w:r w:rsidRPr="00E879EA">
        <w:t xml:space="preserve">    0.00% packet loss</w:t>
      </w:r>
    </w:p>
    <w:p w14:paraId="2CD9CE51" w14:textId="77777777" w:rsidR="00E879EA" w:rsidRPr="00E879EA" w:rsidRDefault="00E879EA" w:rsidP="00E96EDE">
      <w:pPr>
        <w:pStyle w:val="2f2"/>
        <w:spacing w:before="240" w:after="240"/>
      </w:pPr>
      <w:r w:rsidRPr="00E879EA">
        <w:t xml:space="preserve">    round-trip min/avg/max = 1/1/1 ms</w:t>
      </w:r>
    </w:p>
    <w:p w14:paraId="3ACCD6F0" w14:textId="77777777" w:rsidR="00E879EA" w:rsidRDefault="00E879EA" w:rsidP="0038023D">
      <w:pPr>
        <w:pStyle w:val="1e"/>
      </w:pPr>
      <w:r w:rsidRPr="00E879EA">
        <w:t>The command output shows that AP2's network segment can communicate with iMaster NCE-Campus.</w:t>
      </w:r>
    </w:p>
    <w:p w14:paraId="17A10F35" w14:textId="77777777" w:rsidR="00724A17" w:rsidRPr="00E879EA" w:rsidRDefault="00724A17" w:rsidP="0038023D">
      <w:pPr>
        <w:pStyle w:val="1e"/>
      </w:pPr>
    </w:p>
    <w:p w14:paraId="5F5E8309" w14:textId="77777777" w:rsidR="00E879EA" w:rsidRPr="00E879EA" w:rsidRDefault="00E879EA" w:rsidP="00D152A7">
      <w:pPr>
        <w:pStyle w:val="30"/>
      </w:pPr>
      <w:r w:rsidRPr="00E879EA">
        <w:t xml:space="preserve">Add AP2 to the </w:t>
      </w:r>
      <w:r w:rsidRPr="00E879EA">
        <w:rPr>
          <w:b/>
        </w:rPr>
        <w:t>Branch</w:t>
      </w:r>
      <w:r w:rsidRPr="00E879EA">
        <w:t xml:space="preserve"> site on iMaster NCE-Campus.</w:t>
      </w:r>
    </w:p>
    <w:p w14:paraId="47D5E5E8" w14:textId="77777777" w:rsidR="00E879EA" w:rsidRPr="00E879EA" w:rsidRDefault="00E879EA" w:rsidP="0038023D">
      <w:pPr>
        <w:pStyle w:val="1e"/>
      </w:pPr>
      <w:r w:rsidRPr="00E879EA">
        <w:t xml:space="preserve">Add AP2 to the </w:t>
      </w:r>
      <w:r w:rsidRPr="00E879EA">
        <w:rPr>
          <w:b/>
        </w:rPr>
        <w:t>Branch</w:t>
      </w:r>
      <w:r w:rsidRPr="00E879EA">
        <w:t xml:space="preserve"> site using the ESN. The ESN can be obtained from the AP label or can be obtained by logging in to the AP through SSH and running commands on the AP after it is connected using the default wireless signal. For details, see the AP product documentation.</w:t>
      </w:r>
    </w:p>
    <w:p w14:paraId="73E1D5DC" w14:textId="77777777" w:rsidR="00E879EA" w:rsidRPr="00E879EA" w:rsidRDefault="00E879EA" w:rsidP="0038023D">
      <w:pPr>
        <w:pStyle w:val="1e"/>
      </w:pPr>
      <w:r w:rsidRPr="00E879EA">
        <w:t>The following figure shows AP product documentation where the Fat AP and cloud AP are used as an example:</w:t>
      </w:r>
    </w:p>
    <w:p w14:paraId="39D65E4C" w14:textId="77777777" w:rsidR="00E879EA" w:rsidRPr="00E879EA" w:rsidRDefault="00E879EA" w:rsidP="00E879EA">
      <w:pPr>
        <w:spacing w:before="160" w:after="160"/>
        <w:ind w:left="0"/>
        <w:jc w:val="right"/>
        <w:rPr>
          <w:rFonts w:ascii="Huawei Sans" w:hAnsi="Huawei Sans" w:cs="Times New Roman"/>
          <w:sz w:val="21"/>
          <w:szCs w:val="20"/>
        </w:rPr>
      </w:pPr>
      <w:r w:rsidRPr="00E879EA">
        <w:rPr>
          <w:rFonts w:ascii="Huawei Sans" w:hAnsi="Huawei Sans" w:cs="Times New Roman"/>
          <w:noProof/>
          <w:sz w:val="21"/>
          <w:szCs w:val="20"/>
        </w:rPr>
        <w:drawing>
          <wp:inline distT="0" distB="0" distL="0" distR="0" wp14:anchorId="7D211E7B" wp14:editId="2B4F74ED">
            <wp:extent cx="5454000" cy="2307113"/>
            <wp:effectExtent l="19050" t="19050" r="13970" b="17145"/>
            <wp:docPr id="24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5454000" cy="2307113"/>
                    </a:xfrm>
                    <a:prstGeom prst="rect">
                      <a:avLst/>
                    </a:prstGeom>
                    <a:ln w="12700">
                      <a:solidFill>
                        <a:schemeClr val="bg1">
                          <a:lumMod val="85000"/>
                        </a:schemeClr>
                      </a:solidFill>
                    </a:ln>
                  </pic:spPr>
                </pic:pic>
              </a:graphicData>
            </a:graphic>
          </wp:inline>
        </w:drawing>
      </w:r>
    </w:p>
    <w:p w14:paraId="6FEC495F" w14:textId="77777777" w:rsidR="00E879EA" w:rsidRPr="00E879EA" w:rsidRDefault="00E879EA" w:rsidP="0038023D">
      <w:pPr>
        <w:pStyle w:val="1e"/>
      </w:pPr>
      <w:r w:rsidRPr="00E879EA">
        <w:t xml:space="preserve">In this product documentation, choose </w:t>
      </w:r>
      <w:r w:rsidRPr="00E879EA">
        <w:rPr>
          <w:b/>
        </w:rPr>
        <w:t>Installation</w:t>
      </w:r>
      <w:r w:rsidRPr="00E879EA">
        <w:t xml:space="preserve"> &gt; </w:t>
      </w:r>
      <w:r w:rsidRPr="00E879EA">
        <w:rPr>
          <w:b/>
        </w:rPr>
        <w:t>Appendix</w:t>
      </w:r>
      <w:r w:rsidRPr="00E879EA">
        <w:t xml:space="preserve"> &gt; </w:t>
      </w:r>
      <w:r w:rsidRPr="00E879EA">
        <w:rPr>
          <w:b/>
        </w:rPr>
        <w:t>AP Login</w:t>
      </w:r>
      <w:r w:rsidRPr="00E879EA">
        <w:t xml:space="preserve"> &gt; </w:t>
      </w:r>
      <w:r w:rsidRPr="00E879EA">
        <w:rPr>
          <w:b/>
        </w:rPr>
        <w:t>AP First-Time Login</w:t>
      </w:r>
      <w:r w:rsidRPr="00E879EA">
        <w:t xml:space="preserve"> to see how to log in to an AP.</w:t>
      </w:r>
    </w:p>
    <w:p w14:paraId="56C7B174" w14:textId="77777777" w:rsidR="00E879EA" w:rsidRPr="00E879EA" w:rsidRDefault="00E879EA" w:rsidP="0038023D">
      <w:pPr>
        <w:pStyle w:val="1e"/>
      </w:pPr>
      <w:r w:rsidRPr="00E879EA">
        <w:t># Switch the AP mode.</w:t>
      </w:r>
    </w:p>
    <w:p w14:paraId="45EF975E" w14:textId="77777777" w:rsidR="00E879EA" w:rsidRPr="00E879EA" w:rsidRDefault="00E879EA" w:rsidP="00E96EDE">
      <w:pPr>
        <w:pStyle w:val="2f2"/>
        <w:spacing w:before="240" w:after="240"/>
      </w:pPr>
      <w:r w:rsidRPr="00E879EA">
        <w:t>&lt;Huawei&gt; system-view</w:t>
      </w:r>
    </w:p>
    <w:p w14:paraId="138EBE07" w14:textId="77777777" w:rsidR="00E879EA" w:rsidRPr="00E879EA" w:rsidRDefault="00E879EA" w:rsidP="00E96EDE">
      <w:pPr>
        <w:pStyle w:val="2f2"/>
        <w:spacing w:before="240" w:after="240"/>
      </w:pPr>
      <w:r w:rsidRPr="00E879EA">
        <w:t xml:space="preserve">[Huawei] ap-mode-switch cloud  </w:t>
      </w:r>
    </w:p>
    <w:p w14:paraId="661CD3F4" w14:textId="77777777" w:rsidR="00E879EA" w:rsidRPr="00E879EA" w:rsidRDefault="00E879EA" w:rsidP="0038023D">
      <w:pPr>
        <w:pStyle w:val="1e"/>
      </w:pPr>
      <w:r w:rsidRPr="00E879EA">
        <w:t>If the AP works in non-cloud mode, you need to switch the AP to the cloud mode first. After such switching, the AP restarts.</w:t>
      </w:r>
    </w:p>
    <w:p w14:paraId="7AFC276E" w14:textId="77777777" w:rsidR="00E879EA" w:rsidRPr="00E879EA" w:rsidRDefault="00E879EA" w:rsidP="0038023D">
      <w:pPr>
        <w:pStyle w:val="1e"/>
      </w:pPr>
      <w:r w:rsidRPr="00E879EA">
        <w:t>In this lab, AirEngine 5760-51 works in cloud mode by default. You do not need to switch the AP working mode.</w:t>
      </w:r>
    </w:p>
    <w:p w14:paraId="3681A777" w14:textId="77777777" w:rsidR="00E879EA" w:rsidRPr="00E879EA" w:rsidRDefault="00E879EA" w:rsidP="0038023D">
      <w:pPr>
        <w:pStyle w:val="1e"/>
      </w:pPr>
      <w:r w:rsidRPr="00E879EA">
        <w:t># On iMaster NCE-Campus, add AP2 to the</w:t>
      </w:r>
      <w:r w:rsidRPr="00E879EA">
        <w:rPr>
          <w:b/>
        </w:rPr>
        <w:t xml:space="preserve"> Branch</w:t>
      </w:r>
      <w:r w:rsidRPr="00E879EA">
        <w:t xml:space="preserve"> site.</w:t>
      </w:r>
    </w:p>
    <w:p w14:paraId="1D7D5649" w14:textId="49CF36B9" w:rsidR="00E879EA" w:rsidRPr="00E879EA" w:rsidRDefault="00E879EA" w:rsidP="00E96EDE">
      <w:pPr>
        <w:spacing w:before="160" w:after="160"/>
        <w:ind w:left="0"/>
        <w:jc w:val="right"/>
        <w:rPr>
          <w:rFonts w:ascii="Huawei Sans" w:hAnsi="Huawei Sans" w:cs="Times New Roman"/>
          <w:sz w:val="21"/>
          <w:szCs w:val="20"/>
        </w:rPr>
      </w:pPr>
      <w:r w:rsidRPr="00E879EA">
        <w:rPr>
          <w:rFonts w:ascii="Huawei Sans" w:hAnsi="Huawei Sans" w:cs="Times New Roman"/>
          <w:noProof/>
          <w:sz w:val="21"/>
          <w:szCs w:val="20"/>
        </w:rPr>
        <w:drawing>
          <wp:inline distT="0" distB="0" distL="0" distR="0" wp14:anchorId="32486EE8" wp14:editId="224561A5">
            <wp:extent cx="5454000" cy="1488844"/>
            <wp:effectExtent l="19050" t="19050" r="13970" b="1651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5454000" cy="1488844"/>
                    </a:xfrm>
                    <a:prstGeom prst="rect">
                      <a:avLst/>
                    </a:prstGeom>
                    <a:ln w="12700">
                      <a:solidFill>
                        <a:schemeClr val="bg1">
                          <a:lumMod val="85000"/>
                        </a:schemeClr>
                      </a:solidFill>
                    </a:ln>
                  </pic:spPr>
                </pic:pic>
              </a:graphicData>
            </a:graphic>
          </wp:inline>
        </w:drawing>
      </w:r>
    </w:p>
    <w:p w14:paraId="6C63FA1F" w14:textId="77777777" w:rsidR="00E879EA" w:rsidRPr="00E879EA" w:rsidRDefault="00E879EA" w:rsidP="0038023D">
      <w:pPr>
        <w:pStyle w:val="1e"/>
      </w:pPr>
      <w:r w:rsidRPr="00E879EA">
        <w:t xml:space="preserve">Choose </w:t>
      </w:r>
      <w:r w:rsidRPr="00E879EA">
        <w:rPr>
          <w:b/>
        </w:rPr>
        <w:t>Design</w:t>
      </w:r>
      <w:r w:rsidRPr="00E879EA">
        <w:t xml:space="preserve"> &gt; </w:t>
      </w:r>
      <w:r w:rsidRPr="00E879EA">
        <w:rPr>
          <w:b/>
        </w:rPr>
        <w:t>Device Management</w:t>
      </w:r>
      <w:r w:rsidRPr="00E879EA">
        <w:t xml:space="preserve">. On the page that is displayed, choose </w:t>
      </w:r>
      <w:r w:rsidRPr="00E879EA">
        <w:rPr>
          <w:b/>
        </w:rPr>
        <w:t>Branch</w:t>
      </w:r>
      <w:r w:rsidRPr="00E879EA">
        <w:t xml:space="preserve"> &gt; </w:t>
      </w:r>
      <w:r w:rsidRPr="00E879EA">
        <w:rPr>
          <w:b/>
        </w:rPr>
        <w:t>Add Device</w:t>
      </w:r>
      <w:r w:rsidRPr="00E879EA">
        <w:t xml:space="preserve"> &gt; </w:t>
      </w:r>
      <w:r w:rsidRPr="00E879EA">
        <w:rPr>
          <w:b/>
        </w:rPr>
        <w:t>Add</w:t>
      </w:r>
      <w:r w:rsidRPr="00E879EA">
        <w:t>.</w:t>
      </w:r>
    </w:p>
    <w:p w14:paraId="527F5BAA" w14:textId="77777777" w:rsidR="00E879EA" w:rsidRPr="00E879EA" w:rsidRDefault="00E879EA" w:rsidP="0038023D">
      <w:pPr>
        <w:pStyle w:val="1e"/>
      </w:pPr>
      <w:r w:rsidRPr="00E879EA">
        <w:t># Add AP2.</w:t>
      </w:r>
    </w:p>
    <w:p w14:paraId="5BD9BEDF" w14:textId="2D732941" w:rsidR="00E879EA" w:rsidRPr="00E879EA" w:rsidRDefault="00E879EA" w:rsidP="00E96EDE">
      <w:pPr>
        <w:spacing w:before="160" w:after="160"/>
        <w:ind w:left="0"/>
        <w:jc w:val="right"/>
        <w:rPr>
          <w:rFonts w:ascii="Huawei Sans" w:hAnsi="Huawei Sans" w:cs="Times New Roman"/>
          <w:sz w:val="21"/>
          <w:szCs w:val="20"/>
        </w:rPr>
      </w:pPr>
      <w:r w:rsidRPr="00E879EA">
        <w:rPr>
          <w:rFonts w:ascii="Huawei Sans" w:hAnsi="Huawei Sans" w:cs="Times New Roman"/>
          <w:noProof/>
          <w:sz w:val="21"/>
          <w:szCs w:val="20"/>
        </w:rPr>
        <w:drawing>
          <wp:inline distT="0" distB="0" distL="0" distR="0" wp14:anchorId="0F37655B" wp14:editId="5ABFBD99">
            <wp:extent cx="5454000" cy="4343733"/>
            <wp:effectExtent l="19050" t="19050" r="13970" b="1905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5454000" cy="4343733"/>
                    </a:xfrm>
                    <a:prstGeom prst="rect">
                      <a:avLst/>
                    </a:prstGeom>
                    <a:ln w="12700">
                      <a:solidFill>
                        <a:schemeClr val="bg1">
                          <a:lumMod val="85000"/>
                        </a:schemeClr>
                      </a:solidFill>
                    </a:ln>
                  </pic:spPr>
                </pic:pic>
              </a:graphicData>
            </a:graphic>
          </wp:inline>
        </w:drawing>
      </w:r>
    </w:p>
    <w:p w14:paraId="4B7C4DD9" w14:textId="77777777" w:rsidR="00E879EA" w:rsidRPr="00E879EA" w:rsidRDefault="00E879EA" w:rsidP="0038023D">
      <w:pPr>
        <w:pStyle w:val="1e"/>
      </w:pPr>
      <w:r w:rsidRPr="00E879EA">
        <w:t xml:space="preserve">Specifically, set </w:t>
      </w:r>
      <w:r w:rsidRPr="00E879EA">
        <w:rPr>
          <w:b/>
        </w:rPr>
        <w:t>Protocol type</w:t>
      </w:r>
      <w:r w:rsidRPr="00E879EA">
        <w:t xml:space="preserve"> to </w:t>
      </w:r>
      <w:r w:rsidRPr="00E879EA">
        <w:rPr>
          <w:b/>
        </w:rPr>
        <w:t>NETCONF protocol</w:t>
      </w:r>
      <w:r w:rsidRPr="00E879EA">
        <w:t xml:space="preserve">. Then, add AP2 using the ESN by setting </w:t>
      </w:r>
      <w:r w:rsidRPr="00E879EA">
        <w:rPr>
          <w:b/>
        </w:rPr>
        <w:t>Mode</w:t>
      </w:r>
      <w:r w:rsidRPr="00E879EA">
        <w:t xml:space="preserve"> to </w:t>
      </w:r>
      <w:r w:rsidRPr="00E879EA">
        <w:rPr>
          <w:b/>
        </w:rPr>
        <w:t>ESN</w:t>
      </w:r>
      <w:r w:rsidRPr="00E879EA">
        <w:t xml:space="preserve">, clicking </w:t>
      </w:r>
      <w:r w:rsidRPr="00E879EA">
        <w:rPr>
          <w:b/>
        </w:rPr>
        <w:t>Add</w:t>
      </w:r>
      <w:r w:rsidRPr="00E879EA">
        <w:t xml:space="preserve"> in </w:t>
      </w:r>
      <w:r w:rsidRPr="00E879EA">
        <w:rPr>
          <w:b/>
        </w:rPr>
        <w:t>Device information</w:t>
      </w:r>
      <w:r w:rsidRPr="00E879EA">
        <w:t xml:space="preserve">, entering the ESN, and setting </w:t>
      </w:r>
      <w:r w:rsidRPr="00E879EA">
        <w:rPr>
          <w:b/>
        </w:rPr>
        <w:t>Name</w:t>
      </w:r>
      <w:r w:rsidRPr="00E879EA">
        <w:t xml:space="preserve"> to </w:t>
      </w:r>
      <w:r w:rsidRPr="00E879EA">
        <w:rPr>
          <w:b/>
        </w:rPr>
        <w:t>AP2</w:t>
      </w:r>
      <w:r w:rsidRPr="00E879EA">
        <w:t>.</w:t>
      </w:r>
    </w:p>
    <w:p w14:paraId="7AC359B1" w14:textId="77777777" w:rsidR="00E879EA" w:rsidRPr="00E879EA" w:rsidRDefault="00E879EA" w:rsidP="0038023D">
      <w:pPr>
        <w:pStyle w:val="1e"/>
      </w:pPr>
      <w:r w:rsidRPr="00E879EA">
        <w:t xml:space="preserve">Note: For Huawei devices that adapt to the CloudCampus Solution, set </w:t>
      </w:r>
      <w:r w:rsidRPr="00E879EA">
        <w:rPr>
          <w:b/>
        </w:rPr>
        <w:t>Protocol type</w:t>
      </w:r>
      <w:r w:rsidRPr="00E879EA">
        <w:t xml:space="preserve"> to </w:t>
      </w:r>
      <w:r w:rsidRPr="00E879EA">
        <w:rPr>
          <w:b/>
        </w:rPr>
        <w:t>NETCONF protocol</w:t>
      </w:r>
      <w:r w:rsidRPr="00E879EA">
        <w:t xml:space="preserve">. For other devices (or third-party devices), set </w:t>
      </w:r>
      <w:r w:rsidRPr="00E879EA">
        <w:rPr>
          <w:b/>
        </w:rPr>
        <w:t>Protocol type</w:t>
      </w:r>
      <w:r w:rsidRPr="00E879EA">
        <w:t xml:space="preserve"> to </w:t>
      </w:r>
      <w:r w:rsidRPr="00E879EA">
        <w:rPr>
          <w:b/>
        </w:rPr>
        <w:t>SNMP protocol</w:t>
      </w:r>
      <w:r w:rsidRPr="00E879EA">
        <w:t xml:space="preserve">. </w:t>
      </w:r>
    </w:p>
    <w:p w14:paraId="3354CFAA" w14:textId="77777777" w:rsidR="00E879EA" w:rsidRPr="00E879EA" w:rsidRDefault="00E879EA" w:rsidP="0038023D">
      <w:pPr>
        <w:pStyle w:val="1e"/>
      </w:pPr>
      <w:r w:rsidRPr="00E879EA">
        <w:t># Check whether AP2 is online.</w:t>
      </w:r>
    </w:p>
    <w:p w14:paraId="044FA74F" w14:textId="3602787B" w:rsidR="00E879EA" w:rsidRPr="00E879EA" w:rsidRDefault="00E879EA" w:rsidP="00E96EDE">
      <w:pPr>
        <w:spacing w:before="160" w:after="160"/>
        <w:ind w:left="0"/>
        <w:jc w:val="right"/>
        <w:rPr>
          <w:rFonts w:ascii="Huawei Sans" w:hAnsi="Huawei Sans" w:cs="Times New Roman"/>
          <w:sz w:val="21"/>
          <w:szCs w:val="20"/>
        </w:rPr>
      </w:pPr>
      <w:r w:rsidRPr="00E879EA">
        <w:rPr>
          <w:rFonts w:ascii="Huawei Sans" w:hAnsi="Huawei Sans" w:cs="Times New Roman"/>
          <w:noProof/>
          <w:sz w:val="21"/>
          <w:szCs w:val="20"/>
        </w:rPr>
        <w:drawing>
          <wp:inline distT="0" distB="0" distL="0" distR="0" wp14:anchorId="10CD95B4" wp14:editId="08D97B70">
            <wp:extent cx="5454000" cy="950121"/>
            <wp:effectExtent l="19050" t="19050" r="13970" b="2159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5454000" cy="950121"/>
                    </a:xfrm>
                    <a:prstGeom prst="rect">
                      <a:avLst/>
                    </a:prstGeom>
                    <a:ln w="12700">
                      <a:solidFill>
                        <a:schemeClr val="bg1">
                          <a:lumMod val="85000"/>
                        </a:schemeClr>
                      </a:solidFill>
                    </a:ln>
                  </pic:spPr>
                </pic:pic>
              </a:graphicData>
            </a:graphic>
          </wp:inline>
        </w:drawing>
      </w:r>
    </w:p>
    <w:p w14:paraId="7ED236F8" w14:textId="77777777" w:rsidR="00E879EA" w:rsidRPr="00E879EA" w:rsidRDefault="00E879EA" w:rsidP="0038023D">
      <w:pPr>
        <w:pStyle w:val="1e"/>
      </w:pPr>
      <w:r w:rsidRPr="00E879EA">
        <w:t>On the device management page, you can see that AP2 has gone online.</w:t>
      </w:r>
    </w:p>
    <w:p w14:paraId="6193CDEA" w14:textId="77777777" w:rsidR="00E879EA" w:rsidRPr="00E879EA" w:rsidRDefault="00E879EA" w:rsidP="0038023D">
      <w:pPr>
        <w:pStyle w:val="1e"/>
      </w:pPr>
      <w:r w:rsidRPr="00E879EA">
        <w:t>----</w:t>
      </w:r>
      <w:r w:rsidRPr="00E96EDE">
        <w:rPr>
          <w:b/>
        </w:rPr>
        <w:t>End</w:t>
      </w:r>
    </w:p>
    <w:p w14:paraId="7E4F73BA" w14:textId="77777777" w:rsidR="00E879EA" w:rsidRPr="00E879EA" w:rsidRDefault="00E879EA" w:rsidP="00804F8D">
      <w:pPr>
        <w:pStyle w:val="4"/>
        <w:rPr>
          <w:rFonts w:hint="default"/>
        </w:rPr>
      </w:pPr>
      <w:r w:rsidRPr="00E879EA">
        <w:t>Configuring Cloud AP Services</w:t>
      </w:r>
    </w:p>
    <w:p w14:paraId="4917B216" w14:textId="77777777" w:rsidR="00E879EA" w:rsidRPr="00E879EA" w:rsidRDefault="00E879EA" w:rsidP="0038023D">
      <w:pPr>
        <w:pStyle w:val="1e"/>
      </w:pPr>
      <w:r w:rsidRPr="00E879EA">
        <w:t>Create an ACL invoked by the portal free rule to permit DNS resolution traffic of users.</w:t>
      </w:r>
    </w:p>
    <w:p w14:paraId="2D17D83A" w14:textId="77777777" w:rsidR="00E879EA" w:rsidRPr="00E879EA" w:rsidRDefault="00E879EA" w:rsidP="0038023D">
      <w:pPr>
        <w:pStyle w:val="1e"/>
      </w:pPr>
      <w:r w:rsidRPr="00E879EA">
        <w:t xml:space="preserve">Configure wireless services for guests. Specifically, set the SSID to </w:t>
      </w:r>
      <w:r w:rsidRPr="00E879EA">
        <w:rPr>
          <w:b/>
        </w:rPr>
        <w:t>iMaster_NCE_Demo</w:t>
      </w:r>
      <w:r w:rsidRPr="00E879EA">
        <w:t xml:space="preserve">, forwarding mode to Layer 2 forwarding, and user VLAN to </w:t>
      </w:r>
      <w:r w:rsidRPr="00795953">
        <w:rPr>
          <w:b/>
        </w:rPr>
        <w:t>VLAN 100</w:t>
      </w:r>
      <w:r w:rsidRPr="00E879EA">
        <w:t xml:space="preserve">. Also, enable </w:t>
      </w:r>
      <w:r w:rsidRPr="00795953">
        <w:rPr>
          <w:b/>
        </w:rPr>
        <w:t>Portal authentication</w:t>
      </w:r>
      <w:r w:rsidRPr="00E879EA">
        <w:t xml:space="preserve">, configure user-based traffic limiting, and create a to-be-authenticated user named </w:t>
      </w:r>
      <w:r w:rsidRPr="00E879EA">
        <w:rPr>
          <w:b/>
        </w:rPr>
        <w:t>huawei</w:t>
      </w:r>
      <w:r w:rsidRPr="00E879EA">
        <w:t xml:space="preserve"> and set the password to </w:t>
      </w:r>
      <w:r w:rsidRPr="00E879EA">
        <w:rPr>
          <w:b/>
        </w:rPr>
        <w:t>Huawei@123</w:t>
      </w:r>
      <w:r w:rsidRPr="00E879EA">
        <w:t>.</w:t>
      </w:r>
    </w:p>
    <w:p w14:paraId="06CEE192" w14:textId="77777777" w:rsidR="00E879EA" w:rsidRPr="00E879EA" w:rsidRDefault="00E879EA" w:rsidP="0038023D">
      <w:pPr>
        <w:pStyle w:val="1e"/>
      </w:pPr>
      <w:r w:rsidRPr="00E879EA">
        <w:t xml:space="preserve">Configure wireless services for employees. Specifically, set the SSID to </w:t>
      </w:r>
      <w:r w:rsidRPr="00E879EA">
        <w:rPr>
          <w:b/>
        </w:rPr>
        <w:t>Employee</w:t>
      </w:r>
      <w:r w:rsidRPr="00E879EA">
        <w:t xml:space="preserve">, forwarding mode to Layer 2 forwarding, and user VLAN to </w:t>
      </w:r>
      <w:r w:rsidRPr="00795953">
        <w:rPr>
          <w:b/>
        </w:rPr>
        <w:t>VLAN 200</w:t>
      </w:r>
      <w:r w:rsidRPr="00E879EA">
        <w:t xml:space="preserve">. Also, enable </w:t>
      </w:r>
      <w:r w:rsidRPr="00795953">
        <w:rPr>
          <w:b/>
        </w:rPr>
        <w:t>802.1X authentication</w:t>
      </w:r>
      <w:r w:rsidRPr="00E879EA">
        <w:t xml:space="preserve">, configure user-based traffic limiting, and create a to-be-authenticated user named </w:t>
      </w:r>
      <w:r w:rsidRPr="00E879EA">
        <w:rPr>
          <w:b/>
        </w:rPr>
        <w:t>dot1x</w:t>
      </w:r>
      <w:r w:rsidRPr="00E879EA">
        <w:t xml:space="preserve"> and set the password to </w:t>
      </w:r>
      <w:r w:rsidRPr="00E879EA">
        <w:rPr>
          <w:b/>
        </w:rPr>
        <w:t>Huawei@123</w:t>
      </w:r>
      <w:r w:rsidRPr="00E879EA">
        <w:t>.</w:t>
      </w:r>
    </w:p>
    <w:p w14:paraId="49B04FDE" w14:textId="77777777" w:rsidR="00E879EA" w:rsidRPr="00E879EA" w:rsidRDefault="00E879EA" w:rsidP="00D152A7">
      <w:pPr>
        <w:pStyle w:val="30"/>
        <w:numPr>
          <w:ilvl w:val="5"/>
          <w:numId w:val="76"/>
        </w:numPr>
      </w:pPr>
      <w:r w:rsidRPr="00E879EA">
        <w:t>Create a user ACL invoked by the portal free rule.</w:t>
      </w:r>
    </w:p>
    <w:p w14:paraId="0BF4C979" w14:textId="77777777" w:rsidR="00E879EA" w:rsidRPr="00E879EA" w:rsidRDefault="00E879EA" w:rsidP="0038023D">
      <w:pPr>
        <w:pStyle w:val="1e"/>
      </w:pPr>
      <w:r w:rsidRPr="00E879EA">
        <w:t xml:space="preserve">Create a user-defined ACL numbered </w:t>
      </w:r>
      <w:r w:rsidRPr="00E879EA">
        <w:rPr>
          <w:b/>
        </w:rPr>
        <w:t>6001</w:t>
      </w:r>
      <w:r w:rsidRPr="00E879EA">
        <w:t xml:space="preserve"> to permit DNS resolution traffic of users. This ensures that users can use the DNS protocol to resolve the IP address of the web server and initiate HTTP access before authentication, so that the AP can perform TCP hijacking and push the Portal authentication page.</w:t>
      </w:r>
    </w:p>
    <w:p w14:paraId="48E1E7EB" w14:textId="77777777" w:rsidR="00E879EA" w:rsidRPr="00E879EA" w:rsidRDefault="00E879EA" w:rsidP="0038023D">
      <w:pPr>
        <w:pStyle w:val="1e"/>
      </w:pPr>
      <w:r w:rsidRPr="00E879EA">
        <w:t># Create a user-defined ACL.</w:t>
      </w:r>
    </w:p>
    <w:p w14:paraId="1D8B0EB8" w14:textId="77777777" w:rsidR="00E879EA" w:rsidRPr="00E879EA" w:rsidRDefault="00E879EA" w:rsidP="00E879EA">
      <w:pPr>
        <w:spacing w:before="160" w:after="160"/>
        <w:ind w:left="0"/>
        <w:jc w:val="right"/>
        <w:rPr>
          <w:rFonts w:ascii="Huawei Sans" w:hAnsi="Huawei Sans" w:cs="Times New Roman"/>
          <w:sz w:val="21"/>
          <w:szCs w:val="20"/>
        </w:rPr>
      </w:pPr>
      <w:r w:rsidRPr="00E879EA">
        <w:rPr>
          <w:rFonts w:ascii="Huawei Sans" w:hAnsi="Huawei Sans" w:cs="Times New Roman"/>
          <w:noProof/>
          <w:sz w:val="21"/>
          <w:szCs w:val="20"/>
        </w:rPr>
        <w:drawing>
          <wp:inline distT="0" distB="0" distL="0" distR="0" wp14:anchorId="7E0F2063" wp14:editId="1A613DE6">
            <wp:extent cx="5454000" cy="1862894"/>
            <wp:effectExtent l="19050" t="19050" r="13970" b="2349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5454000" cy="1862894"/>
                    </a:xfrm>
                    <a:prstGeom prst="rect">
                      <a:avLst/>
                    </a:prstGeom>
                    <a:ln w="12700">
                      <a:solidFill>
                        <a:schemeClr val="bg1">
                          <a:lumMod val="85000"/>
                        </a:schemeClr>
                      </a:solidFill>
                    </a:ln>
                  </pic:spPr>
                </pic:pic>
              </a:graphicData>
            </a:graphic>
          </wp:inline>
        </w:drawing>
      </w:r>
    </w:p>
    <w:p w14:paraId="7AC07558" w14:textId="77777777" w:rsidR="00E879EA" w:rsidRPr="00E879EA" w:rsidRDefault="00E879EA" w:rsidP="0038023D">
      <w:pPr>
        <w:pStyle w:val="1e"/>
      </w:pPr>
      <w:r w:rsidRPr="00E879EA">
        <w:t xml:space="preserve">Choose </w:t>
      </w:r>
      <w:r w:rsidRPr="00795953">
        <w:rPr>
          <w:b/>
        </w:rPr>
        <w:t>Design &gt; Basic Network Design &gt; Template Management</w:t>
      </w:r>
      <w:r w:rsidRPr="00E879EA">
        <w:t xml:space="preserve">. On the Policy Template tab page, click </w:t>
      </w:r>
      <w:r w:rsidRPr="00795953">
        <w:rPr>
          <w:b/>
        </w:rPr>
        <w:t>ACL</w:t>
      </w:r>
      <w:r w:rsidRPr="00E879EA">
        <w:t>, and create an ACL.</w:t>
      </w:r>
    </w:p>
    <w:p w14:paraId="44629C44" w14:textId="77777777" w:rsidR="00E879EA" w:rsidRPr="00E879EA" w:rsidRDefault="00E879EA" w:rsidP="002B4DA7">
      <w:pPr>
        <w:pStyle w:val="1e"/>
        <w:numPr>
          <w:ilvl w:val="0"/>
          <w:numId w:val="27"/>
        </w:numPr>
      </w:pPr>
      <w:r w:rsidRPr="00E879EA">
        <w:t xml:space="preserve">Set Name to </w:t>
      </w:r>
      <w:r w:rsidRPr="00795953">
        <w:rPr>
          <w:b/>
        </w:rPr>
        <w:t>For_DNS_Resolve</w:t>
      </w:r>
      <w:r w:rsidRPr="00E879EA">
        <w:t>.</w:t>
      </w:r>
    </w:p>
    <w:p w14:paraId="1611BABE" w14:textId="77777777" w:rsidR="00E879EA" w:rsidRPr="00E879EA" w:rsidRDefault="00E879EA" w:rsidP="002B4DA7">
      <w:pPr>
        <w:pStyle w:val="1e"/>
        <w:numPr>
          <w:ilvl w:val="0"/>
          <w:numId w:val="27"/>
        </w:numPr>
      </w:pPr>
      <w:r w:rsidRPr="00E879EA">
        <w:t xml:space="preserve">Set ACL Number to </w:t>
      </w:r>
      <w:r w:rsidRPr="00795953">
        <w:rPr>
          <w:b/>
        </w:rPr>
        <w:t>6001</w:t>
      </w:r>
      <w:r w:rsidRPr="00E879EA">
        <w:t>.</w:t>
      </w:r>
    </w:p>
    <w:p w14:paraId="4135BCED" w14:textId="77777777" w:rsidR="00E879EA" w:rsidRPr="00E879EA" w:rsidRDefault="00E879EA" w:rsidP="002B4DA7">
      <w:pPr>
        <w:pStyle w:val="1e"/>
        <w:numPr>
          <w:ilvl w:val="0"/>
          <w:numId w:val="27"/>
        </w:numPr>
      </w:pPr>
      <w:r w:rsidRPr="00E879EA">
        <w:t xml:space="preserve">In the </w:t>
      </w:r>
      <w:r w:rsidRPr="00E879EA">
        <w:rPr>
          <w:b/>
        </w:rPr>
        <w:t>Rule List</w:t>
      </w:r>
      <w:r w:rsidRPr="00E879EA">
        <w:t xml:space="preserve"> area, click </w:t>
      </w:r>
      <w:r w:rsidRPr="00E879EA">
        <w:rPr>
          <w:b/>
        </w:rPr>
        <w:t>Add</w:t>
      </w:r>
      <w:r w:rsidRPr="00E879EA">
        <w:t xml:space="preserve">, set </w:t>
      </w:r>
      <w:r w:rsidRPr="00E879EA">
        <w:rPr>
          <w:b/>
        </w:rPr>
        <w:t>Protocol</w:t>
      </w:r>
      <w:r w:rsidRPr="00E879EA">
        <w:t xml:space="preserve"> to </w:t>
      </w:r>
      <w:r w:rsidRPr="00E879EA">
        <w:rPr>
          <w:b/>
        </w:rPr>
        <w:t>UDP</w:t>
      </w:r>
      <w:r w:rsidRPr="00E879EA">
        <w:t xml:space="preserve">, set </w:t>
      </w:r>
      <w:r w:rsidRPr="00E879EA">
        <w:rPr>
          <w:b/>
        </w:rPr>
        <w:t>Port</w:t>
      </w:r>
      <w:r w:rsidRPr="00E879EA">
        <w:t xml:space="preserve"> to </w:t>
      </w:r>
      <w:r w:rsidRPr="00E879EA">
        <w:rPr>
          <w:b/>
        </w:rPr>
        <w:t>53</w:t>
      </w:r>
      <w:r w:rsidRPr="00E879EA">
        <w:t xml:space="preserve">, and click </w:t>
      </w:r>
      <w:r w:rsidRPr="00E879EA">
        <w:rPr>
          <w:b/>
        </w:rPr>
        <w:t>√</w:t>
      </w:r>
      <w:r w:rsidRPr="00E879EA">
        <w:t xml:space="preserve"> to submit the configuration.</w:t>
      </w:r>
    </w:p>
    <w:p w14:paraId="459DA8E3" w14:textId="77777777" w:rsidR="00E879EA" w:rsidRDefault="00E879EA" w:rsidP="002B4DA7">
      <w:pPr>
        <w:pStyle w:val="1e"/>
        <w:numPr>
          <w:ilvl w:val="0"/>
          <w:numId w:val="27"/>
        </w:numPr>
      </w:pPr>
      <w:r w:rsidRPr="00E879EA">
        <w:t xml:space="preserve">Ultimately, click </w:t>
      </w:r>
      <w:r w:rsidRPr="00E879EA">
        <w:rPr>
          <w:b/>
        </w:rPr>
        <w:t>OK</w:t>
      </w:r>
      <w:r w:rsidRPr="00E879EA">
        <w:t xml:space="preserve">. </w:t>
      </w:r>
    </w:p>
    <w:p w14:paraId="03848EEC" w14:textId="77777777" w:rsidR="00782B6C" w:rsidRPr="00782B6C" w:rsidRDefault="00782B6C" w:rsidP="00782B6C">
      <w:pPr>
        <w:pStyle w:val="1e"/>
      </w:pPr>
    </w:p>
    <w:p w14:paraId="4C64EFAB" w14:textId="77777777" w:rsidR="00E879EA" w:rsidRPr="00E879EA" w:rsidRDefault="00E879EA" w:rsidP="00D152A7">
      <w:pPr>
        <w:pStyle w:val="30"/>
      </w:pPr>
      <w:r w:rsidRPr="00E879EA">
        <w:t>Create an SSID for guests.</w:t>
      </w:r>
    </w:p>
    <w:p w14:paraId="574B5FD7" w14:textId="77777777" w:rsidR="00E879EA" w:rsidRPr="00E879EA" w:rsidRDefault="00E879EA" w:rsidP="0038023D">
      <w:pPr>
        <w:pStyle w:val="1e"/>
      </w:pPr>
      <w:r w:rsidRPr="00E879EA">
        <w:t>Create an SSID named</w:t>
      </w:r>
      <w:r w:rsidRPr="00E879EA">
        <w:rPr>
          <w:b/>
        </w:rPr>
        <w:t xml:space="preserve"> iMaster_NCE_Demo</w:t>
      </w:r>
      <w:r w:rsidRPr="00E879EA">
        <w:t xml:space="preserve">, enable Portal authentication, set the forwarding mode to Layer 2 forwarding, and set the user VLAN ID to </w:t>
      </w:r>
      <w:r w:rsidRPr="00782B6C">
        <w:rPr>
          <w:b/>
        </w:rPr>
        <w:t>100</w:t>
      </w:r>
      <w:r w:rsidRPr="00E879EA">
        <w:t>.</w:t>
      </w:r>
    </w:p>
    <w:p w14:paraId="01A8AA74" w14:textId="77777777" w:rsidR="00E879EA" w:rsidRPr="00E879EA" w:rsidRDefault="00E879EA" w:rsidP="0038023D">
      <w:pPr>
        <w:pStyle w:val="1e"/>
      </w:pPr>
      <w:r w:rsidRPr="00E879EA">
        <w:t># Create an SSID.</w:t>
      </w:r>
    </w:p>
    <w:p w14:paraId="14A6DF82" w14:textId="694DF361" w:rsidR="00E879EA" w:rsidRPr="00E879EA" w:rsidRDefault="00E879EA" w:rsidP="00E96EDE">
      <w:pPr>
        <w:spacing w:before="160" w:after="160"/>
        <w:ind w:left="0"/>
        <w:jc w:val="right"/>
        <w:rPr>
          <w:rFonts w:ascii="Huawei Sans" w:hAnsi="Huawei Sans" w:cs="Times New Roman"/>
          <w:sz w:val="21"/>
          <w:szCs w:val="20"/>
        </w:rPr>
      </w:pPr>
      <w:r w:rsidRPr="00E879EA">
        <w:rPr>
          <w:rFonts w:ascii="Huawei Sans" w:hAnsi="Huawei Sans" w:cs="Times New Roman"/>
          <w:noProof/>
          <w:sz w:val="21"/>
          <w:szCs w:val="20"/>
        </w:rPr>
        <w:drawing>
          <wp:inline distT="0" distB="0" distL="0" distR="0" wp14:anchorId="1B6B5640" wp14:editId="1F905B9A">
            <wp:extent cx="5454000" cy="1065561"/>
            <wp:effectExtent l="19050" t="19050" r="13970" b="2032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5454000" cy="1065561"/>
                    </a:xfrm>
                    <a:prstGeom prst="rect">
                      <a:avLst/>
                    </a:prstGeom>
                    <a:ln w="12700">
                      <a:solidFill>
                        <a:schemeClr val="bg1">
                          <a:lumMod val="85000"/>
                        </a:schemeClr>
                      </a:solidFill>
                    </a:ln>
                  </pic:spPr>
                </pic:pic>
              </a:graphicData>
            </a:graphic>
          </wp:inline>
        </w:drawing>
      </w:r>
    </w:p>
    <w:p w14:paraId="60D929FC" w14:textId="77777777" w:rsidR="00E879EA" w:rsidRPr="00E879EA" w:rsidRDefault="00E879EA" w:rsidP="0038023D">
      <w:pPr>
        <w:pStyle w:val="1e"/>
      </w:pPr>
      <w:r w:rsidRPr="00E879EA">
        <w:t xml:space="preserve">Choose </w:t>
      </w:r>
      <w:r w:rsidRPr="00E879EA">
        <w:rPr>
          <w:b/>
        </w:rPr>
        <w:t>Provision</w:t>
      </w:r>
      <w:r w:rsidRPr="00E879EA">
        <w:t xml:space="preserve"> &gt; </w:t>
      </w:r>
      <w:r w:rsidRPr="00E879EA">
        <w:rPr>
          <w:b/>
        </w:rPr>
        <w:t>Site Configuration</w:t>
      </w:r>
      <w:r w:rsidRPr="00E879EA">
        <w:t xml:space="preserve">, select the </w:t>
      </w:r>
      <w:r w:rsidRPr="00E879EA">
        <w:rPr>
          <w:b/>
        </w:rPr>
        <w:t>Branch</w:t>
      </w:r>
      <w:r w:rsidRPr="00E879EA">
        <w:t xml:space="preserve"> site, click </w:t>
      </w:r>
      <w:r w:rsidRPr="00E879EA">
        <w:rPr>
          <w:b/>
        </w:rPr>
        <w:t>AP</w:t>
      </w:r>
      <w:r w:rsidRPr="00E879EA">
        <w:t xml:space="preserve">, and click </w:t>
      </w:r>
      <w:r w:rsidRPr="00E879EA">
        <w:rPr>
          <w:b/>
        </w:rPr>
        <w:t>Create</w:t>
      </w:r>
      <w:r w:rsidRPr="00E879EA">
        <w:t xml:space="preserve"> to create an SSID.</w:t>
      </w:r>
    </w:p>
    <w:p w14:paraId="062C8563" w14:textId="77777777" w:rsidR="00E879EA" w:rsidRPr="00E879EA" w:rsidRDefault="00E879EA" w:rsidP="0038023D">
      <w:pPr>
        <w:pStyle w:val="1e"/>
      </w:pPr>
      <w:r w:rsidRPr="00E879EA">
        <w:t># Configure basic SSID parameters.</w:t>
      </w:r>
    </w:p>
    <w:p w14:paraId="7CE78F3A" w14:textId="6E7EB16B" w:rsidR="00E879EA" w:rsidRPr="00E879EA" w:rsidRDefault="00E879EA" w:rsidP="00E96EDE">
      <w:pPr>
        <w:spacing w:before="160" w:after="160"/>
        <w:ind w:left="0"/>
        <w:jc w:val="right"/>
        <w:rPr>
          <w:rFonts w:ascii="Huawei Sans" w:hAnsi="Huawei Sans" w:cs="Times New Roman"/>
          <w:sz w:val="21"/>
          <w:szCs w:val="20"/>
        </w:rPr>
      </w:pPr>
      <w:r w:rsidRPr="00E879EA">
        <w:rPr>
          <w:rFonts w:ascii="Huawei Sans" w:hAnsi="Huawei Sans" w:cs="Times New Roman"/>
          <w:noProof/>
          <w:sz w:val="21"/>
          <w:szCs w:val="20"/>
        </w:rPr>
        <w:drawing>
          <wp:inline distT="0" distB="0" distL="0" distR="0" wp14:anchorId="309D7DC5" wp14:editId="0016DB85">
            <wp:extent cx="5454000" cy="3643734"/>
            <wp:effectExtent l="19050" t="19050" r="13970" b="1397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5454000" cy="3643734"/>
                    </a:xfrm>
                    <a:prstGeom prst="rect">
                      <a:avLst/>
                    </a:prstGeom>
                    <a:ln w="12700">
                      <a:solidFill>
                        <a:schemeClr val="bg1">
                          <a:lumMod val="85000"/>
                        </a:schemeClr>
                      </a:solidFill>
                    </a:ln>
                  </pic:spPr>
                </pic:pic>
              </a:graphicData>
            </a:graphic>
          </wp:inline>
        </w:drawing>
      </w:r>
    </w:p>
    <w:p w14:paraId="5A6EA7B8" w14:textId="77777777" w:rsidR="00E879EA" w:rsidRPr="00E879EA" w:rsidRDefault="00E879EA" w:rsidP="0038023D">
      <w:pPr>
        <w:pStyle w:val="1e"/>
      </w:pPr>
      <w:r w:rsidRPr="00E879EA">
        <w:t>Configure as follows:</w:t>
      </w:r>
    </w:p>
    <w:p w14:paraId="62251D3A" w14:textId="77777777" w:rsidR="00E879EA" w:rsidRPr="00E879EA" w:rsidRDefault="00E879EA" w:rsidP="002B4DA7">
      <w:pPr>
        <w:pStyle w:val="1e"/>
        <w:numPr>
          <w:ilvl w:val="0"/>
          <w:numId w:val="28"/>
        </w:numPr>
      </w:pPr>
      <w:r w:rsidRPr="00E879EA">
        <w:t xml:space="preserve">Set </w:t>
      </w:r>
      <w:r w:rsidRPr="00731B91">
        <w:t>SSID Name</w:t>
      </w:r>
      <w:r w:rsidRPr="00E879EA">
        <w:t xml:space="preserve"> to </w:t>
      </w:r>
      <w:r w:rsidRPr="00731B91">
        <w:rPr>
          <w:b/>
        </w:rPr>
        <w:t>iMaster_NCE_Demo.</w:t>
      </w:r>
    </w:p>
    <w:p w14:paraId="44DF1CAD" w14:textId="77777777" w:rsidR="00E879EA" w:rsidRPr="00E879EA" w:rsidRDefault="00E879EA" w:rsidP="002B4DA7">
      <w:pPr>
        <w:pStyle w:val="1e"/>
        <w:numPr>
          <w:ilvl w:val="0"/>
          <w:numId w:val="28"/>
        </w:numPr>
      </w:pPr>
      <w:r w:rsidRPr="00E879EA">
        <w:t xml:space="preserve">Retain the default setting for </w:t>
      </w:r>
      <w:r w:rsidRPr="00E879EA">
        <w:rPr>
          <w:b/>
        </w:rPr>
        <w:t>Effective radio</w:t>
      </w:r>
      <w:r w:rsidRPr="00E879EA">
        <w:t>. That is, all options are selected.</w:t>
      </w:r>
    </w:p>
    <w:p w14:paraId="3E5BF430" w14:textId="77777777" w:rsidR="00E879EA" w:rsidRPr="00E879EA" w:rsidRDefault="00E879EA" w:rsidP="002B4DA7">
      <w:pPr>
        <w:pStyle w:val="1e"/>
        <w:numPr>
          <w:ilvl w:val="0"/>
          <w:numId w:val="28"/>
        </w:numPr>
      </w:pPr>
      <w:r w:rsidRPr="00E879EA">
        <w:t xml:space="preserve">Retain the default setting for </w:t>
      </w:r>
      <w:r w:rsidRPr="00E879EA">
        <w:rPr>
          <w:b/>
        </w:rPr>
        <w:t>Network connection mode</w:t>
      </w:r>
      <w:r w:rsidRPr="00E879EA">
        <w:t>. That is, Layer 2 forwarding is selected.</w:t>
      </w:r>
    </w:p>
    <w:p w14:paraId="68B39905" w14:textId="77777777" w:rsidR="00E879EA" w:rsidRPr="00E879EA" w:rsidRDefault="00E879EA" w:rsidP="002B4DA7">
      <w:pPr>
        <w:pStyle w:val="1e"/>
        <w:numPr>
          <w:ilvl w:val="0"/>
          <w:numId w:val="28"/>
        </w:numPr>
      </w:pPr>
      <w:r w:rsidRPr="00E879EA">
        <w:t xml:space="preserve">Set </w:t>
      </w:r>
      <w:r w:rsidRPr="00E96EDE">
        <w:rPr>
          <w:b/>
        </w:rPr>
        <w:t>VLAN ID</w:t>
      </w:r>
      <w:r w:rsidRPr="00E879EA">
        <w:t xml:space="preserve"> to 100.</w:t>
      </w:r>
    </w:p>
    <w:p w14:paraId="4D024EE0" w14:textId="77777777" w:rsidR="00E879EA" w:rsidRPr="00E879EA" w:rsidRDefault="00E879EA" w:rsidP="002B4DA7">
      <w:pPr>
        <w:pStyle w:val="1e"/>
        <w:numPr>
          <w:ilvl w:val="0"/>
          <w:numId w:val="28"/>
        </w:numPr>
      </w:pPr>
      <w:r w:rsidRPr="00E879EA">
        <w:t xml:space="preserve">Click </w:t>
      </w:r>
      <w:r w:rsidRPr="00E879EA">
        <w:rPr>
          <w:b/>
        </w:rPr>
        <w:t>Submit</w:t>
      </w:r>
      <w:r w:rsidRPr="00E879EA">
        <w:t xml:space="preserve"> and then</w:t>
      </w:r>
      <w:r w:rsidRPr="00E879EA">
        <w:rPr>
          <w:b/>
        </w:rPr>
        <w:t xml:space="preserve"> Next</w:t>
      </w:r>
      <w:r w:rsidRPr="00E879EA">
        <w:t>.</w:t>
      </w:r>
    </w:p>
    <w:p w14:paraId="6C98BD17" w14:textId="77777777" w:rsidR="00E879EA" w:rsidRPr="00E879EA" w:rsidRDefault="00E879EA" w:rsidP="0038023D">
      <w:pPr>
        <w:pStyle w:val="1e"/>
      </w:pPr>
      <w:r w:rsidRPr="00E879EA">
        <w:t xml:space="preserve">The VLAN ID configured here is the ID of the VLAN to which wireless users belong, that is, the VLAN specified by the </w:t>
      </w:r>
      <w:r w:rsidRPr="00E879EA">
        <w:rPr>
          <w:b/>
        </w:rPr>
        <w:t>service-vlan vlan-id</w:t>
      </w:r>
      <w:r w:rsidRPr="00E879EA">
        <w:t xml:space="preserve"> command in the VAP profile on the AC.</w:t>
      </w:r>
    </w:p>
    <w:p w14:paraId="3A9B13C4" w14:textId="77777777" w:rsidR="00E879EA" w:rsidRPr="00E879EA" w:rsidRDefault="00E879EA" w:rsidP="0038023D">
      <w:pPr>
        <w:pStyle w:val="1e"/>
      </w:pPr>
      <w:r w:rsidRPr="00E879EA">
        <w:t>In this lab, the VLAN ID is set to 100. When wireless users connect to AP2, AP2 adds a VLAN 100 tag to the data frames of wireless users and sends the tagged data frames through the uplink interface. Therefore, you need to configure the LAN interface on AR2 (that is, GE0/0/1 on AR6120 in this lab) to allow packets from VLAN 100 to pass through. In addition, a DHCP address pool is configured on AR2 to assign an IP address to users in VLAN 100.</w:t>
      </w:r>
    </w:p>
    <w:p w14:paraId="6A521C25" w14:textId="77777777" w:rsidR="00E879EA" w:rsidRPr="00E879EA" w:rsidRDefault="00E879EA" w:rsidP="0038023D">
      <w:pPr>
        <w:pStyle w:val="1e"/>
        <w:rPr>
          <w:noProof/>
        </w:rPr>
      </w:pPr>
      <w:r w:rsidRPr="00E879EA">
        <w:t># Configure SSID security authentication.</w:t>
      </w:r>
    </w:p>
    <w:p w14:paraId="6B0E9E64" w14:textId="77777777" w:rsidR="00E879EA" w:rsidRDefault="00E879EA" w:rsidP="00E879EA">
      <w:pPr>
        <w:spacing w:before="160" w:after="160"/>
        <w:ind w:left="0"/>
        <w:jc w:val="right"/>
        <w:rPr>
          <w:rFonts w:ascii="Huawei Sans" w:hAnsi="Huawei Sans" w:cs="Times New Roman"/>
          <w:sz w:val="21"/>
          <w:szCs w:val="20"/>
        </w:rPr>
      </w:pPr>
      <w:r w:rsidRPr="00E879EA">
        <w:rPr>
          <w:rFonts w:ascii="Huawei Sans" w:hAnsi="Huawei Sans" w:cs="Times New Roman"/>
          <w:noProof/>
          <w:sz w:val="21"/>
          <w:szCs w:val="20"/>
        </w:rPr>
        <w:drawing>
          <wp:inline distT="0" distB="0" distL="0" distR="0" wp14:anchorId="761B2001" wp14:editId="07F0361E">
            <wp:extent cx="5454000" cy="4522553"/>
            <wp:effectExtent l="19050" t="19050" r="13970" b="1143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5454000" cy="4522553"/>
                    </a:xfrm>
                    <a:prstGeom prst="rect">
                      <a:avLst/>
                    </a:prstGeom>
                    <a:ln w="12700">
                      <a:solidFill>
                        <a:schemeClr val="bg1">
                          <a:lumMod val="85000"/>
                        </a:schemeClr>
                      </a:solidFill>
                    </a:ln>
                  </pic:spPr>
                </pic:pic>
              </a:graphicData>
            </a:graphic>
          </wp:inline>
        </w:drawing>
      </w:r>
    </w:p>
    <w:p w14:paraId="54612958" w14:textId="46F4B4E1" w:rsidR="00E879EA" w:rsidRPr="00E879EA" w:rsidRDefault="0038023D" w:rsidP="0038023D">
      <w:pPr>
        <w:spacing w:before="160" w:after="160"/>
        <w:ind w:left="0"/>
        <w:jc w:val="right"/>
        <w:rPr>
          <w:rFonts w:ascii="Huawei Sans" w:hAnsi="Huawei Sans" w:cs="Times New Roman"/>
          <w:sz w:val="21"/>
          <w:szCs w:val="20"/>
        </w:rPr>
      </w:pPr>
      <w:r w:rsidRPr="00E879EA">
        <w:rPr>
          <w:rFonts w:ascii="Huawei Sans" w:hAnsi="Huawei Sans" w:cs="Times New Roman"/>
          <w:noProof/>
          <w:sz w:val="21"/>
          <w:szCs w:val="20"/>
        </w:rPr>
        <w:drawing>
          <wp:inline distT="0" distB="0" distL="0" distR="0" wp14:anchorId="4C066B11" wp14:editId="2558C43D">
            <wp:extent cx="5454000" cy="1632578"/>
            <wp:effectExtent l="19050" t="19050" r="13970" b="2540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5454000" cy="1632578"/>
                    </a:xfrm>
                    <a:prstGeom prst="rect">
                      <a:avLst/>
                    </a:prstGeom>
                    <a:ln w="12700">
                      <a:solidFill>
                        <a:schemeClr val="bg1">
                          <a:lumMod val="85000"/>
                        </a:schemeClr>
                      </a:solidFill>
                    </a:ln>
                  </pic:spPr>
                </pic:pic>
              </a:graphicData>
            </a:graphic>
          </wp:inline>
        </w:drawing>
      </w:r>
    </w:p>
    <w:p w14:paraId="2E7C055D" w14:textId="77777777" w:rsidR="00E879EA" w:rsidRPr="00E879EA" w:rsidRDefault="00E879EA" w:rsidP="0038023D">
      <w:pPr>
        <w:pStyle w:val="1e"/>
      </w:pPr>
      <w:r w:rsidRPr="00E879EA">
        <w:t>Configure as follows:</w:t>
      </w:r>
    </w:p>
    <w:p w14:paraId="66E685F1" w14:textId="77777777" w:rsidR="00E879EA" w:rsidRPr="00E879EA" w:rsidRDefault="00E879EA" w:rsidP="002B4DA7">
      <w:pPr>
        <w:pStyle w:val="1e"/>
        <w:numPr>
          <w:ilvl w:val="0"/>
          <w:numId w:val="30"/>
        </w:numPr>
      </w:pPr>
      <w:r w:rsidRPr="00E879EA">
        <w:t xml:space="preserve">Set </w:t>
      </w:r>
      <w:r w:rsidRPr="00E879EA">
        <w:rPr>
          <w:b/>
        </w:rPr>
        <w:t>Authentication mode</w:t>
      </w:r>
      <w:r w:rsidRPr="00E879EA">
        <w:t xml:space="preserve"> to </w:t>
      </w:r>
      <w:r w:rsidRPr="00E879EA">
        <w:rPr>
          <w:b/>
        </w:rPr>
        <w:t>Open network</w:t>
      </w:r>
      <w:r w:rsidRPr="00E879EA">
        <w:t>. That is, use the Portal authentication mode.</w:t>
      </w:r>
    </w:p>
    <w:p w14:paraId="34AD617E" w14:textId="77777777" w:rsidR="00E879EA" w:rsidRPr="00E879EA" w:rsidRDefault="00E879EA" w:rsidP="002B4DA7">
      <w:pPr>
        <w:pStyle w:val="1e"/>
        <w:numPr>
          <w:ilvl w:val="0"/>
          <w:numId w:val="30"/>
        </w:numPr>
      </w:pPr>
      <w:r w:rsidRPr="00E879EA">
        <w:t xml:space="preserve">Enable </w:t>
      </w:r>
      <w:r w:rsidRPr="00E879EA">
        <w:rPr>
          <w:b/>
        </w:rPr>
        <w:t>Push pages (Portal authentication)</w:t>
      </w:r>
      <w:r w:rsidRPr="00E879EA">
        <w:t>. Then, new configuration items are displayed.</w:t>
      </w:r>
    </w:p>
    <w:p w14:paraId="7A81EAAC" w14:textId="77777777" w:rsidR="00E879EA" w:rsidRPr="00E879EA" w:rsidRDefault="00E879EA" w:rsidP="002B4DA7">
      <w:pPr>
        <w:pStyle w:val="1e"/>
        <w:numPr>
          <w:ilvl w:val="0"/>
          <w:numId w:val="30"/>
        </w:numPr>
      </w:pPr>
      <w:r w:rsidRPr="00E879EA">
        <w:t>Retain the default setting for Page pushing mode. That is, Built-in authentication by cloud platform is selected.</w:t>
      </w:r>
    </w:p>
    <w:p w14:paraId="6514C8C2" w14:textId="77777777" w:rsidR="00E879EA" w:rsidRPr="00E879EA" w:rsidRDefault="00E879EA" w:rsidP="002B4DA7">
      <w:pPr>
        <w:pStyle w:val="1e"/>
        <w:numPr>
          <w:ilvl w:val="0"/>
          <w:numId w:val="30"/>
        </w:numPr>
      </w:pPr>
      <w:r w:rsidRPr="00E879EA">
        <w:t>Set Push Page to Default User Name and Password Authentication Page.</w:t>
      </w:r>
    </w:p>
    <w:p w14:paraId="6966B97A" w14:textId="77777777" w:rsidR="00E879EA" w:rsidRPr="00E879EA" w:rsidRDefault="00E879EA" w:rsidP="002B4DA7">
      <w:pPr>
        <w:pStyle w:val="1e"/>
        <w:numPr>
          <w:ilvl w:val="0"/>
          <w:numId w:val="30"/>
        </w:numPr>
      </w:pPr>
      <w:r w:rsidRPr="00E879EA">
        <w:t xml:space="preserve">Disable </w:t>
      </w:r>
      <w:r w:rsidRPr="00E879EA">
        <w:rPr>
          <w:b/>
        </w:rPr>
        <w:t>Self-registration</w:t>
      </w:r>
      <w:r w:rsidRPr="00E879EA">
        <w:t>. This means that users are not allowed to register new accounts for authentication. Only existing accounts can be used for authentication.</w:t>
      </w:r>
    </w:p>
    <w:p w14:paraId="24E678F4" w14:textId="77777777" w:rsidR="00E879EA" w:rsidRPr="00E879EA" w:rsidRDefault="00E879EA" w:rsidP="002B4DA7">
      <w:pPr>
        <w:pStyle w:val="1e"/>
        <w:numPr>
          <w:ilvl w:val="0"/>
          <w:numId w:val="30"/>
        </w:numPr>
      </w:pPr>
      <w:r w:rsidRPr="00E879EA">
        <w:t xml:space="preserve">Enable </w:t>
      </w:r>
      <w:r w:rsidRPr="00E879EA">
        <w:rPr>
          <w:b/>
        </w:rPr>
        <w:t>Portal authentication-free</w:t>
      </w:r>
      <w:r w:rsidRPr="00E879EA">
        <w:t>. That is, retain the default authentication-free validity period.</w:t>
      </w:r>
    </w:p>
    <w:p w14:paraId="38BAF73E" w14:textId="77777777" w:rsidR="00E879EA" w:rsidRPr="00E879EA" w:rsidRDefault="00E879EA" w:rsidP="002B4DA7">
      <w:pPr>
        <w:pStyle w:val="1e"/>
        <w:numPr>
          <w:ilvl w:val="0"/>
          <w:numId w:val="30"/>
        </w:numPr>
      </w:pPr>
      <w:r w:rsidRPr="00E879EA">
        <w:t xml:space="preserve">In </w:t>
      </w:r>
      <w:r w:rsidRPr="00E879EA">
        <w:rPr>
          <w:b/>
        </w:rPr>
        <w:t>Default permit rule</w:t>
      </w:r>
      <w:r w:rsidRPr="00E879EA">
        <w:t xml:space="preserve">, select the created user ACL, that is, </w:t>
      </w:r>
      <w:r w:rsidRPr="00E879EA">
        <w:rPr>
          <w:b/>
        </w:rPr>
        <w:t>For_DNS_Resolve</w:t>
      </w:r>
      <w:r w:rsidRPr="00E879EA">
        <w:t>.</w:t>
      </w:r>
    </w:p>
    <w:p w14:paraId="77ABCDC0" w14:textId="77777777" w:rsidR="00E879EA" w:rsidRPr="00E879EA" w:rsidRDefault="00E879EA" w:rsidP="002B4DA7">
      <w:pPr>
        <w:pStyle w:val="1e"/>
        <w:numPr>
          <w:ilvl w:val="0"/>
          <w:numId w:val="30"/>
        </w:numPr>
      </w:pPr>
      <w:r w:rsidRPr="00E879EA">
        <w:t xml:space="preserve">Select </w:t>
      </w:r>
      <w:r w:rsidRPr="0038023D">
        <w:t>Bypass policy</w:t>
      </w:r>
      <w:r w:rsidRPr="00E879EA">
        <w:t xml:space="preserve"> and retain the default value</w:t>
      </w:r>
      <w:r w:rsidRPr="0038023D">
        <w:t xml:space="preserve"> User access is allowed</w:t>
      </w:r>
      <w:r w:rsidRPr="00E879EA">
        <w:t>,</w:t>
      </w:r>
      <w:r w:rsidRPr="0038023D">
        <w:t xml:space="preserve"> without authentication</w:t>
      </w:r>
      <w:r w:rsidRPr="00E879EA">
        <w:t>.</w:t>
      </w:r>
    </w:p>
    <w:p w14:paraId="150142DA" w14:textId="77777777" w:rsidR="00E879EA" w:rsidRPr="00E879EA" w:rsidRDefault="00E879EA" w:rsidP="0038023D">
      <w:pPr>
        <w:pStyle w:val="1e"/>
      </w:pPr>
      <w:r w:rsidRPr="00E879EA">
        <w:t xml:space="preserve">After the preceding configuration is complete, click </w:t>
      </w:r>
      <w:r w:rsidRPr="00E879EA">
        <w:rPr>
          <w:b/>
        </w:rPr>
        <w:t>Next</w:t>
      </w:r>
      <w:r w:rsidRPr="00E879EA">
        <w:t>.</w:t>
      </w:r>
    </w:p>
    <w:p w14:paraId="6C6E61A9" w14:textId="77777777" w:rsidR="00E879EA" w:rsidRPr="00E879EA" w:rsidRDefault="00E879EA" w:rsidP="0038023D">
      <w:pPr>
        <w:pStyle w:val="1e"/>
      </w:pPr>
      <w:r w:rsidRPr="00E879EA">
        <w:t># Configure SSID policy control.</w:t>
      </w:r>
    </w:p>
    <w:p w14:paraId="61A580A3" w14:textId="77777777" w:rsidR="00E879EA" w:rsidRPr="00E879EA" w:rsidRDefault="00E879EA" w:rsidP="00E879EA">
      <w:pPr>
        <w:spacing w:before="160" w:after="160"/>
        <w:ind w:left="0"/>
        <w:jc w:val="right"/>
        <w:rPr>
          <w:rFonts w:ascii="Huawei Sans" w:hAnsi="Huawei Sans" w:cs="Times New Roman"/>
          <w:sz w:val="21"/>
          <w:szCs w:val="20"/>
        </w:rPr>
      </w:pPr>
      <w:r w:rsidRPr="00E879EA">
        <w:rPr>
          <w:rFonts w:ascii="Huawei Sans" w:hAnsi="Huawei Sans" w:cs="Times New Roman"/>
          <w:noProof/>
          <w:sz w:val="21"/>
          <w:szCs w:val="20"/>
        </w:rPr>
        <w:drawing>
          <wp:inline distT="0" distB="0" distL="0" distR="0" wp14:anchorId="436CD328" wp14:editId="596D2727">
            <wp:extent cx="5454000" cy="1940986"/>
            <wp:effectExtent l="19050" t="19050" r="13970" b="2159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5454000" cy="1940986"/>
                    </a:xfrm>
                    <a:prstGeom prst="rect">
                      <a:avLst/>
                    </a:prstGeom>
                    <a:ln w="12700">
                      <a:solidFill>
                        <a:schemeClr val="bg1">
                          <a:lumMod val="85000"/>
                        </a:schemeClr>
                      </a:solidFill>
                    </a:ln>
                  </pic:spPr>
                </pic:pic>
              </a:graphicData>
            </a:graphic>
          </wp:inline>
        </w:drawing>
      </w:r>
    </w:p>
    <w:p w14:paraId="2544CAF4" w14:textId="77777777" w:rsidR="00E879EA" w:rsidRPr="00E879EA" w:rsidRDefault="00E879EA" w:rsidP="0038023D">
      <w:pPr>
        <w:pStyle w:val="1e"/>
      </w:pPr>
      <w:r w:rsidRPr="00E879EA">
        <w:t>Configure as follows:</w:t>
      </w:r>
    </w:p>
    <w:p w14:paraId="5B2AAF08" w14:textId="77777777" w:rsidR="00E879EA" w:rsidRPr="00E879EA" w:rsidRDefault="00E879EA" w:rsidP="002B4DA7">
      <w:pPr>
        <w:pStyle w:val="1e"/>
        <w:numPr>
          <w:ilvl w:val="0"/>
          <w:numId w:val="38"/>
        </w:numPr>
      </w:pPr>
      <w:r w:rsidRPr="00E879EA">
        <w:t xml:space="preserve">Enable </w:t>
      </w:r>
      <w:r w:rsidRPr="00E879EA">
        <w:rPr>
          <w:b/>
        </w:rPr>
        <w:t>Static terminal rate limiting</w:t>
      </w:r>
      <w:r w:rsidRPr="00E879EA">
        <w:t xml:space="preserve">, and set both the uplink and downlink traffic to </w:t>
      </w:r>
      <w:r w:rsidRPr="00AD53FA">
        <w:rPr>
          <w:b/>
        </w:rPr>
        <w:t>5</w:t>
      </w:r>
      <w:r w:rsidRPr="00E879EA">
        <w:t xml:space="preserve"> Mbit/s.</w:t>
      </w:r>
    </w:p>
    <w:p w14:paraId="0F89AF2F" w14:textId="77777777" w:rsidR="00E879EA" w:rsidRPr="0038023D" w:rsidRDefault="00E879EA" w:rsidP="002B4DA7">
      <w:pPr>
        <w:pStyle w:val="1e"/>
        <w:numPr>
          <w:ilvl w:val="0"/>
          <w:numId w:val="38"/>
        </w:numPr>
      </w:pPr>
      <w:r w:rsidRPr="0038023D">
        <w:t xml:space="preserve">Click </w:t>
      </w:r>
      <w:r w:rsidRPr="0038023D">
        <w:rPr>
          <w:b/>
        </w:rPr>
        <w:t>OK</w:t>
      </w:r>
      <w:r w:rsidRPr="0038023D">
        <w:t xml:space="preserve"> and wait until the configuration is delivered to AP2.</w:t>
      </w:r>
    </w:p>
    <w:p w14:paraId="3012596B" w14:textId="77777777" w:rsidR="00E879EA" w:rsidRPr="00E879EA" w:rsidRDefault="00E879EA" w:rsidP="0038023D">
      <w:pPr>
        <w:pStyle w:val="1e"/>
      </w:pPr>
      <w:r w:rsidRPr="00E879EA">
        <w:t># Verify the configuration.</w:t>
      </w:r>
    </w:p>
    <w:p w14:paraId="4AFD3251" w14:textId="77777777" w:rsidR="00E879EA" w:rsidRPr="00E879EA" w:rsidRDefault="00E879EA" w:rsidP="00E879EA">
      <w:pPr>
        <w:spacing w:before="160" w:after="160"/>
        <w:ind w:left="0"/>
        <w:jc w:val="right"/>
        <w:rPr>
          <w:rFonts w:ascii="Huawei Sans" w:hAnsi="Huawei Sans" w:cs="Times New Roman"/>
          <w:sz w:val="21"/>
          <w:szCs w:val="20"/>
        </w:rPr>
      </w:pPr>
      <w:r w:rsidRPr="00E879EA">
        <w:rPr>
          <w:rFonts w:ascii="Huawei Sans" w:hAnsi="Huawei Sans" w:cs="Times New Roman"/>
          <w:noProof/>
          <w:sz w:val="21"/>
          <w:szCs w:val="20"/>
        </w:rPr>
        <w:drawing>
          <wp:inline distT="0" distB="0" distL="0" distR="0" wp14:anchorId="6F9B336E" wp14:editId="4B83E65F">
            <wp:extent cx="5454000" cy="801859"/>
            <wp:effectExtent l="19050" t="19050" r="13970" b="1778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5454000" cy="801859"/>
                    </a:xfrm>
                    <a:prstGeom prst="rect">
                      <a:avLst/>
                    </a:prstGeom>
                    <a:ln w="12700">
                      <a:solidFill>
                        <a:schemeClr val="bg1">
                          <a:lumMod val="85000"/>
                        </a:schemeClr>
                      </a:solidFill>
                    </a:ln>
                  </pic:spPr>
                </pic:pic>
              </a:graphicData>
            </a:graphic>
          </wp:inline>
        </w:drawing>
      </w:r>
    </w:p>
    <w:p w14:paraId="6E801C19" w14:textId="77777777" w:rsidR="00E879EA" w:rsidRPr="00E879EA" w:rsidRDefault="00E879EA" w:rsidP="0038023D">
      <w:pPr>
        <w:pStyle w:val="1e"/>
      </w:pPr>
      <w:r w:rsidRPr="00E879EA">
        <w:t>The web page shows that the created SSID has been enabled on the radios of AP2.</w:t>
      </w:r>
    </w:p>
    <w:p w14:paraId="43C2E0A5" w14:textId="77777777" w:rsidR="00E879EA" w:rsidRPr="00E879EA" w:rsidRDefault="00E879EA" w:rsidP="0038023D">
      <w:pPr>
        <w:pStyle w:val="1e"/>
      </w:pPr>
      <w:r w:rsidRPr="00E879EA">
        <w:t># Verify using a wireless terminal.</w:t>
      </w:r>
    </w:p>
    <w:p w14:paraId="2630F3A2" w14:textId="77777777" w:rsidR="00E879EA" w:rsidRPr="00E879EA" w:rsidRDefault="00E879EA" w:rsidP="0038023D">
      <w:pPr>
        <w:spacing w:before="160" w:after="160"/>
        <w:ind w:left="1701"/>
        <w:jc w:val="center"/>
        <w:rPr>
          <w:rFonts w:ascii="Huawei Sans" w:hAnsi="Huawei Sans" w:cs="Times New Roman"/>
          <w:sz w:val="21"/>
          <w:szCs w:val="20"/>
        </w:rPr>
      </w:pPr>
      <w:r w:rsidRPr="00E879EA">
        <w:rPr>
          <w:rFonts w:ascii="Huawei Sans" w:hAnsi="Huawei Sans" w:cs="Times New Roman"/>
          <w:noProof/>
          <w:sz w:val="21"/>
          <w:szCs w:val="20"/>
        </w:rPr>
        <w:drawing>
          <wp:inline distT="0" distB="0" distL="0" distR="0" wp14:anchorId="181AAF5A" wp14:editId="416741C7">
            <wp:extent cx="3194685" cy="5151755"/>
            <wp:effectExtent l="19050" t="19050" r="24765" b="1079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3194685" cy="5151755"/>
                    </a:xfrm>
                    <a:prstGeom prst="rect">
                      <a:avLst/>
                    </a:prstGeom>
                    <a:ln w="12700">
                      <a:solidFill>
                        <a:schemeClr val="bg1">
                          <a:lumMod val="85000"/>
                        </a:schemeClr>
                      </a:solidFill>
                    </a:ln>
                  </pic:spPr>
                </pic:pic>
              </a:graphicData>
            </a:graphic>
          </wp:inline>
        </w:drawing>
      </w:r>
    </w:p>
    <w:p w14:paraId="3EFF5196" w14:textId="77777777" w:rsidR="00E879EA" w:rsidRDefault="00E879EA" w:rsidP="0038023D">
      <w:pPr>
        <w:pStyle w:val="1e"/>
      </w:pPr>
      <w:r w:rsidRPr="00E879EA">
        <w:t xml:space="preserve">On a wireless terminal, you can find the wireless signal with the SSID </w:t>
      </w:r>
      <w:r w:rsidRPr="00E879EA">
        <w:rPr>
          <w:b/>
        </w:rPr>
        <w:t>iMaster_NCE_Demo</w:t>
      </w:r>
      <w:r w:rsidRPr="00E879EA">
        <w:t xml:space="preserve"> sent by AP2.</w:t>
      </w:r>
    </w:p>
    <w:p w14:paraId="2C81B9B4" w14:textId="77777777" w:rsidR="00D15838" w:rsidRPr="00E879EA" w:rsidRDefault="00D15838" w:rsidP="0038023D">
      <w:pPr>
        <w:pStyle w:val="1e"/>
      </w:pPr>
    </w:p>
    <w:p w14:paraId="63E9C91F" w14:textId="77777777" w:rsidR="00E879EA" w:rsidRPr="00E879EA" w:rsidRDefault="00E879EA" w:rsidP="00D152A7">
      <w:pPr>
        <w:pStyle w:val="30"/>
      </w:pPr>
      <w:r w:rsidRPr="00E879EA">
        <w:t>Create an SSID for employees.</w:t>
      </w:r>
    </w:p>
    <w:p w14:paraId="1AD59E1A" w14:textId="77777777" w:rsidR="00E879EA" w:rsidRPr="00E879EA" w:rsidRDefault="00E879EA" w:rsidP="0038023D">
      <w:pPr>
        <w:pStyle w:val="1e"/>
      </w:pPr>
      <w:r w:rsidRPr="00E879EA">
        <w:t>Create an SSID named</w:t>
      </w:r>
      <w:r w:rsidRPr="00E879EA">
        <w:rPr>
          <w:b/>
        </w:rPr>
        <w:t xml:space="preserve"> Employee</w:t>
      </w:r>
      <w:r w:rsidRPr="00E879EA">
        <w:t>, enable 802.1X authentication, set the forwarding mode to Layer 2 forwarding, and set the user VLAN ID to</w:t>
      </w:r>
      <w:r w:rsidRPr="00D15838">
        <w:rPr>
          <w:b/>
        </w:rPr>
        <w:t xml:space="preserve"> 200</w:t>
      </w:r>
      <w:r w:rsidRPr="00E879EA">
        <w:t>.</w:t>
      </w:r>
    </w:p>
    <w:p w14:paraId="101F1E3F" w14:textId="77777777" w:rsidR="00E879EA" w:rsidRPr="00E879EA" w:rsidRDefault="00E879EA" w:rsidP="0038023D">
      <w:pPr>
        <w:pStyle w:val="1e"/>
      </w:pPr>
      <w:r w:rsidRPr="00E879EA">
        <w:t># Create an SSID.</w:t>
      </w:r>
    </w:p>
    <w:p w14:paraId="14D7FF5A" w14:textId="77777777" w:rsidR="00E879EA" w:rsidRPr="00E879EA" w:rsidRDefault="00E879EA" w:rsidP="00E879EA">
      <w:pPr>
        <w:spacing w:before="160" w:after="160"/>
        <w:ind w:left="0"/>
        <w:jc w:val="right"/>
        <w:rPr>
          <w:rFonts w:ascii="Huawei Sans" w:hAnsi="Huawei Sans" w:cs="Times New Roman"/>
          <w:sz w:val="21"/>
          <w:szCs w:val="20"/>
        </w:rPr>
      </w:pPr>
      <w:r w:rsidRPr="00E879EA">
        <w:rPr>
          <w:rFonts w:ascii="Huawei Sans" w:hAnsi="Huawei Sans" w:cs="Times New Roman"/>
          <w:noProof/>
          <w:sz w:val="21"/>
          <w:szCs w:val="20"/>
        </w:rPr>
        <w:drawing>
          <wp:inline distT="0" distB="0" distL="0" distR="0" wp14:anchorId="099ACC9D" wp14:editId="315345FC">
            <wp:extent cx="5454000" cy="1065561"/>
            <wp:effectExtent l="19050" t="19050" r="13970" b="2032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5454000" cy="1065561"/>
                    </a:xfrm>
                    <a:prstGeom prst="rect">
                      <a:avLst/>
                    </a:prstGeom>
                    <a:ln w="12700">
                      <a:solidFill>
                        <a:schemeClr val="bg1">
                          <a:lumMod val="85000"/>
                        </a:schemeClr>
                      </a:solidFill>
                    </a:ln>
                  </pic:spPr>
                </pic:pic>
              </a:graphicData>
            </a:graphic>
          </wp:inline>
        </w:drawing>
      </w:r>
    </w:p>
    <w:p w14:paraId="3D6BD678" w14:textId="77777777" w:rsidR="00E879EA" w:rsidRPr="00E879EA" w:rsidRDefault="00E879EA" w:rsidP="0038023D">
      <w:pPr>
        <w:pStyle w:val="1e"/>
      </w:pPr>
      <w:r w:rsidRPr="00E879EA">
        <w:t xml:space="preserve">Choose </w:t>
      </w:r>
      <w:r w:rsidRPr="00E879EA">
        <w:rPr>
          <w:b/>
        </w:rPr>
        <w:t>Provision</w:t>
      </w:r>
      <w:r w:rsidRPr="00E879EA">
        <w:t xml:space="preserve"> &gt; </w:t>
      </w:r>
      <w:r w:rsidRPr="00E879EA">
        <w:rPr>
          <w:b/>
        </w:rPr>
        <w:t>Site Configuration</w:t>
      </w:r>
      <w:r w:rsidRPr="00E879EA">
        <w:t xml:space="preserve">, select the </w:t>
      </w:r>
      <w:r w:rsidRPr="00E879EA">
        <w:rPr>
          <w:b/>
        </w:rPr>
        <w:t>Branch</w:t>
      </w:r>
      <w:r w:rsidRPr="00E879EA">
        <w:t xml:space="preserve"> site, click </w:t>
      </w:r>
      <w:r w:rsidRPr="00E879EA">
        <w:rPr>
          <w:b/>
        </w:rPr>
        <w:t>AP</w:t>
      </w:r>
      <w:r w:rsidRPr="00E879EA">
        <w:t xml:space="preserve">, and click </w:t>
      </w:r>
      <w:r w:rsidRPr="00E879EA">
        <w:rPr>
          <w:b/>
        </w:rPr>
        <w:t>Create</w:t>
      </w:r>
      <w:r w:rsidRPr="00E879EA">
        <w:t xml:space="preserve"> to create an SSID.</w:t>
      </w:r>
    </w:p>
    <w:p w14:paraId="6D0F8AF7" w14:textId="77777777" w:rsidR="00E879EA" w:rsidRPr="00E879EA" w:rsidRDefault="00E879EA" w:rsidP="0038023D">
      <w:pPr>
        <w:pStyle w:val="1e"/>
      </w:pPr>
      <w:r w:rsidRPr="00E879EA">
        <w:t># Configure basic SSID parameters.</w:t>
      </w:r>
    </w:p>
    <w:p w14:paraId="74A48474" w14:textId="7BBCBD07" w:rsidR="00E879EA" w:rsidRPr="00E879EA" w:rsidRDefault="00E879EA" w:rsidP="0038023D">
      <w:pPr>
        <w:spacing w:before="160" w:after="160"/>
        <w:ind w:left="0"/>
        <w:jc w:val="right"/>
        <w:rPr>
          <w:rFonts w:ascii="Huawei Sans" w:hAnsi="Huawei Sans" w:cs="Times New Roman"/>
          <w:sz w:val="21"/>
          <w:szCs w:val="20"/>
        </w:rPr>
      </w:pPr>
      <w:r w:rsidRPr="00E879EA">
        <w:rPr>
          <w:rFonts w:ascii="Huawei Sans" w:hAnsi="Huawei Sans" w:cs="Times New Roman"/>
          <w:noProof/>
          <w:sz w:val="21"/>
          <w:szCs w:val="20"/>
        </w:rPr>
        <w:drawing>
          <wp:inline distT="0" distB="0" distL="0" distR="0" wp14:anchorId="60FCFAE3" wp14:editId="62B0B474">
            <wp:extent cx="5454000" cy="3643733"/>
            <wp:effectExtent l="19050" t="19050" r="13970" b="1397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5454000" cy="3643733"/>
                    </a:xfrm>
                    <a:prstGeom prst="rect">
                      <a:avLst/>
                    </a:prstGeom>
                    <a:ln w="12700">
                      <a:solidFill>
                        <a:schemeClr val="bg1">
                          <a:lumMod val="85000"/>
                        </a:schemeClr>
                      </a:solidFill>
                    </a:ln>
                  </pic:spPr>
                </pic:pic>
              </a:graphicData>
            </a:graphic>
          </wp:inline>
        </w:drawing>
      </w:r>
    </w:p>
    <w:p w14:paraId="667A4DB9" w14:textId="77777777" w:rsidR="00E879EA" w:rsidRPr="00E879EA" w:rsidRDefault="00E879EA" w:rsidP="0038023D">
      <w:pPr>
        <w:pStyle w:val="1e"/>
      </w:pPr>
      <w:r w:rsidRPr="00E879EA">
        <w:t>Configure as follows:</w:t>
      </w:r>
    </w:p>
    <w:p w14:paraId="7D04AE82" w14:textId="77777777" w:rsidR="00E879EA" w:rsidRPr="0038023D" w:rsidRDefault="00E879EA" w:rsidP="002B4DA7">
      <w:pPr>
        <w:pStyle w:val="a"/>
        <w:numPr>
          <w:ilvl w:val="0"/>
          <w:numId w:val="32"/>
        </w:numPr>
        <w:tabs>
          <w:tab w:val="num" w:pos="2126"/>
        </w:tabs>
        <w:spacing w:before="120" w:after="120"/>
        <w:rPr>
          <w:rFonts w:ascii="Huawei Sans" w:hAnsi="Huawei Sans"/>
          <w:sz w:val="21"/>
          <w:szCs w:val="21"/>
        </w:rPr>
      </w:pPr>
      <w:r w:rsidRPr="0038023D">
        <w:rPr>
          <w:rFonts w:ascii="Huawei Sans" w:hAnsi="Huawei Sans"/>
          <w:sz w:val="21"/>
          <w:szCs w:val="21"/>
        </w:rPr>
        <w:t xml:space="preserve">Set </w:t>
      </w:r>
      <w:r w:rsidRPr="0038023D">
        <w:rPr>
          <w:rFonts w:ascii="Huawei Sans" w:hAnsi="Huawei Sans"/>
          <w:b/>
          <w:sz w:val="21"/>
          <w:szCs w:val="21"/>
        </w:rPr>
        <w:t>SSID Name</w:t>
      </w:r>
      <w:r w:rsidRPr="0038023D">
        <w:rPr>
          <w:rFonts w:ascii="Huawei Sans" w:hAnsi="Huawei Sans"/>
          <w:sz w:val="21"/>
          <w:szCs w:val="21"/>
        </w:rPr>
        <w:t xml:space="preserve"> to </w:t>
      </w:r>
      <w:r w:rsidRPr="0038023D">
        <w:rPr>
          <w:rFonts w:ascii="Huawei Sans" w:hAnsi="Huawei Sans"/>
          <w:b/>
          <w:sz w:val="21"/>
          <w:szCs w:val="21"/>
        </w:rPr>
        <w:t>Employee</w:t>
      </w:r>
      <w:r w:rsidRPr="0038023D">
        <w:rPr>
          <w:rFonts w:ascii="Huawei Sans" w:hAnsi="Huawei Sans"/>
          <w:sz w:val="21"/>
          <w:szCs w:val="21"/>
        </w:rPr>
        <w:t>.</w:t>
      </w:r>
    </w:p>
    <w:p w14:paraId="37A7BE8B" w14:textId="77777777" w:rsidR="00E879EA" w:rsidRPr="0038023D" w:rsidRDefault="00E879EA" w:rsidP="002B4DA7">
      <w:pPr>
        <w:pStyle w:val="a"/>
        <w:numPr>
          <w:ilvl w:val="0"/>
          <w:numId w:val="32"/>
        </w:numPr>
        <w:tabs>
          <w:tab w:val="num" w:pos="2126"/>
        </w:tabs>
        <w:spacing w:before="120" w:after="120"/>
        <w:rPr>
          <w:rFonts w:ascii="Huawei Sans" w:hAnsi="Huawei Sans"/>
          <w:sz w:val="21"/>
          <w:szCs w:val="21"/>
        </w:rPr>
      </w:pPr>
      <w:r w:rsidRPr="0038023D">
        <w:rPr>
          <w:rFonts w:ascii="Huawei Sans" w:hAnsi="Huawei Sans"/>
          <w:sz w:val="21"/>
          <w:szCs w:val="21"/>
        </w:rPr>
        <w:t xml:space="preserve">Retain the default setting for </w:t>
      </w:r>
      <w:r w:rsidRPr="0038023D">
        <w:rPr>
          <w:rFonts w:ascii="Huawei Sans" w:hAnsi="Huawei Sans"/>
          <w:b/>
          <w:sz w:val="21"/>
          <w:szCs w:val="21"/>
        </w:rPr>
        <w:t>Effective radio</w:t>
      </w:r>
      <w:r w:rsidRPr="0038023D">
        <w:rPr>
          <w:rFonts w:ascii="Huawei Sans" w:hAnsi="Huawei Sans"/>
          <w:sz w:val="21"/>
          <w:szCs w:val="21"/>
        </w:rPr>
        <w:t>. That is, all options are selected.</w:t>
      </w:r>
    </w:p>
    <w:p w14:paraId="3945A427" w14:textId="77777777" w:rsidR="00E879EA" w:rsidRPr="0038023D" w:rsidRDefault="00E879EA" w:rsidP="002B4DA7">
      <w:pPr>
        <w:pStyle w:val="a"/>
        <w:numPr>
          <w:ilvl w:val="0"/>
          <w:numId w:val="32"/>
        </w:numPr>
        <w:tabs>
          <w:tab w:val="num" w:pos="2126"/>
        </w:tabs>
        <w:spacing w:before="120" w:after="120"/>
        <w:rPr>
          <w:rFonts w:ascii="Huawei Sans" w:hAnsi="Huawei Sans"/>
          <w:sz w:val="21"/>
          <w:szCs w:val="21"/>
        </w:rPr>
      </w:pPr>
      <w:r w:rsidRPr="0038023D">
        <w:rPr>
          <w:rFonts w:ascii="Huawei Sans" w:hAnsi="Huawei Sans"/>
          <w:sz w:val="21"/>
          <w:szCs w:val="21"/>
        </w:rPr>
        <w:t xml:space="preserve">Retain the default setting for </w:t>
      </w:r>
      <w:r w:rsidRPr="0038023D">
        <w:rPr>
          <w:rFonts w:ascii="Huawei Sans" w:hAnsi="Huawei Sans"/>
          <w:b/>
          <w:sz w:val="21"/>
          <w:szCs w:val="21"/>
        </w:rPr>
        <w:t>Network connection mode</w:t>
      </w:r>
      <w:r w:rsidRPr="0038023D">
        <w:rPr>
          <w:rFonts w:ascii="Huawei Sans" w:hAnsi="Huawei Sans"/>
          <w:sz w:val="21"/>
          <w:szCs w:val="21"/>
        </w:rPr>
        <w:t>. That is, Layer 2 forwarding is selected.</w:t>
      </w:r>
    </w:p>
    <w:p w14:paraId="3FB734D9" w14:textId="77777777" w:rsidR="00E879EA" w:rsidRPr="0038023D" w:rsidRDefault="00E879EA" w:rsidP="002B4DA7">
      <w:pPr>
        <w:pStyle w:val="a"/>
        <w:numPr>
          <w:ilvl w:val="0"/>
          <w:numId w:val="32"/>
        </w:numPr>
        <w:tabs>
          <w:tab w:val="num" w:pos="2126"/>
        </w:tabs>
        <w:spacing w:before="120" w:after="120"/>
        <w:rPr>
          <w:rFonts w:ascii="Huawei Sans" w:hAnsi="Huawei Sans"/>
          <w:sz w:val="21"/>
          <w:szCs w:val="21"/>
        </w:rPr>
      </w:pPr>
      <w:r w:rsidRPr="0038023D">
        <w:rPr>
          <w:rFonts w:ascii="Huawei Sans" w:hAnsi="Huawei Sans"/>
          <w:sz w:val="21"/>
          <w:szCs w:val="21"/>
        </w:rPr>
        <w:t xml:space="preserve">Set </w:t>
      </w:r>
      <w:r w:rsidRPr="0038023D">
        <w:rPr>
          <w:rFonts w:ascii="Huawei Sans" w:hAnsi="Huawei Sans"/>
          <w:b/>
          <w:sz w:val="21"/>
          <w:szCs w:val="21"/>
        </w:rPr>
        <w:t>VLAN ID</w:t>
      </w:r>
      <w:r w:rsidRPr="0038023D">
        <w:rPr>
          <w:rFonts w:ascii="Huawei Sans" w:hAnsi="Huawei Sans"/>
          <w:sz w:val="21"/>
          <w:szCs w:val="21"/>
        </w:rPr>
        <w:t xml:space="preserve"> to </w:t>
      </w:r>
      <w:r w:rsidRPr="0038023D">
        <w:rPr>
          <w:rFonts w:ascii="Huawei Sans" w:hAnsi="Huawei Sans"/>
          <w:b/>
          <w:sz w:val="21"/>
          <w:szCs w:val="21"/>
        </w:rPr>
        <w:t>200</w:t>
      </w:r>
      <w:r w:rsidRPr="0038023D">
        <w:rPr>
          <w:rFonts w:ascii="Huawei Sans" w:hAnsi="Huawei Sans"/>
          <w:sz w:val="21"/>
          <w:szCs w:val="21"/>
        </w:rPr>
        <w:t>.</w:t>
      </w:r>
    </w:p>
    <w:p w14:paraId="72734A03" w14:textId="77777777" w:rsidR="00E879EA" w:rsidRPr="0038023D" w:rsidRDefault="00E879EA" w:rsidP="002B4DA7">
      <w:pPr>
        <w:pStyle w:val="a"/>
        <w:numPr>
          <w:ilvl w:val="0"/>
          <w:numId w:val="32"/>
        </w:numPr>
        <w:tabs>
          <w:tab w:val="num" w:pos="2126"/>
        </w:tabs>
        <w:spacing w:before="120" w:after="120"/>
        <w:rPr>
          <w:rFonts w:ascii="Huawei Sans" w:hAnsi="Huawei Sans"/>
          <w:sz w:val="21"/>
          <w:szCs w:val="21"/>
        </w:rPr>
      </w:pPr>
      <w:r w:rsidRPr="0038023D">
        <w:rPr>
          <w:rFonts w:ascii="Huawei Sans" w:hAnsi="Huawei Sans"/>
          <w:sz w:val="21"/>
          <w:szCs w:val="21"/>
        </w:rPr>
        <w:t xml:space="preserve">Click </w:t>
      </w:r>
      <w:r w:rsidRPr="0038023D">
        <w:rPr>
          <w:rFonts w:ascii="Huawei Sans" w:hAnsi="Huawei Sans"/>
          <w:b/>
          <w:sz w:val="21"/>
          <w:szCs w:val="21"/>
        </w:rPr>
        <w:t>Submit</w:t>
      </w:r>
      <w:r w:rsidRPr="0038023D">
        <w:rPr>
          <w:rFonts w:ascii="Huawei Sans" w:hAnsi="Huawei Sans"/>
          <w:sz w:val="21"/>
          <w:szCs w:val="21"/>
        </w:rPr>
        <w:t xml:space="preserve"> and then</w:t>
      </w:r>
      <w:r w:rsidRPr="0038023D">
        <w:rPr>
          <w:rFonts w:ascii="Huawei Sans" w:hAnsi="Huawei Sans"/>
          <w:b/>
          <w:sz w:val="21"/>
          <w:szCs w:val="21"/>
        </w:rPr>
        <w:t xml:space="preserve"> Next</w:t>
      </w:r>
      <w:r w:rsidRPr="0038023D">
        <w:rPr>
          <w:rFonts w:ascii="Huawei Sans" w:hAnsi="Huawei Sans"/>
          <w:sz w:val="21"/>
          <w:szCs w:val="21"/>
        </w:rPr>
        <w:t>.</w:t>
      </w:r>
    </w:p>
    <w:p w14:paraId="4BEB457B" w14:textId="77777777" w:rsidR="00E879EA" w:rsidRPr="00E879EA" w:rsidRDefault="00E879EA" w:rsidP="0038023D">
      <w:pPr>
        <w:pStyle w:val="1e"/>
      </w:pPr>
      <w:r w:rsidRPr="00E879EA">
        <w:t># Configure SSID security authentication.</w:t>
      </w:r>
    </w:p>
    <w:p w14:paraId="657E9CD4" w14:textId="6A9524DA" w:rsidR="00E879EA" w:rsidRPr="00E879EA" w:rsidRDefault="00E879EA" w:rsidP="0038023D">
      <w:pPr>
        <w:spacing w:before="160" w:after="160"/>
        <w:ind w:left="0"/>
        <w:jc w:val="right"/>
        <w:rPr>
          <w:rFonts w:ascii="Huawei Sans" w:hAnsi="Huawei Sans" w:cs="Times New Roman"/>
          <w:sz w:val="21"/>
          <w:szCs w:val="20"/>
        </w:rPr>
      </w:pPr>
      <w:r w:rsidRPr="00E879EA">
        <w:rPr>
          <w:rFonts w:ascii="Huawei Sans" w:hAnsi="Huawei Sans" w:cs="Times New Roman"/>
          <w:noProof/>
          <w:sz w:val="21"/>
          <w:szCs w:val="20"/>
        </w:rPr>
        <w:drawing>
          <wp:inline distT="0" distB="0" distL="0" distR="0" wp14:anchorId="6398773C" wp14:editId="3007B32A">
            <wp:extent cx="5454000" cy="1951171"/>
            <wp:effectExtent l="19050" t="19050" r="13970" b="1143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5454000" cy="1951171"/>
                    </a:xfrm>
                    <a:prstGeom prst="rect">
                      <a:avLst/>
                    </a:prstGeom>
                    <a:ln w="12700">
                      <a:solidFill>
                        <a:schemeClr val="bg1">
                          <a:lumMod val="85000"/>
                        </a:schemeClr>
                      </a:solidFill>
                    </a:ln>
                  </pic:spPr>
                </pic:pic>
              </a:graphicData>
            </a:graphic>
          </wp:inline>
        </w:drawing>
      </w:r>
    </w:p>
    <w:p w14:paraId="45536348" w14:textId="77777777" w:rsidR="00E879EA" w:rsidRPr="00E879EA" w:rsidRDefault="00E879EA" w:rsidP="0038023D">
      <w:pPr>
        <w:pStyle w:val="1e"/>
      </w:pPr>
      <w:r w:rsidRPr="00E879EA">
        <w:t>Configure as follows:</w:t>
      </w:r>
    </w:p>
    <w:p w14:paraId="2B149B12" w14:textId="77777777" w:rsidR="00E879EA" w:rsidRPr="00E879EA" w:rsidRDefault="00E879EA" w:rsidP="002B4DA7">
      <w:pPr>
        <w:numPr>
          <w:ilvl w:val="6"/>
          <w:numId w:val="29"/>
        </w:numPr>
        <w:tabs>
          <w:tab w:val="clear" w:pos="2126"/>
          <w:tab w:val="num" w:pos="1406"/>
        </w:tabs>
        <w:topLinePunct w:val="0"/>
        <w:spacing w:before="160" w:after="160"/>
        <w:ind w:leftChars="409" w:left="1407"/>
        <w:rPr>
          <w:rFonts w:ascii="Huawei Sans" w:hAnsi="Huawei Sans"/>
          <w:sz w:val="21"/>
          <w:szCs w:val="21"/>
        </w:rPr>
      </w:pPr>
      <w:r w:rsidRPr="00E879EA">
        <w:rPr>
          <w:rFonts w:ascii="Huawei Sans" w:hAnsi="Huawei Sans"/>
          <w:sz w:val="21"/>
          <w:szCs w:val="21"/>
        </w:rPr>
        <w:t xml:space="preserve">Set </w:t>
      </w:r>
      <w:r w:rsidRPr="00E879EA">
        <w:rPr>
          <w:rFonts w:ascii="Huawei Sans" w:hAnsi="Huawei Sans"/>
          <w:b/>
          <w:sz w:val="21"/>
          <w:szCs w:val="21"/>
        </w:rPr>
        <w:t>Authentication mode</w:t>
      </w:r>
      <w:r w:rsidRPr="00E879EA">
        <w:rPr>
          <w:rFonts w:ascii="Huawei Sans" w:hAnsi="Huawei Sans"/>
          <w:sz w:val="21"/>
          <w:szCs w:val="21"/>
        </w:rPr>
        <w:t xml:space="preserve"> to </w:t>
      </w:r>
      <w:r w:rsidRPr="00E879EA">
        <w:rPr>
          <w:rFonts w:ascii="Huawei Sans" w:hAnsi="Huawei Sans"/>
          <w:b/>
          <w:sz w:val="21"/>
          <w:szCs w:val="21"/>
        </w:rPr>
        <w:t>Secure network</w:t>
      </w:r>
      <w:r w:rsidRPr="00E879EA">
        <w:rPr>
          <w:rFonts w:ascii="Huawei Sans" w:hAnsi="Huawei Sans"/>
          <w:sz w:val="21"/>
          <w:szCs w:val="21"/>
        </w:rPr>
        <w:t>.</w:t>
      </w:r>
    </w:p>
    <w:p w14:paraId="508DDA2E" w14:textId="77777777" w:rsidR="00E879EA" w:rsidRPr="0038023D" w:rsidRDefault="00E879EA" w:rsidP="002B4DA7">
      <w:pPr>
        <w:pStyle w:val="a"/>
        <w:numPr>
          <w:ilvl w:val="0"/>
          <w:numId w:val="33"/>
        </w:numPr>
        <w:tabs>
          <w:tab w:val="num" w:pos="1406"/>
        </w:tabs>
        <w:spacing w:before="120" w:after="120"/>
        <w:ind w:leftChars="409" w:left="1402"/>
        <w:rPr>
          <w:rFonts w:ascii="Huawei Sans" w:hAnsi="Huawei Sans"/>
          <w:sz w:val="21"/>
          <w:szCs w:val="21"/>
        </w:rPr>
      </w:pPr>
      <w:r w:rsidRPr="0038023D">
        <w:rPr>
          <w:rFonts w:ascii="Huawei Sans" w:hAnsi="Huawei Sans"/>
          <w:sz w:val="21"/>
          <w:szCs w:val="21"/>
        </w:rPr>
        <w:t xml:space="preserve">Set </w:t>
      </w:r>
      <w:r w:rsidRPr="0038023D">
        <w:rPr>
          <w:rFonts w:ascii="Huawei Sans" w:hAnsi="Huawei Sans"/>
          <w:b/>
          <w:sz w:val="21"/>
          <w:szCs w:val="21"/>
        </w:rPr>
        <w:t>Encryption mode</w:t>
      </w:r>
      <w:r w:rsidRPr="0038023D">
        <w:rPr>
          <w:rFonts w:ascii="Huawei Sans" w:hAnsi="Huawei Sans"/>
          <w:sz w:val="21"/>
          <w:szCs w:val="21"/>
        </w:rPr>
        <w:t xml:space="preserve"> to </w:t>
      </w:r>
      <w:r w:rsidRPr="0038023D">
        <w:rPr>
          <w:rFonts w:ascii="Huawei Sans" w:hAnsi="Huawei Sans"/>
          <w:b/>
          <w:sz w:val="21"/>
          <w:szCs w:val="21"/>
        </w:rPr>
        <w:t>WPA2</w:t>
      </w:r>
      <w:r w:rsidRPr="0038023D">
        <w:rPr>
          <w:rFonts w:ascii="Huawei Sans" w:hAnsi="Huawei Sans"/>
          <w:sz w:val="21"/>
          <w:szCs w:val="21"/>
        </w:rPr>
        <w:t>.</w:t>
      </w:r>
    </w:p>
    <w:p w14:paraId="6CF7EBFA" w14:textId="77777777" w:rsidR="00E879EA" w:rsidRPr="0038023D" w:rsidRDefault="00E879EA" w:rsidP="002B4DA7">
      <w:pPr>
        <w:pStyle w:val="a"/>
        <w:numPr>
          <w:ilvl w:val="0"/>
          <w:numId w:val="33"/>
        </w:numPr>
        <w:tabs>
          <w:tab w:val="num" w:pos="1406"/>
        </w:tabs>
        <w:spacing w:before="120" w:after="120"/>
        <w:ind w:leftChars="409" w:left="1402"/>
        <w:rPr>
          <w:rFonts w:ascii="Huawei Sans" w:hAnsi="Huawei Sans"/>
          <w:sz w:val="21"/>
          <w:szCs w:val="21"/>
        </w:rPr>
      </w:pPr>
      <w:r w:rsidRPr="0038023D">
        <w:rPr>
          <w:rFonts w:ascii="Huawei Sans" w:hAnsi="Huawei Sans"/>
          <w:sz w:val="21"/>
          <w:szCs w:val="21"/>
        </w:rPr>
        <w:t xml:space="preserve">Set </w:t>
      </w:r>
      <w:r w:rsidRPr="0038023D">
        <w:rPr>
          <w:rFonts w:ascii="Huawei Sans" w:hAnsi="Huawei Sans"/>
          <w:b/>
          <w:sz w:val="21"/>
          <w:szCs w:val="21"/>
        </w:rPr>
        <w:t>Encryption algorithm</w:t>
      </w:r>
      <w:r w:rsidRPr="0038023D">
        <w:rPr>
          <w:rFonts w:ascii="Huawei Sans" w:hAnsi="Huawei Sans"/>
          <w:sz w:val="21"/>
          <w:szCs w:val="21"/>
        </w:rPr>
        <w:t xml:space="preserve"> to </w:t>
      </w:r>
      <w:r w:rsidRPr="0038023D">
        <w:rPr>
          <w:rFonts w:ascii="Huawei Sans" w:hAnsi="Huawei Sans"/>
          <w:b/>
          <w:sz w:val="21"/>
          <w:szCs w:val="21"/>
        </w:rPr>
        <w:t>AES</w:t>
      </w:r>
      <w:r w:rsidRPr="0038023D">
        <w:rPr>
          <w:rFonts w:ascii="Huawei Sans" w:hAnsi="Huawei Sans"/>
          <w:sz w:val="21"/>
          <w:szCs w:val="21"/>
        </w:rPr>
        <w:t>.</w:t>
      </w:r>
    </w:p>
    <w:p w14:paraId="7E24CAC8" w14:textId="77777777" w:rsidR="00E879EA" w:rsidRPr="0038023D" w:rsidRDefault="00E879EA" w:rsidP="002B4DA7">
      <w:pPr>
        <w:pStyle w:val="a"/>
        <w:numPr>
          <w:ilvl w:val="0"/>
          <w:numId w:val="33"/>
        </w:numPr>
        <w:tabs>
          <w:tab w:val="num" w:pos="1406"/>
        </w:tabs>
        <w:spacing w:before="120" w:after="120"/>
        <w:ind w:leftChars="409" w:left="1402"/>
        <w:rPr>
          <w:rFonts w:ascii="Huawei Sans" w:hAnsi="Huawei Sans"/>
          <w:sz w:val="21"/>
          <w:szCs w:val="21"/>
        </w:rPr>
      </w:pPr>
      <w:r w:rsidRPr="0038023D">
        <w:rPr>
          <w:rFonts w:ascii="Huawei Sans" w:hAnsi="Huawei Sans"/>
          <w:sz w:val="21"/>
          <w:szCs w:val="21"/>
        </w:rPr>
        <w:t xml:space="preserve">Set </w:t>
      </w:r>
      <w:r w:rsidRPr="0038023D">
        <w:rPr>
          <w:rFonts w:ascii="Huawei Sans" w:hAnsi="Huawei Sans"/>
          <w:b/>
          <w:sz w:val="21"/>
          <w:szCs w:val="21"/>
        </w:rPr>
        <w:t>RADIUS server</w:t>
      </w:r>
      <w:r w:rsidRPr="0038023D">
        <w:rPr>
          <w:rFonts w:ascii="Huawei Sans" w:hAnsi="Huawei Sans"/>
          <w:sz w:val="21"/>
          <w:szCs w:val="21"/>
        </w:rPr>
        <w:t xml:space="preserve"> to </w:t>
      </w:r>
      <w:r w:rsidRPr="0038023D">
        <w:rPr>
          <w:rFonts w:ascii="Huawei Sans" w:hAnsi="Huawei Sans"/>
          <w:b/>
          <w:sz w:val="21"/>
          <w:szCs w:val="21"/>
        </w:rPr>
        <w:t>RADIUS</w:t>
      </w:r>
      <w:r w:rsidRPr="0038023D">
        <w:rPr>
          <w:rFonts w:ascii="Huawei Sans" w:hAnsi="Huawei Sans"/>
          <w:sz w:val="21"/>
          <w:szCs w:val="21"/>
        </w:rPr>
        <w:t>.</w:t>
      </w:r>
    </w:p>
    <w:p w14:paraId="64844953" w14:textId="77777777" w:rsidR="00E879EA" w:rsidRPr="00E879EA" w:rsidRDefault="00E879EA" w:rsidP="0038023D">
      <w:pPr>
        <w:pStyle w:val="1e"/>
      </w:pPr>
      <w:r w:rsidRPr="00E879EA">
        <w:t xml:space="preserve">Then, click </w:t>
      </w:r>
      <w:r w:rsidRPr="00E879EA">
        <w:rPr>
          <w:b/>
        </w:rPr>
        <w:t>Next</w:t>
      </w:r>
      <w:r w:rsidRPr="00E879EA">
        <w:t>.</w:t>
      </w:r>
    </w:p>
    <w:p w14:paraId="41FDD9EE" w14:textId="77777777" w:rsidR="00E879EA" w:rsidRPr="00E879EA" w:rsidRDefault="00E879EA" w:rsidP="0038023D">
      <w:pPr>
        <w:pStyle w:val="1e"/>
      </w:pPr>
      <w:r w:rsidRPr="00E879EA">
        <w:t># Configure SSID policy control.</w:t>
      </w:r>
    </w:p>
    <w:p w14:paraId="5197FC57" w14:textId="54B5D530" w:rsidR="00E879EA" w:rsidRPr="00E879EA" w:rsidRDefault="00E879EA" w:rsidP="0038023D">
      <w:pPr>
        <w:spacing w:before="160" w:after="160"/>
        <w:ind w:left="0"/>
        <w:jc w:val="right"/>
        <w:rPr>
          <w:rFonts w:ascii="Huawei Sans" w:hAnsi="Huawei Sans" w:cs="Times New Roman"/>
          <w:sz w:val="21"/>
          <w:szCs w:val="20"/>
        </w:rPr>
      </w:pPr>
      <w:r w:rsidRPr="00E879EA">
        <w:rPr>
          <w:rFonts w:ascii="Huawei Sans" w:hAnsi="Huawei Sans" w:cs="Times New Roman"/>
          <w:noProof/>
          <w:sz w:val="21"/>
          <w:szCs w:val="20"/>
        </w:rPr>
        <w:drawing>
          <wp:inline distT="0" distB="0" distL="0" distR="0" wp14:anchorId="3FE17719" wp14:editId="327110C0">
            <wp:extent cx="5454000" cy="1940986"/>
            <wp:effectExtent l="19050" t="19050" r="13970" b="2159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5454000" cy="1940986"/>
                    </a:xfrm>
                    <a:prstGeom prst="rect">
                      <a:avLst/>
                    </a:prstGeom>
                    <a:ln w="12700">
                      <a:solidFill>
                        <a:schemeClr val="bg1">
                          <a:lumMod val="85000"/>
                        </a:schemeClr>
                      </a:solidFill>
                    </a:ln>
                  </pic:spPr>
                </pic:pic>
              </a:graphicData>
            </a:graphic>
          </wp:inline>
        </w:drawing>
      </w:r>
    </w:p>
    <w:p w14:paraId="4EB8742A" w14:textId="77777777" w:rsidR="00E879EA" w:rsidRPr="00E879EA" w:rsidRDefault="00E879EA" w:rsidP="0038023D">
      <w:pPr>
        <w:pStyle w:val="1e"/>
      </w:pPr>
      <w:r w:rsidRPr="00E879EA">
        <w:t>Configure as follows:</w:t>
      </w:r>
    </w:p>
    <w:p w14:paraId="154D51F1" w14:textId="77777777" w:rsidR="00E879EA" w:rsidRPr="00E879EA" w:rsidRDefault="00E879EA" w:rsidP="002B4DA7">
      <w:pPr>
        <w:pStyle w:val="1e"/>
        <w:numPr>
          <w:ilvl w:val="0"/>
          <w:numId w:val="34"/>
        </w:numPr>
      </w:pPr>
      <w:r w:rsidRPr="00E879EA">
        <w:t xml:space="preserve">Enable </w:t>
      </w:r>
      <w:r w:rsidRPr="00E879EA">
        <w:rPr>
          <w:b/>
        </w:rPr>
        <w:t>Static terminal rate limiting</w:t>
      </w:r>
      <w:r w:rsidRPr="00E879EA">
        <w:t xml:space="preserve">, and set both the uplink and downlink traffic to </w:t>
      </w:r>
      <w:r w:rsidRPr="00C13D9B">
        <w:rPr>
          <w:b/>
        </w:rPr>
        <w:t>5</w:t>
      </w:r>
      <w:r w:rsidRPr="00E879EA">
        <w:t xml:space="preserve"> Mbit/s.</w:t>
      </w:r>
    </w:p>
    <w:p w14:paraId="524D467E" w14:textId="77777777" w:rsidR="00E879EA" w:rsidRPr="00E879EA" w:rsidRDefault="00E879EA" w:rsidP="002B4DA7">
      <w:pPr>
        <w:pStyle w:val="1e"/>
        <w:numPr>
          <w:ilvl w:val="0"/>
          <w:numId w:val="34"/>
        </w:numPr>
      </w:pPr>
      <w:r w:rsidRPr="00E879EA">
        <w:t xml:space="preserve">Click </w:t>
      </w:r>
      <w:r w:rsidRPr="00E879EA">
        <w:rPr>
          <w:b/>
        </w:rPr>
        <w:t>OK</w:t>
      </w:r>
      <w:r w:rsidRPr="00E879EA">
        <w:t xml:space="preserve"> and wait until the configuration is delivered to AP2.</w:t>
      </w:r>
    </w:p>
    <w:p w14:paraId="79963599" w14:textId="77777777" w:rsidR="00E879EA" w:rsidRPr="00E879EA" w:rsidRDefault="00E879EA" w:rsidP="0038023D">
      <w:pPr>
        <w:pStyle w:val="1e"/>
      </w:pPr>
      <w:r w:rsidRPr="00E879EA">
        <w:t># Verify the configuration.</w:t>
      </w:r>
    </w:p>
    <w:p w14:paraId="329950CD" w14:textId="641A27D7" w:rsidR="00E879EA" w:rsidRPr="00E879EA" w:rsidRDefault="00E879EA" w:rsidP="0038023D">
      <w:pPr>
        <w:spacing w:before="160" w:after="160"/>
        <w:ind w:left="0"/>
        <w:jc w:val="right"/>
        <w:rPr>
          <w:rFonts w:ascii="Huawei Sans" w:hAnsi="Huawei Sans" w:cs="Times New Roman"/>
          <w:sz w:val="21"/>
          <w:szCs w:val="20"/>
        </w:rPr>
      </w:pPr>
      <w:r w:rsidRPr="00E879EA">
        <w:rPr>
          <w:rFonts w:ascii="Huawei Sans" w:hAnsi="Huawei Sans" w:cs="Times New Roman"/>
          <w:noProof/>
          <w:sz w:val="21"/>
          <w:szCs w:val="20"/>
        </w:rPr>
        <w:drawing>
          <wp:inline distT="0" distB="0" distL="0" distR="0" wp14:anchorId="4A8C6EB8" wp14:editId="369C5BF5">
            <wp:extent cx="5454000" cy="847696"/>
            <wp:effectExtent l="19050" t="19050" r="13970" b="1016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5454000" cy="847696"/>
                    </a:xfrm>
                    <a:prstGeom prst="rect">
                      <a:avLst/>
                    </a:prstGeom>
                    <a:ln w="12700">
                      <a:solidFill>
                        <a:schemeClr val="bg1">
                          <a:lumMod val="85000"/>
                        </a:schemeClr>
                      </a:solidFill>
                    </a:ln>
                  </pic:spPr>
                </pic:pic>
              </a:graphicData>
            </a:graphic>
          </wp:inline>
        </w:drawing>
      </w:r>
    </w:p>
    <w:p w14:paraId="3EBD93DA" w14:textId="77777777" w:rsidR="00E879EA" w:rsidRPr="00E879EA" w:rsidRDefault="00E879EA" w:rsidP="0038023D">
      <w:pPr>
        <w:pStyle w:val="1e"/>
      </w:pPr>
      <w:r w:rsidRPr="00E879EA">
        <w:t xml:space="preserve">An SSID named </w:t>
      </w:r>
      <w:r w:rsidRPr="00E879EA">
        <w:rPr>
          <w:b/>
        </w:rPr>
        <w:t>Employee</w:t>
      </w:r>
      <w:r w:rsidRPr="00E879EA">
        <w:t xml:space="preserve"> has been generated.</w:t>
      </w:r>
    </w:p>
    <w:p w14:paraId="09DDE1B3" w14:textId="77777777" w:rsidR="00E879EA" w:rsidRPr="00E879EA" w:rsidRDefault="00E879EA" w:rsidP="0038023D">
      <w:pPr>
        <w:pStyle w:val="1e"/>
      </w:pPr>
      <w:r w:rsidRPr="00E879EA">
        <w:t># Verify using a wireless terminal.</w:t>
      </w:r>
    </w:p>
    <w:p w14:paraId="202838CA" w14:textId="77777777" w:rsidR="00E879EA" w:rsidRPr="00E879EA" w:rsidRDefault="00E879EA" w:rsidP="00E879EA">
      <w:pPr>
        <w:spacing w:before="160" w:after="160"/>
        <w:ind w:left="1701"/>
        <w:jc w:val="center"/>
        <w:rPr>
          <w:rFonts w:ascii="Huawei Sans" w:hAnsi="Huawei Sans" w:cs="Times New Roman"/>
          <w:sz w:val="21"/>
          <w:szCs w:val="20"/>
        </w:rPr>
      </w:pPr>
      <w:r w:rsidRPr="00E879EA">
        <w:rPr>
          <w:rFonts w:ascii="Huawei Sans" w:hAnsi="Huawei Sans" w:cs="Times New Roman"/>
          <w:noProof/>
          <w:sz w:val="21"/>
          <w:szCs w:val="20"/>
        </w:rPr>
        <w:drawing>
          <wp:inline distT="0" distB="0" distL="0" distR="0" wp14:anchorId="4164D917" wp14:editId="2780A76A">
            <wp:extent cx="3504565" cy="3043451"/>
            <wp:effectExtent l="19050" t="19050" r="19685" b="2413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9"/>
                    <a:srcRect r="-3" b="48865"/>
                    <a:stretch/>
                  </pic:blipFill>
                  <pic:spPr bwMode="auto">
                    <a:xfrm>
                      <a:off x="0" y="0"/>
                      <a:ext cx="3504875" cy="3043720"/>
                    </a:xfrm>
                    <a:prstGeom prst="rect">
                      <a:avLst/>
                    </a:prstGeom>
                    <a:ln w="12700">
                      <a:solidFill>
                        <a:schemeClr val="bg1">
                          <a:lumMod val="85000"/>
                        </a:schemeClr>
                      </a:solidFill>
                    </a:ln>
                    <a:extLst>
                      <a:ext uri="{53640926-AAD7-44D8-BBD7-CCE9431645EC}">
                        <a14:shadowObscured xmlns:a14="http://schemas.microsoft.com/office/drawing/2010/main"/>
                      </a:ext>
                    </a:extLst>
                  </pic:spPr>
                </pic:pic>
              </a:graphicData>
            </a:graphic>
          </wp:inline>
        </w:drawing>
      </w:r>
    </w:p>
    <w:p w14:paraId="42177007" w14:textId="77777777" w:rsidR="00E879EA" w:rsidRDefault="00E879EA" w:rsidP="0038023D">
      <w:pPr>
        <w:pStyle w:val="1e"/>
      </w:pPr>
      <w:r w:rsidRPr="00E879EA">
        <w:t xml:space="preserve">On a wireless terminal, you can find the wireless signal with the SSID </w:t>
      </w:r>
      <w:r w:rsidRPr="00E879EA">
        <w:rPr>
          <w:b/>
        </w:rPr>
        <w:t>Employee</w:t>
      </w:r>
      <w:r w:rsidRPr="00E879EA">
        <w:t xml:space="preserve"> sent by AP2.</w:t>
      </w:r>
    </w:p>
    <w:p w14:paraId="2F4EBC12" w14:textId="77777777" w:rsidR="008F4CA6" w:rsidRPr="00E879EA" w:rsidRDefault="008F4CA6" w:rsidP="0038023D">
      <w:pPr>
        <w:pStyle w:val="1e"/>
      </w:pPr>
    </w:p>
    <w:p w14:paraId="1831A3CC" w14:textId="77777777" w:rsidR="00E879EA" w:rsidRPr="00E879EA" w:rsidRDefault="00E879EA" w:rsidP="00D152A7">
      <w:pPr>
        <w:pStyle w:val="30"/>
      </w:pPr>
      <w:r w:rsidRPr="00E879EA">
        <w:t>Configure AR2.</w:t>
      </w:r>
    </w:p>
    <w:p w14:paraId="43658820" w14:textId="77777777" w:rsidR="00E879EA" w:rsidRPr="00E879EA" w:rsidRDefault="00E879EA" w:rsidP="0038023D">
      <w:pPr>
        <w:pStyle w:val="1e"/>
      </w:pPr>
      <w:r w:rsidRPr="00E879EA">
        <w:t>To ensure that wireless terminals can obtain IP addresses and access external networks, perform the following configurations on AR2:</w:t>
      </w:r>
    </w:p>
    <w:p w14:paraId="29240440" w14:textId="77777777" w:rsidR="00E879EA" w:rsidRPr="0038023D" w:rsidRDefault="00E879EA" w:rsidP="002B4DA7">
      <w:pPr>
        <w:pStyle w:val="1e"/>
        <w:numPr>
          <w:ilvl w:val="0"/>
          <w:numId w:val="35"/>
        </w:numPr>
      </w:pPr>
      <w:r w:rsidRPr="0038023D">
        <w:t>Configure the LAN interface on AR2 to allow packets from VLANs 100 and 200 to pass through.</w:t>
      </w:r>
    </w:p>
    <w:p w14:paraId="65C3CFCF" w14:textId="77777777" w:rsidR="00E879EA" w:rsidRPr="0038023D" w:rsidRDefault="00E879EA" w:rsidP="002B4DA7">
      <w:pPr>
        <w:pStyle w:val="1e"/>
        <w:numPr>
          <w:ilvl w:val="0"/>
          <w:numId w:val="35"/>
        </w:numPr>
      </w:pPr>
      <w:r w:rsidRPr="0038023D">
        <w:t>Create a DHCP address pool on AR2 and assign IP addresses to wireless terminal users from the address pools on VLANIF 100 and VLANIF 200.</w:t>
      </w:r>
    </w:p>
    <w:p w14:paraId="240819C2" w14:textId="77777777" w:rsidR="00E879EA" w:rsidRPr="0038023D" w:rsidRDefault="00E879EA" w:rsidP="002B4DA7">
      <w:pPr>
        <w:pStyle w:val="1e"/>
        <w:numPr>
          <w:ilvl w:val="0"/>
          <w:numId w:val="35"/>
        </w:numPr>
      </w:pPr>
      <w:r w:rsidRPr="0038023D">
        <w:t>Add the network segments of wireless terminal users to the ACL used for source NAT.</w:t>
      </w:r>
    </w:p>
    <w:p w14:paraId="65D0EDFB" w14:textId="77777777" w:rsidR="00E879EA" w:rsidRPr="00E879EA" w:rsidRDefault="00E879EA" w:rsidP="0038023D">
      <w:pPr>
        <w:pStyle w:val="1e"/>
      </w:pPr>
      <w:r w:rsidRPr="00E879EA">
        <w:t># Configure the LAN interface on AR2 to allow packets from VLANs 100 and 200 to pass through.</w:t>
      </w:r>
    </w:p>
    <w:p w14:paraId="1B46B377" w14:textId="77777777" w:rsidR="00E879EA" w:rsidRPr="00E879EA" w:rsidRDefault="00E879EA" w:rsidP="00E879EA">
      <w:pPr>
        <w:spacing w:before="160" w:after="160"/>
        <w:ind w:left="0"/>
        <w:jc w:val="right"/>
        <w:rPr>
          <w:rFonts w:ascii="Huawei Sans" w:hAnsi="Huawei Sans" w:cs="Times New Roman"/>
          <w:sz w:val="21"/>
          <w:szCs w:val="20"/>
        </w:rPr>
      </w:pPr>
      <w:r w:rsidRPr="00E879EA">
        <w:rPr>
          <w:rFonts w:ascii="Huawei Sans" w:hAnsi="Huawei Sans" w:cs="Times New Roman"/>
          <w:noProof/>
          <w:sz w:val="21"/>
          <w:szCs w:val="20"/>
        </w:rPr>
        <w:drawing>
          <wp:inline distT="0" distB="0" distL="0" distR="0" wp14:anchorId="0E0A5415" wp14:editId="0DA34615">
            <wp:extent cx="5454000" cy="2061520"/>
            <wp:effectExtent l="19050" t="19050" r="13970" b="1524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5454000" cy="2061520"/>
                    </a:xfrm>
                    <a:prstGeom prst="rect">
                      <a:avLst/>
                    </a:prstGeom>
                    <a:ln w="12700">
                      <a:solidFill>
                        <a:schemeClr val="bg1">
                          <a:lumMod val="85000"/>
                        </a:schemeClr>
                      </a:solidFill>
                    </a:ln>
                  </pic:spPr>
                </pic:pic>
              </a:graphicData>
            </a:graphic>
          </wp:inline>
        </w:drawing>
      </w:r>
    </w:p>
    <w:p w14:paraId="2B23B5DF" w14:textId="76208745" w:rsidR="00E879EA" w:rsidRPr="00E879EA" w:rsidRDefault="00E879EA" w:rsidP="0038023D">
      <w:pPr>
        <w:spacing w:before="160" w:after="160"/>
        <w:ind w:left="0"/>
        <w:jc w:val="right"/>
        <w:rPr>
          <w:rFonts w:ascii="Huawei Sans" w:hAnsi="Huawei Sans" w:cs="Times New Roman"/>
          <w:sz w:val="21"/>
          <w:szCs w:val="20"/>
        </w:rPr>
      </w:pPr>
      <w:r w:rsidRPr="00E879EA">
        <w:rPr>
          <w:rFonts w:ascii="Huawei Sans" w:hAnsi="Huawei Sans" w:cs="Times New Roman"/>
          <w:noProof/>
          <w:sz w:val="21"/>
          <w:szCs w:val="20"/>
        </w:rPr>
        <w:drawing>
          <wp:inline distT="0" distB="0" distL="0" distR="0" wp14:anchorId="1C2E6639" wp14:editId="44B4BF4C">
            <wp:extent cx="5454000" cy="3151414"/>
            <wp:effectExtent l="19050" t="19050" r="13970" b="1143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5454000" cy="3151414"/>
                    </a:xfrm>
                    <a:prstGeom prst="rect">
                      <a:avLst/>
                    </a:prstGeom>
                    <a:ln w="12700">
                      <a:solidFill>
                        <a:schemeClr val="bg1">
                          <a:lumMod val="85000"/>
                        </a:schemeClr>
                      </a:solidFill>
                    </a:ln>
                  </pic:spPr>
                </pic:pic>
              </a:graphicData>
            </a:graphic>
          </wp:inline>
        </w:drawing>
      </w:r>
    </w:p>
    <w:p w14:paraId="1404EBA2" w14:textId="77777777" w:rsidR="00E879EA" w:rsidRPr="00E879EA" w:rsidRDefault="00E879EA" w:rsidP="0038023D">
      <w:pPr>
        <w:pStyle w:val="1e"/>
      </w:pPr>
      <w:r w:rsidRPr="00E879EA">
        <w:t xml:space="preserve">Choose </w:t>
      </w:r>
      <w:r w:rsidRPr="00E879EA">
        <w:rPr>
          <w:b/>
        </w:rPr>
        <w:t>Provision</w:t>
      </w:r>
      <w:r w:rsidRPr="00E879EA">
        <w:t xml:space="preserve"> &gt; </w:t>
      </w:r>
      <w:r w:rsidRPr="00E879EA">
        <w:rPr>
          <w:b/>
        </w:rPr>
        <w:t>Site Configuration</w:t>
      </w:r>
      <w:r w:rsidRPr="00E879EA">
        <w:t xml:space="preserve">, select the </w:t>
      </w:r>
      <w:r w:rsidRPr="00E879EA">
        <w:rPr>
          <w:b/>
        </w:rPr>
        <w:t>Branch</w:t>
      </w:r>
      <w:r w:rsidRPr="00E879EA">
        <w:t xml:space="preserve"> site, choose </w:t>
      </w:r>
      <w:r w:rsidRPr="00E879EA">
        <w:rPr>
          <w:b/>
        </w:rPr>
        <w:t>AR</w:t>
      </w:r>
      <w:r w:rsidRPr="00E879EA">
        <w:t xml:space="preserve"> &gt; </w:t>
      </w:r>
      <w:r w:rsidRPr="00E879EA">
        <w:rPr>
          <w:b/>
        </w:rPr>
        <w:t>Interface</w:t>
      </w:r>
      <w:r w:rsidRPr="00E879EA">
        <w:t xml:space="preserve"> &gt; </w:t>
      </w:r>
      <w:r w:rsidRPr="00E879EA">
        <w:rPr>
          <w:b/>
        </w:rPr>
        <w:t>Customized</w:t>
      </w:r>
      <w:r w:rsidRPr="00E879EA">
        <w:t xml:space="preserve">, select LAN interface 1, and add VLAN 100 and VLAN 200 to </w:t>
      </w:r>
      <w:r w:rsidRPr="00E879EA">
        <w:rPr>
          <w:b/>
        </w:rPr>
        <w:t>Allowed VLAN</w:t>
      </w:r>
      <w:r w:rsidRPr="00E879EA">
        <w:t>.</w:t>
      </w:r>
    </w:p>
    <w:p w14:paraId="1BD05223" w14:textId="77777777" w:rsidR="00E879EA" w:rsidRPr="00E879EA" w:rsidRDefault="00E879EA" w:rsidP="0038023D">
      <w:pPr>
        <w:pStyle w:val="1e"/>
      </w:pPr>
      <w:r w:rsidRPr="00E879EA">
        <w:t xml:space="preserve"># Create a DHCP address pool named </w:t>
      </w:r>
      <w:r w:rsidRPr="00E879EA">
        <w:rPr>
          <w:b/>
        </w:rPr>
        <w:t>For_Wireless_User</w:t>
      </w:r>
      <w:r w:rsidRPr="00E879EA">
        <w:t xml:space="preserve"> to assign IP addresses to wireless guests. Also, create a DHCP address pool named </w:t>
      </w:r>
      <w:r w:rsidRPr="00E879EA">
        <w:rPr>
          <w:b/>
        </w:rPr>
        <w:t>For_Employee_User</w:t>
      </w:r>
      <w:r w:rsidRPr="00E879EA">
        <w:t xml:space="preserve"> to assign IP addresses to wireless employees.</w:t>
      </w:r>
    </w:p>
    <w:p w14:paraId="21EBC99B" w14:textId="77777777" w:rsidR="00E879EA" w:rsidRPr="00E879EA" w:rsidRDefault="00E879EA" w:rsidP="00E879EA">
      <w:pPr>
        <w:spacing w:before="160" w:after="160"/>
        <w:ind w:left="0"/>
        <w:jc w:val="right"/>
        <w:rPr>
          <w:rFonts w:ascii="Huawei Sans" w:hAnsi="Huawei Sans" w:cs="Times New Roman"/>
          <w:sz w:val="21"/>
          <w:szCs w:val="20"/>
        </w:rPr>
      </w:pPr>
      <w:r w:rsidRPr="00E879EA">
        <w:rPr>
          <w:rFonts w:ascii="Huawei Sans" w:hAnsi="Huawei Sans" w:cs="Times New Roman"/>
          <w:noProof/>
          <w:sz w:val="21"/>
          <w:szCs w:val="20"/>
        </w:rPr>
        <w:drawing>
          <wp:inline distT="0" distB="0" distL="0" distR="0" wp14:anchorId="192DC589" wp14:editId="651BAE4F">
            <wp:extent cx="5454000" cy="2566855"/>
            <wp:effectExtent l="19050" t="19050" r="13970" b="2413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5454000" cy="2566855"/>
                    </a:xfrm>
                    <a:prstGeom prst="rect">
                      <a:avLst/>
                    </a:prstGeom>
                    <a:ln w="12700">
                      <a:solidFill>
                        <a:schemeClr val="bg1">
                          <a:lumMod val="85000"/>
                        </a:schemeClr>
                      </a:solidFill>
                    </a:ln>
                  </pic:spPr>
                </pic:pic>
              </a:graphicData>
            </a:graphic>
          </wp:inline>
        </w:drawing>
      </w:r>
    </w:p>
    <w:p w14:paraId="7AA686C6" w14:textId="58F24C77" w:rsidR="00E879EA" w:rsidRPr="00E879EA" w:rsidRDefault="00E879EA" w:rsidP="0038023D">
      <w:pPr>
        <w:spacing w:before="160" w:after="160"/>
        <w:ind w:left="0"/>
        <w:jc w:val="right"/>
        <w:rPr>
          <w:rFonts w:ascii="Huawei Sans" w:hAnsi="Huawei Sans" w:cs="Times New Roman"/>
          <w:sz w:val="21"/>
          <w:szCs w:val="20"/>
        </w:rPr>
      </w:pPr>
      <w:r w:rsidRPr="00E879EA">
        <w:rPr>
          <w:rFonts w:ascii="Huawei Sans" w:hAnsi="Huawei Sans" w:cs="Times New Roman"/>
          <w:noProof/>
          <w:sz w:val="21"/>
          <w:szCs w:val="20"/>
        </w:rPr>
        <w:drawing>
          <wp:inline distT="0" distB="0" distL="0" distR="0" wp14:anchorId="71E080D0" wp14:editId="71FAF585">
            <wp:extent cx="5454000" cy="4476717"/>
            <wp:effectExtent l="19050" t="19050" r="13970" b="19685"/>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5454000" cy="4476717"/>
                    </a:xfrm>
                    <a:prstGeom prst="rect">
                      <a:avLst/>
                    </a:prstGeom>
                    <a:ln w="12700">
                      <a:solidFill>
                        <a:schemeClr val="bg1">
                          <a:lumMod val="85000"/>
                        </a:schemeClr>
                      </a:solidFill>
                    </a:ln>
                  </pic:spPr>
                </pic:pic>
              </a:graphicData>
            </a:graphic>
          </wp:inline>
        </w:drawing>
      </w:r>
    </w:p>
    <w:p w14:paraId="618D44DA" w14:textId="77777777" w:rsidR="00E879EA" w:rsidRPr="00E879EA" w:rsidRDefault="00E879EA" w:rsidP="0038023D">
      <w:pPr>
        <w:pStyle w:val="1e"/>
      </w:pPr>
      <w:r w:rsidRPr="00E879EA">
        <w:t xml:space="preserve">Choose </w:t>
      </w:r>
      <w:r w:rsidRPr="00E879EA">
        <w:rPr>
          <w:b/>
        </w:rPr>
        <w:t>AR</w:t>
      </w:r>
      <w:r w:rsidRPr="00E879EA">
        <w:t xml:space="preserve"> &gt; </w:t>
      </w:r>
      <w:r w:rsidRPr="00E879EA">
        <w:rPr>
          <w:b/>
        </w:rPr>
        <w:t>Network</w:t>
      </w:r>
      <w:r w:rsidRPr="00E879EA">
        <w:t xml:space="preserve">, click </w:t>
      </w:r>
      <w:r w:rsidRPr="00E879EA">
        <w:rPr>
          <w:b/>
        </w:rPr>
        <w:t>LAN</w:t>
      </w:r>
      <w:r w:rsidRPr="00E879EA">
        <w:t xml:space="preserve">, and create a DHCP address pool. Set the parameters according to the preceding figure. The VLAN IDs must be 100 and 200, respectively. The IP addresses and masks can be customized. Ultimately, click </w:t>
      </w:r>
      <w:r w:rsidRPr="00E879EA">
        <w:rPr>
          <w:b/>
        </w:rPr>
        <w:t>OK</w:t>
      </w:r>
      <w:r w:rsidRPr="00E879EA">
        <w:t>.</w:t>
      </w:r>
    </w:p>
    <w:p w14:paraId="039740D5" w14:textId="77777777" w:rsidR="00E879EA" w:rsidRPr="00E879EA" w:rsidRDefault="00E879EA" w:rsidP="0038023D">
      <w:pPr>
        <w:pStyle w:val="1e"/>
      </w:pPr>
      <w:r w:rsidRPr="00E879EA">
        <w:t># Modify the ACL used for source NAT on AR2.</w:t>
      </w:r>
    </w:p>
    <w:p w14:paraId="5C9ED27D" w14:textId="77777777" w:rsidR="00E879EA" w:rsidRPr="00E879EA" w:rsidRDefault="00E879EA" w:rsidP="00E879EA">
      <w:pPr>
        <w:spacing w:before="160" w:after="160"/>
        <w:ind w:left="0"/>
        <w:jc w:val="right"/>
        <w:rPr>
          <w:rFonts w:ascii="Huawei Sans" w:hAnsi="Huawei Sans" w:cs="Times New Roman"/>
          <w:sz w:val="21"/>
          <w:szCs w:val="20"/>
        </w:rPr>
      </w:pPr>
      <w:r w:rsidRPr="00E879EA">
        <w:rPr>
          <w:rFonts w:ascii="Huawei Sans" w:hAnsi="Huawei Sans" w:cs="Times New Roman"/>
          <w:noProof/>
          <w:sz w:val="21"/>
          <w:szCs w:val="20"/>
        </w:rPr>
        <w:drawing>
          <wp:inline distT="0" distB="0" distL="0" distR="0" wp14:anchorId="2C3A7F8B" wp14:editId="43A9F3F1">
            <wp:extent cx="5454000" cy="865804"/>
            <wp:effectExtent l="19050" t="19050" r="13970" b="10795"/>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a:stretch>
                      <a:fillRect/>
                    </a:stretch>
                  </pic:blipFill>
                  <pic:spPr>
                    <a:xfrm>
                      <a:off x="0" y="0"/>
                      <a:ext cx="5454000" cy="865804"/>
                    </a:xfrm>
                    <a:prstGeom prst="rect">
                      <a:avLst/>
                    </a:prstGeom>
                    <a:ln w="12700">
                      <a:solidFill>
                        <a:schemeClr val="bg1">
                          <a:lumMod val="85000"/>
                        </a:schemeClr>
                      </a:solidFill>
                    </a:ln>
                  </pic:spPr>
                </pic:pic>
              </a:graphicData>
            </a:graphic>
          </wp:inline>
        </w:drawing>
      </w:r>
    </w:p>
    <w:p w14:paraId="521BF5DD" w14:textId="626C485F" w:rsidR="00E879EA" w:rsidRPr="00E879EA" w:rsidRDefault="00E879EA" w:rsidP="0038023D">
      <w:pPr>
        <w:spacing w:before="160" w:after="160"/>
        <w:ind w:left="0"/>
        <w:jc w:val="right"/>
        <w:rPr>
          <w:rFonts w:ascii="Huawei Sans" w:hAnsi="Huawei Sans" w:cs="Times New Roman"/>
          <w:sz w:val="21"/>
          <w:szCs w:val="20"/>
        </w:rPr>
      </w:pPr>
      <w:r w:rsidRPr="00E879EA">
        <w:rPr>
          <w:rFonts w:ascii="Huawei Sans" w:hAnsi="Huawei Sans" w:cs="Times New Roman"/>
          <w:noProof/>
          <w:sz w:val="21"/>
          <w:szCs w:val="20"/>
        </w:rPr>
        <w:drawing>
          <wp:inline distT="0" distB="0" distL="0" distR="0" wp14:anchorId="1F22D5B4" wp14:editId="6A002B81">
            <wp:extent cx="5454000" cy="2305416"/>
            <wp:effectExtent l="19050" t="19050" r="13970" b="19050"/>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5454000" cy="2305416"/>
                    </a:xfrm>
                    <a:prstGeom prst="rect">
                      <a:avLst/>
                    </a:prstGeom>
                    <a:ln w="12700">
                      <a:solidFill>
                        <a:schemeClr val="bg1">
                          <a:lumMod val="85000"/>
                        </a:schemeClr>
                      </a:solidFill>
                    </a:ln>
                  </pic:spPr>
                </pic:pic>
              </a:graphicData>
            </a:graphic>
          </wp:inline>
        </w:drawing>
      </w:r>
    </w:p>
    <w:p w14:paraId="15B3FC6D" w14:textId="77777777" w:rsidR="00E879EA" w:rsidRPr="00E879EA" w:rsidRDefault="00E879EA" w:rsidP="0038023D">
      <w:pPr>
        <w:pStyle w:val="1e"/>
      </w:pPr>
      <w:r w:rsidRPr="00E879EA">
        <w:t xml:space="preserve">Specifically, choose </w:t>
      </w:r>
      <w:r w:rsidRPr="00E879EA">
        <w:rPr>
          <w:b/>
        </w:rPr>
        <w:t>Design</w:t>
      </w:r>
      <w:r w:rsidRPr="00E879EA">
        <w:t xml:space="preserve"> &gt; </w:t>
      </w:r>
      <w:r w:rsidRPr="00E879EA">
        <w:rPr>
          <w:b/>
        </w:rPr>
        <w:t>Template Management</w:t>
      </w:r>
      <w:r w:rsidRPr="00E879EA">
        <w:t xml:space="preserve"> &gt; </w:t>
      </w:r>
      <w:r w:rsidRPr="00E879EA">
        <w:rPr>
          <w:b/>
        </w:rPr>
        <w:t>Policy Template</w:t>
      </w:r>
      <w:r w:rsidRPr="00E879EA">
        <w:t xml:space="preserve">, click the created ACL </w:t>
      </w:r>
      <w:r w:rsidRPr="00E879EA">
        <w:rPr>
          <w:b/>
        </w:rPr>
        <w:t>For_AR2_Source_NAT</w:t>
      </w:r>
      <w:r w:rsidRPr="00E879EA">
        <w:t xml:space="preserve">, click the modification icon, and add an ACL rule. To add the ACL rule, you only need to set the source IP address range to the address segment assigned to users. In this lab, the source IP address range is 172.16.100.0/24 and 172.16.200.0/24. After that, click </w:t>
      </w:r>
      <w:r w:rsidRPr="00E879EA">
        <w:rPr>
          <w:b/>
        </w:rPr>
        <w:t>OK</w:t>
      </w:r>
      <w:r w:rsidRPr="00E879EA">
        <w:t>.</w:t>
      </w:r>
    </w:p>
    <w:p w14:paraId="34E78C9C" w14:textId="77777777" w:rsidR="00E879EA" w:rsidRPr="00E879EA" w:rsidRDefault="00E879EA" w:rsidP="0038023D">
      <w:pPr>
        <w:pStyle w:val="1e"/>
      </w:pPr>
      <w:r w:rsidRPr="00E879EA">
        <w:t># Verify the configuration on AR2.</w:t>
      </w:r>
    </w:p>
    <w:p w14:paraId="3209FA30" w14:textId="77777777" w:rsidR="00E879EA" w:rsidRPr="00E879EA" w:rsidRDefault="00E879EA" w:rsidP="0038023D">
      <w:pPr>
        <w:pStyle w:val="2f2"/>
        <w:spacing w:before="240" w:after="240"/>
      </w:pPr>
      <w:r w:rsidRPr="00E879EA">
        <w:t>[AR2]display current-configuration interface</w:t>
      </w:r>
    </w:p>
    <w:p w14:paraId="43CFE226" w14:textId="77777777" w:rsidR="00E879EA" w:rsidRPr="00E879EA" w:rsidRDefault="00E879EA" w:rsidP="0038023D">
      <w:pPr>
        <w:pStyle w:val="2f2"/>
        <w:spacing w:before="240" w:after="240"/>
      </w:pPr>
      <w:r w:rsidRPr="00E879EA">
        <w:t>[V300R019C10SPC300]</w:t>
      </w:r>
    </w:p>
    <w:p w14:paraId="19239610" w14:textId="77777777" w:rsidR="00E879EA" w:rsidRPr="00E879EA" w:rsidRDefault="00E879EA" w:rsidP="0038023D">
      <w:pPr>
        <w:pStyle w:val="2f2"/>
        <w:spacing w:before="240" w:after="240"/>
      </w:pPr>
      <w:r w:rsidRPr="00E879EA">
        <w:t>#</w:t>
      </w:r>
    </w:p>
    <w:p w14:paraId="05409784" w14:textId="77777777" w:rsidR="00E879EA" w:rsidRPr="00E879EA" w:rsidRDefault="00E879EA" w:rsidP="0038023D">
      <w:pPr>
        <w:pStyle w:val="2f2"/>
        <w:spacing w:before="240" w:after="240"/>
      </w:pPr>
      <w:r w:rsidRPr="00E879EA">
        <w:t>interface Vlanif10</w:t>
      </w:r>
    </w:p>
    <w:p w14:paraId="1A01632B" w14:textId="77777777" w:rsidR="00E879EA" w:rsidRPr="00E879EA" w:rsidRDefault="00E879EA" w:rsidP="0038023D">
      <w:pPr>
        <w:pStyle w:val="2f2"/>
        <w:spacing w:before="240" w:after="240"/>
      </w:pPr>
      <w:r w:rsidRPr="00E879EA">
        <w:t xml:space="preserve"> ip address 172.16.10.254 255.255.255.0</w:t>
      </w:r>
    </w:p>
    <w:p w14:paraId="424635A6" w14:textId="77777777" w:rsidR="00E879EA" w:rsidRPr="00E879EA" w:rsidRDefault="00E879EA" w:rsidP="0038023D">
      <w:pPr>
        <w:pStyle w:val="2f2"/>
        <w:spacing w:before="240" w:after="240"/>
      </w:pPr>
      <w:r w:rsidRPr="00E879EA">
        <w:t xml:space="preserve"> zone trust</w:t>
      </w:r>
    </w:p>
    <w:p w14:paraId="1A84F0A8" w14:textId="77777777" w:rsidR="00E879EA" w:rsidRPr="00E879EA" w:rsidRDefault="00E879EA" w:rsidP="0038023D">
      <w:pPr>
        <w:pStyle w:val="2f2"/>
        <w:spacing w:before="240" w:after="240"/>
      </w:pPr>
      <w:r w:rsidRPr="00E879EA">
        <w:t xml:space="preserve"> dhcp select interface</w:t>
      </w:r>
    </w:p>
    <w:p w14:paraId="79111E37" w14:textId="77777777" w:rsidR="00E879EA" w:rsidRPr="00E879EA" w:rsidRDefault="00E879EA" w:rsidP="0038023D">
      <w:pPr>
        <w:pStyle w:val="2f2"/>
        <w:spacing w:before="240" w:after="240"/>
      </w:pPr>
      <w:r w:rsidRPr="00E879EA">
        <w:t xml:space="preserve"> dhcp server dns-list 172.16.10.254</w:t>
      </w:r>
    </w:p>
    <w:p w14:paraId="20C1253C" w14:textId="77777777" w:rsidR="00E879EA" w:rsidRPr="00E879EA" w:rsidRDefault="00E879EA" w:rsidP="0038023D">
      <w:pPr>
        <w:pStyle w:val="2f2"/>
        <w:spacing w:before="240" w:after="240"/>
      </w:pPr>
      <w:r w:rsidRPr="00E879EA">
        <w:t xml:space="preserve"> dhcp server option 148 ascii agilemode=agile-cloud;agilemanage-mode=domain;agilemanage-domain=192.168.4.104;agilemanage-port=10020;</w:t>
      </w:r>
    </w:p>
    <w:p w14:paraId="2CBE2F03" w14:textId="77777777" w:rsidR="00E879EA" w:rsidRPr="00E879EA" w:rsidRDefault="00E879EA" w:rsidP="0038023D">
      <w:pPr>
        <w:pStyle w:val="2f2"/>
        <w:spacing w:before="240" w:after="240"/>
      </w:pPr>
      <w:r w:rsidRPr="00E879EA">
        <w:t>#</w:t>
      </w:r>
    </w:p>
    <w:p w14:paraId="171E531E" w14:textId="77777777" w:rsidR="00E879EA" w:rsidRPr="00A029B7" w:rsidRDefault="00E879EA" w:rsidP="0038023D">
      <w:pPr>
        <w:pStyle w:val="2f2"/>
        <w:spacing w:before="240" w:after="240"/>
        <w:rPr>
          <w:color w:val="C00000"/>
        </w:rPr>
      </w:pPr>
      <w:r w:rsidRPr="00A029B7">
        <w:rPr>
          <w:color w:val="C00000"/>
        </w:rPr>
        <w:t>interface Vlanif100</w:t>
      </w:r>
    </w:p>
    <w:p w14:paraId="01677540" w14:textId="77777777" w:rsidR="00E879EA" w:rsidRPr="00A029B7" w:rsidRDefault="00E879EA" w:rsidP="0038023D">
      <w:pPr>
        <w:pStyle w:val="2f2"/>
        <w:spacing w:before="240" w:after="240"/>
        <w:rPr>
          <w:color w:val="C00000"/>
        </w:rPr>
      </w:pPr>
      <w:r w:rsidRPr="00A029B7">
        <w:rPr>
          <w:color w:val="C00000"/>
        </w:rPr>
        <w:t xml:space="preserve"> ip address 172.16.100.254 255.255.255.0</w:t>
      </w:r>
    </w:p>
    <w:p w14:paraId="7909D96F" w14:textId="77777777" w:rsidR="00E879EA" w:rsidRPr="00A029B7" w:rsidRDefault="00E879EA" w:rsidP="0038023D">
      <w:pPr>
        <w:pStyle w:val="2f2"/>
        <w:spacing w:before="240" w:after="240"/>
        <w:rPr>
          <w:color w:val="C00000"/>
        </w:rPr>
      </w:pPr>
      <w:r w:rsidRPr="00A029B7">
        <w:rPr>
          <w:color w:val="C00000"/>
        </w:rPr>
        <w:t xml:space="preserve"> zone trust</w:t>
      </w:r>
    </w:p>
    <w:p w14:paraId="09E77895" w14:textId="77777777" w:rsidR="00E879EA" w:rsidRPr="00A029B7" w:rsidRDefault="00E879EA" w:rsidP="0038023D">
      <w:pPr>
        <w:pStyle w:val="2f2"/>
        <w:spacing w:before="240" w:after="240"/>
        <w:rPr>
          <w:color w:val="C00000"/>
        </w:rPr>
      </w:pPr>
      <w:r w:rsidRPr="00A029B7">
        <w:rPr>
          <w:color w:val="C00000"/>
        </w:rPr>
        <w:t xml:space="preserve"> dhcp select interface</w:t>
      </w:r>
    </w:p>
    <w:p w14:paraId="10099185" w14:textId="77777777" w:rsidR="00E879EA" w:rsidRPr="00A029B7" w:rsidRDefault="00E879EA" w:rsidP="0038023D">
      <w:pPr>
        <w:pStyle w:val="2f2"/>
        <w:spacing w:before="240" w:after="240"/>
        <w:rPr>
          <w:color w:val="C00000"/>
        </w:rPr>
      </w:pPr>
      <w:r w:rsidRPr="00A029B7">
        <w:rPr>
          <w:color w:val="C00000"/>
        </w:rPr>
        <w:t xml:space="preserve"> dhcp server dns-list 172.16.100.254</w:t>
      </w:r>
    </w:p>
    <w:p w14:paraId="5A20674B" w14:textId="77777777" w:rsidR="00E879EA" w:rsidRPr="00A029B7" w:rsidRDefault="00E879EA" w:rsidP="0038023D">
      <w:pPr>
        <w:pStyle w:val="2f2"/>
        <w:spacing w:before="240" w:after="240"/>
        <w:rPr>
          <w:color w:val="C00000"/>
        </w:rPr>
      </w:pPr>
      <w:r w:rsidRPr="00A029B7">
        <w:rPr>
          <w:color w:val="C00000"/>
        </w:rPr>
        <w:t>#</w:t>
      </w:r>
    </w:p>
    <w:p w14:paraId="28278921" w14:textId="77777777" w:rsidR="00E879EA" w:rsidRPr="00A029B7" w:rsidRDefault="00E879EA" w:rsidP="0038023D">
      <w:pPr>
        <w:pStyle w:val="2f2"/>
        <w:spacing w:before="240" w:after="240"/>
        <w:rPr>
          <w:color w:val="C00000"/>
        </w:rPr>
      </w:pPr>
      <w:r w:rsidRPr="00A029B7">
        <w:rPr>
          <w:color w:val="C00000"/>
        </w:rPr>
        <w:t>interface Vlanif200</w:t>
      </w:r>
    </w:p>
    <w:p w14:paraId="0FC48B83" w14:textId="77777777" w:rsidR="00E879EA" w:rsidRPr="00A029B7" w:rsidRDefault="00E879EA" w:rsidP="0038023D">
      <w:pPr>
        <w:pStyle w:val="2f2"/>
        <w:spacing w:before="240" w:after="240"/>
        <w:rPr>
          <w:color w:val="C00000"/>
        </w:rPr>
      </w:pPr>
      <w:r w:rsidRPr="00A029B7">
        <w:rPr>
          <w:color w:val="C00000"/>
        </w:rPr>
        <w:t xml:space="preserve"> ip address 172.16.200.254 255.255.255.0</w:t>
      </w:r>
    </w:p>
    <w:p w14:paraId="0228CFE0" w14:textId="77777777" w:rsidR="00E879EA" w:rsidRPr="00A029B7" w:rsidRDefault="00E879EA" w:rsidP="0038023D">
      <w:pPr>
        <w:pStyle w:val="2f2"/>
        <w:spacing w:before="240" w:after="240"/>
        <w:rPr>
          <w:color w:val="C00000"/>
        </w:rPr>
      </w:pPr>
      <w:r w:rsidRPr="00A029B7">
        <w:rPr>
          <w:color w:val="C00000"/>
        </w:rPr>
        <w:t xml:space="preserve"> zone trust</w:t>
      </w:r>
    </w:p>
    <w:p w14:paraId="72BB6916" w14:textId="77777777" w:rsidR="00E879EA" w:rsidRPr="00A029B7" w:rsidRDefault="00E879EA" w:rsidP="0038023D">
      <w:pPr>
        <w:pStyle w:val="2f2"/>
        <w:spacing w:before="240" w:after="240"/>
        <w:rPr>
          <w:color w:val="C00000"/>
        </w:rPr>
      </w:pPr>
      <w:r w:rsidRPr="00A029B7">
        <w:rPr>
          <w:color w:val="C00000"/>
        </w:rPr>
        <w:t xml:space="preserve"> dhcp select interface</w:t>
      </w:r>
    </w:p>
    <w:p w14:paraId="1ABB7159" w14:textId="77777777" w:rsidR="00E879EA" w:rsidRPr="00A029B7" w:rsidRDefault="00E879EA" w:rsidP="0038023D">
      <w:pPr>
        <w:pStyle w:val="2f2"/>
        <w:spacing w:before="240" w:after="240"/>
        <w:rPr>
          <w:color w:val="C00000"/>
        </w:rPr>
      </w:pPr>
      <w:r w:rsidRPr="00A029B7">
        <w:rPr>
          <w:color w:val="C00000"/>
        </w:rPr>
        <w:t xml:space="preserve"> dhcp server dns-list 172.16.200.254</w:t>
      </w:r>
    </w:p>
    <w:p w14:paraId="23F83395" w14:textId="77777777" w:rsidR="00E879EA" w:rsidRPr="00E879EA" w:rsidRDefault="00E879EA" w:rsidP="0038023D">
      <w:pPr>
        <w:pStyle w:val="2f2"/>
        <w:spacing w:before="240" w:after="240"/>
      </w:pPr>
      <w:r w:rsidRPr="00E879EA">
        <w:t>#</w:t>
      </w:r>
    </w:p>
    <w:p w14:paraId="03DFA337" w14:textId="77777777" w:rsidR="00E879EA" w:rsidRPr="00E879EA" w:rsidRDefault="00E879EA" w:rsidP="0038023D">
      <w:pPr>
        <w:pStyle w:val="2f2"/>
        <w:spacing w:before="240" w:after="240"/>
      </w:pPr>
      <w:r w:rsidRPr="00E879EA">
        <w:t>interface GigabitEthernet0/0/0</w:t>
      </w:r>
    </w:p>
    <w:p w14:paraId="35851E6B" w14:textId="77777777" w:rsidR="00E879EA" w:rsidRPr="00E879EA" w:rsidRDefault="00E879EA" w:rsidP="0038023D">
      <w:pPr>
        <w:pStyle w:val="2f2"/>
        <w:spacing w:before="240" w:after="240"/>
      </w:pPr>
      <w:r w:rsidRPr="00E879EA">
        <w:t>#</w:t>
      </w:r>
    </w:p>
    <w:p w14:paraId="4EECB381" w14:textId="77777777" w:rsidR="00E879EA" w:rsidRPr="00E879EA" w:rsidRDefault="00E879EA" w:rsidP="0038023D">
      <w:pPr>
        <w:pStyle w:val="2f2"/>
        <w:spacing w:before="240" w:after="240"/>
      </w:pPr>
      <w:r w:rsidRPr="00E879EA">
        <w:t>interface GigabitEthernet0/0/1</w:t>
      </w:r>
    </w:p>
    <w:p w14:paraId="69AF4463" w14:textId="77777777" w:rsidR="00E879EA" w:rsidRPr="00E879EA" w:rsidRDefault="00E879EA" w:rsidP="0038023D">
      <w:pPr>
        <w:pStyle w:val="2f2"/>
        <w:spacing w:before="240" w:after="240"/>
      </w:pPr>
      <w:r w:rsidRPr="00E879EA">
        <w:t xml:space="preserve"> port link-type trunk</w:t>
      </w:r>
    </w:p>
    <w:p w14:paraId="03DF72B8" w14:textId="77777777" w:rsidR="00E879EA" w:rsidRPr="00E879EA" w:rsidRDefault="00E879EA" w:rsidP="0038023D">
      <w:pPr>
        <w:pStyle w:val="2f2"/>
        <w:spacing w:before="240" w:after="240"/>
      </w:pPr>
      <w:r w:rsidRPr="00E879EA">
        <w:t xml:space="preserve"> port trunk pvid vlan 10</w:t>
      </w:r>
    </w:p>
    <w:p w14:paraId="2E40ADC6" w14:textId="77777777" w:rsidR="00E879EA" w:rsidRPr="00E879EA" w:rsidRDefault="00E879EA" w:rsidP="0038023D">
      <w:pPr>
        <w:pStyle w:val="2f2"/>
        <w:spacing w:before="240" w:after="240"/>
      </w:pPr>
      <w:r w:rsidRPr="00E879EA">
        <w:t xml:space="preserve"> undo port trunk allow-pass vlan 1</w:t>
      </w:r>
    </w:p>
    <w:p w14:paraId="02574FDD" w14:textId="77777777" w:rsidR="00E879EA" w:rsidRPr="00E879EA" w:rsidRDefault="00E879EA" w:rsidP="0038023D">
      <w:pPr>
        <w:pStyle w:val="2f2"/>
        <w:spacing w:before="240" w:after="240"/>
      </w:pPr>
      <w:r w:rsidRPr="00E879EA">
        <w:t xml:space="preserve"> port trunk allow-pass vlan 10 100 200</w:t>
      </w:r>
    </w:p>
    <w:p w14:paraId="6A9F76F9" w14:textId="77777777" w:rsidR="00E879EA" w:rsidRPr="00E879EA" w:rsidRDefault="00E879EA" w:rsidP="0038023D">
      <w:pPr>
        <w:pStyle w:val="1e"/>
      </w:pPr>
      <w:r w:rsidRPr="00E879EA">
        <w:t>The command output shows that VLANIF 100 and VLANIF 200 are created, the interface-based DHCP address pools are enabled, and LAN interface GE0/0/1 allows packets from VLAN 100 and VLAN 200 to pass through.</w:t>
      </w:r>
    </w:p>
    <w:p w14:paraId="02A41650" w14:textId="77777777" w:rsidR="00E879EA" w:rsidRPr="00E879EA" w:rsidRDefault="00E879EA" w:rsidP="0038023D">
      <w:pPr>
        <w:pStyle w:val="2f2"/>
        <w:spacing w:before="240" w:after="240"/>
      </w:pPr>
      <w:r w:rsidRPr="00E879EA">
        <w:t>&lt;AR2&gt;display acl 3101</w:t>
      </w:r>
    </w:p>
    <w:p w14:paraId="6BF8BC19" w14:textId="77777777" w:rsidR="00E879EA" w:rsidRPr="00E879EA" w:rsidRDefault="00E879EA" w:rsidP="0038023D">
      <w:pPr>
        <w:pStyle w:val="2f2"/>
        <w:spacing w:before="240" w:after="240"/>
      </w:pPr>
      <w:r w:rsidRPr="00E879EA">
        <w:t>Advanced ACL 3101, 2 rules</w:t>
      </w:r>
    </w:p>
    <w:p w14:paraId="4054FE66" w14:textId="77777777" w:rsidR="00E879EA" w:rsidRPr="00E879EA" w:rsidRDefault="00E879EA" w:rsidP="0038023D">
      <w:pPr>
        <w:pStyle w:val="2f2"/>
        <w:spacing w:before="240" w:after="240"/>
      </w:pPr>
      <w:r w:rsidRPr="00E879EA">
        <w:t>Acl's step is 5</w:t>
      </w:r>
    </w:p>
    <w:p w14:paraId="17B06E71" w14:textId="77777777" w:rsidR="00E879EA" w:rsidRPr="00E879EA" w:rsidRDefault="00E879EA" w:rsidP="0038023D">
      <w:pPr>
        <w:pStyle w:val="2f2"/>
        <w:spacing w:before="240" w:after="240"/>
      </w:pPr>
      <w:r w:rsidRPr="00E879EA">
        <w:t xml:space="preserve"> rule 5 permit ip source 172.16.10.0 0.0.0.255</w:t>
      </w:r>
    </w:p>
    <w:p w14:paraId="6689A14B" w14:textId="77777777" w:rsidR="00E879EA" w:rsidRPr="00E879EA" w:rsidRDefault="00E879EA" w:rsidP="0038023D">
      <w:pPr>
        <w:pStyle w:val="2f2"/>
        <w:spacing w:before="240" w:after="240"/>
      </w:pPr>
      <w:r w:rsidRPr="00E879EA">
        <w:t xml:space="preserve"> rule 10 permit ip source 172.16.100.0 0.0.0.255</w:t>
      </w:r>
    </w:p>
    <w:p w14:paraId="48FD9595" w14:textId="77777777" w:rsidR="00E879EA" w:rsidRDefault="00E879EA" w:rsidP="0038023D">
      <w:pPr>
        <w:pStyle w:val="1e"/>
      </w:pPr>
      <w:r w:rsidRPr="00E879EA">
        <w:t>The command output shows that the IP address segments of wireless users are added to ACL 3101 used for source NAT.</w:t>
      </w:r>
    </w:p>
    <w:p w14:paraId="7EDD2EC6" w14:textId="77777777" w:rsidR="00A029B7" w:rsidRPr="00E879EA" w:rsidRDefault="00A029B7" w:rsidP="0038023D">
      <w:pPr>
        <w:pStyle w:val="1e"/>
      </w:pPr>
    </w:p>
    <w:p w14:paraId="43605F14" w14:textId="77777777" w:rsidR="00E879EA" w:rsidRPr="00E879EA" w:rsidRDefault="00E879EA" w:rsidP="00D152A7">
      <w:pPr>
        <w:pStyle w:val="30"/>
      </w:pPr>
      <w:r w:rsidRPr="00E879EA">
        <w:t>Configure authentication.</w:t>
      </w:r>
    </w:p>
    <w:p w14:paraId="632C55F5" w14:textId="77777777" w:rsidR="00E879EA" w:rsidRPr="00E879EA" w:rsidRDefault="00E879EA" w:rsidP="0038023D">
      <w:pPr>
        <w:pStyle w:val="1e"/>
      </w:pPr>
      <w:r w:rsidRPr="00E879EA">
        <w:t>In this lab, local authentication is used. That is, iMaster NCE-Campus functions as the Portal server and RADIUS server. You need to create to-be-authenticated users and specify authentication and authorization results on iMaster NCE-Campus.</w:t>
      </w:r>
    </w:p>
    <w:p w14:paraId="36EA9416" w14:textId="77777777" w:rsidR="00E879EA" w:rsidRPr="00E879EA" w:rsidRDefault="00E879EA" w:rsidP="0038023D">
      <w:pPr>
        <w:pStyle w:val="1e"/>
      </w:pPr>
      <w:r w:rsidRPr="00E879EA">
        <w:t># Create wireless user groups for authentication.</w:t>
      </w:r>
    </w:p>
    <w:p w14:paraId="0DCF6F81" w14:textId="6F2147DD" w:rsidR="00E879EA" w:rsidRPr="00E879EA" w:rsidRDefault="00E879EA" w:rsidP="0038023D">
      <w:pPr>
        <w:spacing w:before="160" w:after="160"/>
        <w:ind w:left="0"/>
        <w:jc w:val="right"/>
        <w:rPr>
          <w:rFonts w:ascii="Huawei Sans" w:hAnsi="Huawei Sans" w:cs="Times New Roman"/>
          <w:sz w:val="21"/>
          <w:szCs w:val="20"/>
        </w:rPr>
      </w:pPr>
      <w:r w:rsidRPr="00E879EA">
        <w:rPr>
          <w:rFonts w:ascii="Huawei Sans" w:hAnsi="Huawei Sans" w:cs="Times New Roman"/>
          <w:noProof/>
          <w:sz w:val="21"/>
          <w:szCs w:val="20"/>
        </w:rPr>
        <w:drawing>
          <wp:inline distT="0" distB="0" distL="0" distR="0" wp14:anchorId="73299341" wp14:editId="2391F498">
            <wp:extent cx="5454000" cy="2914874"/>
            <wp:effectExtent l="19050" t="19050" r="13970" b="19050"/>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5454000" cy="2914874"/>
                    </a:xfrm>
                    <a:prstGeom prst="rect">
                      <a:avLst/>
                    </a:prstGeom>
                    <a:ln w="12700">
                      <a:solidFill>
                        <a:schemeClr val="bg1">
                          <a:lumMod val="85000"/>
                        </a:schemeClr>
                      </a:solidFill>
                    </a:ln>
                  </pic:spPr>
                </pic:pic>
              </a:graphicData>
            </a:graphic>
          </wp:inline>
        </w:drawing>
      </w:r>
    </w:p>
    <w:p w14:paraId="69F5617B" w14:textId="77777777" w:rsidR="00E879EA" w:rsidRPr="00E879EA" w:rsidRDefault="00E879EA" w:rsidP="0038023D">
      <w:pPr>
        <w:pStyle w:val="1e"/>
      </w:pPr>
      <w:r w:rsidRPr="00E879EA">
        <w:t xml:space="preserve">Choose </w:t>
      </w:r>
      <w:r w:rsidRPr="00E879EA">
        <w:rPr>
          <w:b/>
        </w:rPr>
        <w:t>Admission</w:t>
      </w:r>
      <w:r w:rsidRPr="00E879EA">
        <w:t xml:space="preserve"> &gt; </w:t>
      </w:r>
      <w:r w:rsidRPr="00E879EA">
        <w:rPr>
          <w:b/>
        </w:rPr>
        <w:t>User Management</w:t>
      </w:r>
      <w:r w:rsidRPr="00E879EA">
        <w:t xml:space="preserve">, click the icon marked </w:t>
      </w:r>
      <w:r w:rsidRPr="00A029B7">
        <w:rPr>
          <w:b/>
        </w:rPr>
        <w:t>1</w:t>
      </w:r>
      <w:r w:rsidRPr="00E879EA">
        <w:t xml:space="preserve"> in the left pane, and create two user groups named </w:t>
      </w:r>
      <w:r w:rsidRPr="00E879EA">
        <w:rPr>
          <w:b/>
        </w:rPr>
        <w:t xml:space="preserve">Portal_User </w:t>
      </w:r>
      <w:r w:rsidRPr="00E879EA">
        <w:t xml:space="preserve">and </w:t>
      </w:r>
      <w:r w:rsidRPr="00E879EA">
        <w:rPr>
          <w:b/>
        </w:rPr>
        <w:t>802.1X_User</w:t>
      </w:r>
      <w:r w:rsidRPr="00E879EA">
        <w:t>.</w:t>
      </w:r>
    </w:p>
    <w:p w14:paraId="05A99FAD" w14:textId="77777777" w:rsidR="00E879EA" w:rsidRPr="00E879EA" w:rsidRDefault="00E879EA" w:rsidP="0038023D">
      <w:pPr>
        <w:pStyle w:val="1e"/>
      </w:pPr>
      <w:r w:rsidRPr="00E879EA">
        <w:t># Create a wireless user for Portal authentication.</w:t>
      </w:r>
    </w:p>
    <w:p w14:paraId="575F6A37" w14:textId="77777777" w:rsidR="00E879EA" w:rsidRPr="00E879EA" w:rsidRDefault="00E879EA" w:rsidP="00E879EA">
      <w:pPr>
        <w:spacing w:before="160" w:after="160"/>
        <w:ind w:left="0"/>
        <w:jc w:val="right"/>
        <w:rPr>
          <w:rFonts w:ascii="Huawei Sans" w:hAnsi="Huawei Sans" w:cs="Times New Roman"/>
          <w:sz w:val="21"/>
          <w:szCs w:val="20"/>
        </w:rPr>
      </w:pPr>
      <w:r w:rsidRPr="00E879EA">
        <w:rPr>
          <w:rFonts w:ascii="Huawei Sans" w:hAnsi="Huawei Sans" w:cs="Times New Roman"/>
          <w:noProof/>
          <w:sz w:val="21"/>
          <w:szCs w:val="20"/>
        </w:rPr>
        <w:drawing>
          <wp:inline distT="0" distB="0" distL="0" distR="0" wp14:anchorId="1ACDED17" wp14:editId="316120F2">
            <wp:extent cx="5454000" cy="1279466"/>
            <wp:effectExtent l="19050" t="19050" r="13970" b="16510"/>
            <wp:docPr id="24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stretch>
                      <a:fillRect/>
                    </a:stretch>
                  </pic:blipFill>
                  <pic:spPr>
                    <a:xfrm>
                      <a:off x="0" y="0"/>
                      <a:ext cx="5454000" cy="1279466"/>
                    </a:xfrm>
                    <a:prstGeom prst="rect">
                      <a:avLst/>
                    </a:prstGeom>
                    <a:ln w="12700">
                      <a:solidFill>
                        <a:schemeClr val="bg1">
                          <a:lumMod val="85000"/>
                        </a:schemeClr>
                      </a:solidFill>
                    </a:ln>
                  </pic:spPr>
                </pic:pic>
              </a:graphicData>
            </a:graphic>
          </wp:inline>
        </w:drawing>
      </w:r>
    </w:p>
    <w:p w14:paraId="3748DDFC" w14:textId="6ACEE3F1" w:rsidR="00E879EA" w:rsidRPr="00E879EA" w:rsidRDefault="00E879EA" w:rsidP="0038023D">
      <w:pPr>
        <w:spacing w:before="160" w:after="160"/>
        <w:ind w:left="0"/>
        <w:jc w:val="right"/>
        <w:rPr>
          <w:rFonts w:ascii="Huawei Sans" w:hAnsi="Huawei Sans" w:cs="Times New Roman"/>
          <w:sz w:val="21"/>
          <w:szCs w:val="20"/>
        </w:rPr>
      </w:pPr>
      <w:r w:rsidRPr="00E879EA">
        <w:rPr>
          <w:rFonts w:ascii="Huawei Sans" w:hAnsi="Huawei Sans" w:cs="Times New Roman"/>
          <w:noProof/>
          <w:sz w:val="21"/>
          <w:szCs w:val="20"/>
        </w:rPr>
        <w:drawing>
          <wp:inline distT="0" distB="0" distL="0" distR="0" wp14:anchorId="3CA05E02" wp14:editId="7639A074">
            <wp:extent cx="5454000" cy="4132659"/>
            <wp:effectExtent l="19050" t="19050" r="13970" b="20320"/>
            <wp:docPr id="24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5454000" cy="4132659"/>
                    </a:xfrm>
                    <a:prstGeom prst="rect">
                      <a:avLst/>
                    </a:prstGeom>
                    <a:ln w="12700">
                      <a:solidFill>
                        <a:schemeClr val="bg1">
                          <a:lumMod val="85000"/>
                        </a:schemeClr>
                      </a:solidFill>
                    </a:ln>
                  </pic:spPr>
                </pic:pic>
              </a:graphicData>
            </a:graphic>
          </wp:inline>
        </w:drawing>
      </w:r>
    </w:p>
    <w:p w14:paraId="0178D6E2" w14:textId="77777777" w:rsidR="00E879EA" w:rsidRPr="00E879EA" w:rsidRDefault="00E879EA" w:rsidP="0038023D">
      <w:pPr>
        <w:pStyle w:val="1e"/>
      </w:pPr>
      <w:r w:rsidRPr="00E879EA">
        <w:t xml:space="preserve">Click the newly created user group </w:t>
      </w:r>
      <w:r w:rsidRPr="00E879EA">
        <w:rPr>
          <w:b/>
        </w:rPr>
        <w:t>Portal_User</w:t>
      </w:r>
      <w:r w:rsidRPr="00E879EA">
        <w:t xml:space="preserve"> on the left, and then click </w:t>
      </w:r>
      <w:r w:rsidRPr="00E879EA">
        <w:rPr>
          <w:b/>
        </w:rPr>
        <w:t>Create</w:t>
      </w:r>
      <w:r w:rsidRPr="00E879EA">
        <w:t xml:space="preserve"> on the right.</w:t>
      </w:r>
    </w:p>
    <w:p w14:paraId="13D8476A" w14:textId="77777777" w:rsidR="00E879EA" w:rsidRPr="00E879EA" w:rsidRDefault="00E879EA" w:rsidP="0038023D">
      <w:pPr>
        <w:pStyle w:val="1e"/>
      </w:pPr>
      <w:r w:rsidRPr="00E879EA">
        <w:t xml:space="preserve">Create a user named </w:t>
      </w:r>
      <w:r w:rsidRPr="00E879EA">
        <w:rPr>
          <w:b/>
        </w:rPr>
        <w:t>huawei</w:t>
      </w:r>
      <w:r w:rsidRPr="00E879EA">
        <w:t xml:space="preserve"> and set the password to </w:t>
      </w:r>
      <w:r w:rsidRPr="00E879EA">
        <w:rPr>
          <w:b/>
        </w:rPr>
        <w:t>Huawei@123</w:t>
      </w:r>
      <w:r w:rsidRPr="00E879EA">
        <w:t xml:space="preserve">. Then, disable </w:t>
      </w:r>
      <w:r w:rsidRPr="00E879EA">
        <w:rPr>
          <w:b/>
        </w:rPr>
        <w:t>Change password upon next login</w:t>
      </w:r>
      <w:r w:rsidRPr="00E879EA">
        <w:t xml:space="preserve">; otherwise, the user needs to manually change the password after the first login. </w:t>
      </w:r>
    </w:p>
    <w:p w14:paraId="6B386088" w14:textId="77777777" w:rsidR="00E879EA" w:rsidRPr="00E879EA" w:rsidRDefault="00E879EA" w:rsidP="0038023D">
      <w:pPr>
        <w:pStyle w:val="1e"/>
      </w:pPr>
      <w:r w:rsidRPr="00E879EA">
        <w:t xml:space="preserve">In this lab, the user uses a public account, which is only used to demonstrate the Portal authentication effect. Therefore, you do not need to enable </w:t>
      </w:r>
      <w:r w:rsidRPr="00E879EA">
        <w:rPr>
          <w:b/>
        </w:rPr>
        <w:t>Change password upon next login</w:t>
      </w:r>
      <w:r w:rsidRPr="00E879EA">
        <w:t xml:space="preserve">. In practice, if each user has an independent account, you are advised to enable </w:t>
      </w:r>
      <w:r w:rsidRPr="00E879EA">
        <w:rPr>
          <w:b/>
        </w:rPr>
        <w:t>Change password upon next login</w:t>
      </w:r>
      <w:r w:rsidRPr="00E879EA">
        <w:t>.</w:t>
      </w:r>
    </w:p>
    <w:p w14:paraId="6CDC417E" w14:textId="77777777" w:rsidR="00E879EA" w:rsidRPr="00E879EA" w:rsidRDefault="00E879EA" w:rsidP="0038023D">
      <w:pPr>
        <w:pStyle w:val="1e"/>
      </w:pPr>
      <w:r w:rsidRPr="00E879EA">
        <w:t># Create a wireless user for 802.1X authentication.</w:t>
      </w:r>
    </w:p>
    <w:p w14:paraId="58C97F93" w14:textId="77777777" w:rsidR="00E879EA" w:rsidRPr="00E879EA" w:rsidRDefault="00E879EA" w:rsidP="00E879EA">
      <w:pPr>
        <w:spacing w:before="160" w:after="160"/>
        <w:ind w:left="0"/>
        <w:jc w:val="right"/>
        <w:rPr>
          <w:rFonts w:ascii="Huawei Sans" w:hAnsi="Huawei Sans" w:cs="Times New Roman"/>
          <w:sz w:val="21"/>
          <w:szCs w:val="20"/>
        </w:rPr>
      </w:pPr>
      <w:r w:rsidRPr="00E879EA">
        <w:rPr>
          <w:rFonts w:ascii="Huawei Sans" w:hAnsi="Huawei Sans" w:cs="Times New Roman"/>
          <w:noProof/>
          <w:sz w:val="21"/>
          <w:szCs w:val="20"/>
        </w:rPr>
        <w:drawing>
          <wp:inline distT="0" distB="0" distL="0" distR="0" wp14:anchorId="02B515AC" wp14:editId="1BCD795B">
            <wp:extent cx="5454000" cy="1233064"/>
            <wp:effectExtent l="19050" t="19050" r="13970" b="2476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454000" cy="1233064"/>
                    </a:xfrm>
                    <a:prstGeom prst="rect">
                      <a:avLst/>
                    </a:prstGeom>
                    <a:ln w="12700">
                      <a:solidFill>
                        <a:schemeClr val="bg1">
                          <a:lumMod val="85000"/>
                        </a:schemeClr>
                      </a:solidFill>
                    </a:ln>
                  </pic:spPr>
                </pic:pic>
              </a:graphicData>
            </a:graphic>
          </wp:inline>
        </w:drawing>
      </w:r>
    </w:p>
    <w:p w14:paraId="45300D88" w14:textId="77777777" w:rsidR="00E879EA" w:rsidRPr="00E879EA" w:rsidRDefault="00E879EA" w:rsidP="00E879EA">
      <w:pPr>
        <w:spacing w:before="160" w:after="160"/>
        <w:ind w:left="0"/>
        <w:jc w:val="right"/>
        <w:rPr>
          <w:rFonts w:ascii="Huawei Sans" w:hAnsi="Huawei Sans" w:cs="Times New Roman"/>
          <w:sz w:val="21"/>
          <w:szCs w:val="20"/>
        </w:rPr>
      </w:pPr>
      <w:r w:rsidRPr="00E879EA">
        <w:rPr>
          <w:rFonts w:ascii="Huawei Sans" w:hAnsi="Huawei Sans" w:cs="Times New Roman"/>
          <w:noProof/>
          <w:sz w:val="21"/>
          <w:szCs w:val="20"/>
        </w:rPr>
        <w:drawing>
          <wp:inline distT="0" distB="0" distL="0" distR="0" wp14:anchorId="2A209D6C" wp14:editId="2A1418F6">
            <wp:extent cx="5454000" cy="6918414"/>
            <wp:effectExtent l="19050" t="19050" r="13970" b="1587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454000" cy="6918414"/>
                    </a:xfrm>
                    <a:prstGeom prst="rect">
                      <a:avLst/>
                    </a:prstGeom>
                    <a:ln w="12700">
                      <a:solidFill>
                        <a:schemeClr val="bg1">
                          <a:lumMod val="85000"/>
                        </a:schemeClr>
                      </a:solidFill>
                    </a:ln>
                  </pic:spPr>
                </pic:pic>
              </a:graphicData>
            </a:graphic>
          </wp:inline>
        </w:drawing>
      </w:r>
    </w:p>
    <w:p w14:paraId="5F840028" w14:textId="77777777" w:rsidR="00E879EA" w:rsidRPr="00E879EA" w:rsidRDefault="00E879EA" w:rsidP="0038023D">
      <w:pPr>
        <w:pStyle w:val="1e"/>
      </w:pPr>
      <w:r w:rsidRPr="00E879EA">
        <w:t xml:space="preserve">Click the newly created user group </w:t>
      </w:r>
      <w:r w:rsidRPr="00E879EA">
        <w:rPr>
          <w:b/>
        </w:rPr>
        <w:t>802.1x_User</w:t>
      </w:r>
      <w:r w:rsidRPr="00E879EA">
        <w:t xml:space="preserve"> on the left, and then click </w:t>
      </w:r>
      <w:r w:rsidRPr="00E879EA">
        <w:rPr>
          <w:b/>
        </w:rPr>
        <w:t>Create</w:t>
      </w:r>
      <w:r w:rsidRPr="00E879EA">
        <w:t xml:space="preserve"> on the right.</w:t>
      </w:r>
    </w:p>
    <w:p w14:paraId="6606F1FE" w14:textId="77777777" w:rsidR="00E879EA" w:rsidRPr="00E879EA" w:rsidRDefault="00E879EA" w:rsidP="0038023D">
      <w:pPr>
        <w:pStyle w:val="1e"/>
      </w:pPr>
      <w:r w:rsidRPr="00E879EA">
        <w:t xml:space="preserve">Create a user named </w:t>
      </w:r>
      <w:r w:rsidRPr="00E879EA">
        <w:rPr>
          <w:b/>
        </w:rPr>
        <w:t>dot1x</w:t>
      </w:r>
      <w:r w:rsidRPr="00E879EA">
        <w:t xml:space="preserve"> and set the password to </w:t>
      </w:r>
      <w:r w:rsidRPr="00E879EA">
        <w:rPr>
          <w:b/>
        </w:rPr>
        <w:t>Huawei@123</w:t>
      </w:r>
      <w:r w:rsidRPr="00E879EA">
        <w:t xml:space="preserve">. Then, disable </w:t>
      </w:r>
      <w:r w:rsidRPr="00E879EA">
        <w:rPr>
          <w:b/>
        </w:rPr>
        <w:t>Change password upon next login</w:t>
      </w:r>
      <w:r w:rsidRPr="00E879EA">
        <w:t xml:space="preserve">; otherwise, the user needs to manually change the password after the first login. </w:t>
      </w:r>
    </w:p>
    <w:p w14:paraId="337E99F5" w14:textId="77777777" w:rsidR="00E879EA" w:rsidRPr="00E879EA" w:rsidRDefault="00E879EA" w:rsidP="0038023D">
      <w:pPr>
        <w:pStyle w:val="1e"/>
      </w:pPr>
      <w:r w:rsidRPr="00E879EA">
        <w:t xml:space="preserve">In this lab, the user uses a public account, which is only used to demonstrate the Portal authentication effect. Therefore, you do not need to enable </w:t>
      </w:r>
      <w:r w:rsidRPr="00E879EA">
        <w:rPr>
          <w:b/>
        </w:rPr>
        <w:t>Change password upon next login</w:t>
      </w:r>
      <w:r w:rsidRPr="00E879EA">
        <w:t xml:space="preserve">. In practice, if each user has an independent account, you are advised to enable </w:t>
      </w:r>
      <w:r w:rsidRPr="00E879EA">
        <w:rPr>
          <w:b/>
        </w:rPr>
        <w:t>Change password upon next login</w:t>
      </w:r>
      <w:r w:rsidRPr="00E879EA">
        <w:t>.</w:t>
      </w:r>
    </w:p>
    <w:p w14:paraId="1AE50913" w14:textId="77777777" w:rsidR="00E879EA" w:rsidRPr="00E879EA" w:rsidRDefault="00E879EA" w:rsidP="0038023D">
      <w:pPr>
        <w:pStyle w:val="1e"/>
      </w:pPr>
      <w:r w:rsidRPr="00E879EA">
        <w:t># Modify an authorization rule.</w:t>
      </w:r>
    </w:p>
    <w:p w14:paraId="2B38E574" w14:textId="1E0B7BBB" w:rsidR="00E879EA" w:rsidRPr="00E879EA" w:rsidRDefault="00E879EA" w:rsidP="0038023D">
      <w:pPr>
        <w:spacing w:before="160" w:after="160"/>
        <w:ind w:left="0"/>
        <w:jc w:val="right"/>
        <w:rPr>
          <w:rFonts w:ascii="Huawei Sans" w:hAnsi="Huawei Sans" w:cs="Times New Roman"/>
          <w:sz w:val="21"/>
          <w:szCs w:val="20"/>
        </w:rPr>
      </w:pPr>
      <w:r w:rsidRPr="00E879EA">
        <w:rPr>
          <w:rFonts w:ascii="Huawei Sans" w:hAnsi="Huawei Sans" w:cs="Times New Roman"/>
          <w:noProof/>
          <w:sz w:val="21"/>
          <w:szCs w:val="20"/>
        </w:rPr>
        <w:drawing>
          <wp:inline distT="0" distB="0" distL="0" distR="0" wp14:anchorId="0C0F1041" wp14:editId="38EF4031">
            <wp:extent cx="5454000" cy="1463378"/>
            <wp:effectExtent l="19050" t="19050" r="13970" b="22860"/>
            <wp:docPr id="248" name="图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5454000" cy="1463378"/>
                    </a:xfrm>
                    <a:prstGeom prst="rect">
                      <a:avLst/>
                    </a:prstGeom>
                    <a:ln>
                      <a:solidFill>
                        <a:sysClr val="window" lastClr="FFFFFF">
                          <a:lumMod val="85000"/>
                        </a:sysClr>
                      </a:solidFill>
                    </a:ln>
                  </pic:spPr>
                </pic:pic>
              </a:graphicData>
            </a:graphic>
          </wp:inline>
        </w:drawing>
      </w:r>
    </w:p>
    <w:p w14:paraId="40C76AF5" w14:textId="77777777" w:rsidR="00E879EA" w:rsidRDefault="00E879EA" w:rsidP="0038023D">
      <w:pPr>
        <w:pStyle w:val="1e"/>
      </w:pPr>
      <w:r w:rsidRPr="00E879EA">
        <w:t xml:space="preserve">Choose </w:t>
      </w:r>
      <w:r w:rsidRPr="00E879EA">
        <w:rPr>
          <w:b/>
        </w:rPr>
        <w:t>Admission</w:t>
      </w:r>
      <w:r w:rsidRPr="00E879EA">
        <w:t xml:space="preserve"> &gt; </w:t>
      </w:r>
      <w:r w:rsidRPr="00E879EA">
        <w:rPr>
          <w:b/>
        </w:rPr>
        <w:t>Authentication and Authorization</w:t>
      </w:r>
      <w:r w:rsidRPr="00E879EA">
        <w:t xml:space="preserve">, click the </w:t>
      </w:r>
      <w:r w:rsidRPr="00E879EA">
        <w:rPr>
          <w:b/>
        </w:rPr>
        <w:t>Authorization Rules</w:t>
      </w:r>
      <w:r w:rsidRPr="00E879EA">
        <w:t xml:space="preserve"> tab, modify the authorization rule </w:t>
      </w:r>
      <w:r w:rsidRPr="00E879EA">
        <w:rPr>
          <w:b/>
        </w:rPr>
        <w:t>Default</w:t>
      </w:r>
      <w:r w:rsidRPr="00E879EA">
        <w:t xml:space="preserve">, and change the authorization result of this authorization rule to </w:t>
      </w:r>
      <w:r w:rsidRPr="00E879EA">
        <w:rPr>
          <w:b/>
        </w:rPr>
        <w:t>Permit Access</w:t>
      </w:r>
      <w:r w:rsidRPr="00E879EA">
        <w:t>.</w:t>
      </w:r>
    </w:p>
    <w:p w14:paraId="63CAC6C5" w14:textId="77777777" w:rsidR="00635C5F" w:rsidRPr="00E879EA" w:rsidRDefault="00635C5F" w:rsidP="0038023D">
      <w:pPr>
        <w:pStyle w:val="1e"/>
      </w:pPr>
    </w:p>
    <w:p w14:paraId="3D5F0E59" w14:textId="77777777" w:rsidR="00E879EA" w:rsidRPr="00E879EA" w:rsidRDefault="00E879EA" w:rsidP="00D152A7">
      <w:pPr>
        <w:pStyle w:val="30"/>
      </w:pPr>
      <w:r w:rsidRPr="00E879EA">
        <w:t>Verify Portal authentication.</w:t>
      </w:r>
    </w:p>
    <w:p w14:paraId="02B641E7" w14:textId="77777777" w:rsidR="00E879EA" w:rsidRPr="00E879EA" w:rsidRDefault="00E879EA" w:rsidP="0038023D">
      <w:pPr>
        <w:pStyle w:val="1e"/>
      </w:pPr>
      <w:r w:rsidRPr="00E879EA">
        <w:t>Connect a wireless terminal to the SSID (</w:t>
      </w:r>
      <w:r w:rsidRPr="00E879EA">
        <w:rPr>
          <w:b/>
        </w:rPr>
        <w:t>iMaster_NCE_Demo</w:t>
      </w:r>
      <w:r w:rsidRPr="00E879EA">
        <w:t xml:space="preserve">) of AP2. Open the browser and enter the IP address </w:t>
      </w:r>
      <w:r w:rsidRPr="00E879EA">
        <w:rPr>
          <w:b/>
        </w:rPr>
        <w:t>1.1.1.1</w:t>
      </w:r>
      <w:r w:rsidRPr="00E879EA">
        <w:t>. On the Portal authentication page that is displayed, enter the user name and password to verify the success of Portal authentication.</w:t>
      </w:r>
    </w:p>
    <w:p w14:paraId="250AFF08" w14:textId="77777777" w:rsidR="00E879EA" w:rsidRPr="00E879EA" w:rsidRDefault="00E879EA" w:rsidP="0038023D">
      <w:pPr>
        <w:pStyle w:val="1e"/>
      </w:pPr>
      <w:r w:rsidRPr="00E879EA">
        <w:t># Connect a wireless terminal to the SSID (</w:t>
      </w:r>
      <w:r w:rsidRPr="00E879EA">
        <w:rPr>
          <w:b/>
        </w:rPr>
        <w:t>iMaster_NCE_Demo</w:t>
      </w:r>
      <w:r w:rsidRPr="00E879EA">
        <w:t>).</w:t>
      </w:r>
    </w:p>
    <w:p w14:paraId="31E68DA8" w14:textId="77777777" w:rsidR="00E879EA" w:rsidRPr="00E879EA" w:rsidRDefault="00E879EA" w:rsidP="00E879EA">
      <w:pPr>
        <w:spacing w:before="160" w:after="160"/>
        <w:ind w:left="1701"/>
        <w:rPr>
          <w:rFonts w:ascii="Huawei Sans" w:hAnsi="Huawei Sans" w:cs="Times New Roman"/>
          <w:sz w:val="21"/>
          <w:szCs w:val="20"/>
        </w:rPr>
      </w:pPr>
      <w:r w:rsidRPr="00E879EA">
        <w:rPr>
          <w:rFonts w:ascii="Huawei Sans" w:hAnsi="Huawei Sans" w:cs="Times New Roman"/>
          <w:noProof/>
          <w:sz w:val="21"/>
          <w:szCs w:val="20"/>
        </w:rPr>
        <w:drawing>
          <wp:inline distT="0" distB="0" distL="0" distR="0" wp14:anchorId="4D7E6294" wp14:editId="0498AC40">
            <wp:extent cx="3647619" cy="2333333"/>
            <wp:effectExtent l="19050" t="19050" r="10160" b="1016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stretch>
                      <a:fillRect/>
                    </a:stretch>
                  </pic:blipFill>
                  <pic:spPr>
                    <a:xfrm>
                      <a:off x="0" y="0"/>
                      <a:ext cx="3647619" cy="2333333"/>
                    </a:xfrm>
                    <a:prstGeom prst="rect">
                      <a:avLst/>
                    </a:prstGeom>
                    <a:ln>
                      <a:solidFill>
                        <a:sysClr val="window" lastClr="FFFFFF">
                          <a:lumMod val="85000"/>
                        </a:sysClr>
                      </a:solidFill>
                    </a:ln>
                  </pic:spPr>
                </pic:pic>
              </a:graphicData>
            </a:graphic>
          </wp:inline>
        </w:drawing>
      </w:r>
    </w:p>
    <w:p w14:paraId="74D535E7" w14:textId="77777777" w:rsidR="00E879EA" w:rsidRPr="00E879EA" w:rsidRDefault="00E879EA" w:rsidP="0038023D">
      <w:pPr>
        <w:pStyle w:val="1e"/>
      </w:pPr>
      <w:r w:rsidRPr="00E879EA">
        <w:t># Verify that the Portal authentication page is displayed normally.</w:t>
      </w:r>
    </w:p>
    <w:p w14:paraId="39375295" w14:textId="39966D0E" w:rsidR="00E879EA" w:rsidRPr="00E879EA" w:rsidRDefault="00E879EA" w:rsidP="0038023D">
      <w:pPr>
        <w:spacing w:before="160" w:after="160"/>
        <w:ind w:left="1701"/>
        <w:rPr>
          <w:rFonts w:ascii="Huawei Sans" w:hAnsi="Huawei Sans" w:cs="Times New Roman"/>
          <w:sz w:val="21"/>
          <w:szCs w:val="20"/>
        </w:rPr>
      </w:pPr>
      <w:r w:rsidRPr="00E879EA">
        <w:rPr>
          <w:rFonts w:ascii="Huawei Sans" w:hAnsi="Huawei Sans" w:cs="Times New Roman"/>
          <w:noProof/>
          <w:sz w:val="21"/>
          <w:szCs w:val="20"/>
        </w:rPr>
        <w:drawing>
          <wp:inline distT="0" distB="0" distL="0" distR="0" wp14:anchorId="7014B69D" wp14:editId="65AE9B0C">
            <wp:extent cx="4610743" cy="724001"/>
            <wp:effectExtent l="19050" t="19050" r="18415" b="19050"/>
            <wp:docPr id="249" name="图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
                    <a:stretch>
                      <a:fillRect/>
                    </a:stretch>
                  </pic:blipFill>
                  <pic:spPr>
                    <a:xfrm>
                      <a:off x="0" y="0"/>
                      <a:ext cx="4610743" cy="724001"/>
                    </a:xfrm>
                    <a:prstGeom prst="rect">
                      <a:avLst/>
                    </a:prstGeom>
                    <a:ln>
                      <a:solidFill>
                        <a:sysClr val="window" lastClr="FFFFFF">
                          <a:lumMod val="85000"/>
                        </a:sysClr>
                      </a:solidFill>
                    </a:ln>
                  </pic:spPr>
                </pic:pic>
              </a:graphicData>
            </a:graphic>
          </wp:inline>
        </w:drawing>
      </w:r>
    </w:p>
    <w:p w14:paraId="1A67E7DC" w14:textId="77777777" w:rsidR="00E879EA" w:rsidRPr="00E879EA" w:rsidRDefault="00E879EA" w:rsidP="0038023D">
      <w:pPr>
        <w:pStyle w:val="1e"/>
      </w:pPr>
      <w:r w:rsidRPr="00E879EA">
        <w:t>Enter any IP address in the address box of the browser and verify that the Portal authentication page can be displayed normally.</w:t>
      </w:r>
    </w:p>
    <w:p w14:paraId="1F36B293" w14:textId="77777777" w:rsidR="00E879EA" w:rsidRPr="00E879EA" w:rsidRDefault="00E879EA" w:rsidP="0038023D">
      <w:pPr>
        <w:pStyle w:val="1e"/>
      </w:pPr>
      <w:r w:rsidRPr="00E879EA">
        <w:t>If a page similar to the following is displayed, the Portal authentication page is displayed normally.</w:t>
      </w:r>
    </w:p>
    <w:p w14:paraId="503F77D9" w14:textId="5AE28DCC" w:rsidR="00E879EA" w:rsidRPr="00E879EA" w:rsidRDefault="00E879EA" w:rsidP="0038023D">
      <w:pPr>
        <w:spacing w:before="160" w:after="160"/>
        <w:ind w:left="0"/>
        <w:jc w:val="right"/>
        <w:rPr>
          <w:rFonts w:ascii="Huawei Sans" w:hAnsi="Huawei Sans" w:cs="Times New Roman"/>
          <w:sz w:val="21"/>
          <w:szCs w:val="20"/>
        </w:rPr>
      </w:pPr>
      <w:r w:rsidRPr="00E879EA">
        <w:rPr>
          <w:rFonts w:ascii="Huawei Sans" w:hAnsi="Huawei Sans" w:cs="Times New Roman"/>
          <w:noProof/>
          <w:sz w:val="21"/>
          <w:szCs w:val="20"/>
        </w:rPr>
        <w:drawing>
          <wp:inline distT="0" distB="0" distL="0" distR="0" wp14:anchorId="767EF87E" wp14:editId="000FF183">
            <wp:extent cx="5454000" cy="2651502"/>
            <wp:effectExtent l="19050" t="19050" r="13970" b="15875"/>
            <wp:docPr id="250"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5454000" cy="2651502"/>
                    </a:xfrm>
                    <a:prstGeom prst="rect">
                      <a:avLst/>
                    </a:prstGeom>
                    <a:noFill/>
                    <a:ln>
                      <a:solidFill>
                        <a:sysClr val="window" lastClr="FFFFFF">
                          <a:lumMod val="85000"/>
                        </a:sysClr>
                      </a:solidFill>
                    </a:ln>
                  </pic:spPr>
                </pic:pic>
              </a:graphicData>
            </a:graphic>
          </wp:inline>
        </w:drawing>
      </w:r>
    </w:p>
    <w:p w14:paraId="2DE5A7D5" w14:textId="77777777" w:rsidR="00E879EA" w:rsidRPr="00E879EA" w:rsidRDefault="00E879EA" w:rsidP="0038023D">
      <w:pPr>
        <w:pStyle w:val="1e"/>
      </w:pPr>
      <w:r w:rsidRPr="00E879EA">
        <w:t>The URL in the browser is as follows (in this lab):</w:t>
      </w:r>
    </w:p>
    <w:p w14:paraId="5E6474B6" w14:textId="77777777" w:rsidR="00E879EA" w:rsidRPr="00E879EA" w:rsidRDefault="00E879EA" w:rsidP="0038023D">
      <w:pPr>
        <w:pStyle w:val="2f2"/>
        <w:spacing w:before="240" w:after="240"/>
      </w:pPr>
      <w:r w:rsidRPr="00E879EA">
        <w:t>https://</w:t>
      </w:r>
      <w:r w:rsidRPr="00D6729C">
        <w:rPr>
          <w:color w:val="C00000"/>
        </w:rPr>
        <w:t>192.168.4.104:19008</w:t>
      </w:r>
      <w:r w:rsidRPr="00E879EA">
        <w:t>/portalpage/00000000-0000-0000-0000-000000000000/username01/pc/auth.html?</w:t>
      </w:r>
      <w:r w:rsidRPr="00D6729C">
        <w:rPr>
          <w:color w:val="C00000"/>
        </w:rPr>
        <w:t>apmac=f4deaf36b580&amp;uaddress=172.16.100.8</w:t>
      </w:r>
      <w:r w:rsidRPr="00E879EA">
        <w:t>&amp;umac=b0d59dc73c41&amp;authType=1&amp;lang=zh_CN&amp;ssid=aU1hc3Rlcl9OQ0VfRGVtbw==&amp;pushPageId=0470709e-b6d4-4ff8-bcd6-63c7dcef9644</w:t>
      </w:r>
    </w:p>
    <w:p w14:paraId="4EDE5E41" w14:textId="77777777" w:rsidR="00E879EA" w:rsidRPr="00E879EA" w:rsidRDefault="00E879EA" w:rsidP="0038023D">
      <w:pPr>
        <w:pStyle w:val="1e"/>
      </w:pPr>
      <w:r w:rsidRPr="00E879EA">
        <w:t xml:space="preserve">This URL shows that iMaster NCE-Campus provides services for the Portal authentication page. This URL also carries the </w:t>
      </w:r>
      <w:r w:rsidRPr="00E879EA">
        <w:rPr>
          <w:b/>
        </w:rPr>
        <w:t>apmac</w:t>
      </w:r>
      <w:r w:rsidRPr="00E879EA">
        <w:t xml:space="preserve"> and </w:t>
      </w:r>
      <w:r w:rsidRPr="00E879EA">
        <w:rPr>
          <w:b/>
        </w:rPr>
        <w:t>uaddress</w:t>
      </w:r>
      <w:r w:rsidRPr="00E879EA">
        <w:t xml:space="preserve"> parameters, which indicate the MAC address of the AP that the user accesses and the IP address of the user. These two parameters are provided by the AP, and are carried in the URL and notified to the Portal server for subsequent user identification and management.</w:t>
      </w:r>
    </w:p>
    <w:p w14:paraId="43D2D248" w14:textId="77777777" w:rsidR="00E879EA" w:rsidRPr="00E879EA" w:rsidRDefault="00E879EA" w:rsidP="00D6729C">
      <w:pPr>
        <w:pStyle w:val="1e"/>
        <w:rPr>
          <w:noProof/>
        </w:rPr>
      </w:pPr>
      <w:r w:rsidRPr="00E879EA">
        <w:rPr>
          <w:noProof/>
        </w:rPr>
        <w:drawing>
          <wp:inline distT="0" distB="0" distL="0" distR="0" wp14:anchorId="7EB0EC41" wp14:editId="64646642">
            <wp:extent cx="754381" cy="267463"/>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en-05.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754381" cy="267463"/>
                    </a:xfrm>
                    <a:prstGeom prst="rect">
                      <a:avLst/>
                    </a:prstGeom>
                  </pic:spPr>
                </pic:pic>
              </a:graphicData>
            </a:graphic>
          </wp:inline>
        </w:drawing>
      </w:r>
    </w:p>
    <w:p w14:paraId="09D9F8DD" w14:textId="77777777" w:rsidR="00E879EA" w:rsidRDefault="00E879EA" w:rsidP="00D6729C">
      <w:pPr>
        <w:pStyle w:val="1e"/>
      </w:pPr>
      <w:r w:rsidRPr="00E879EA">
        <w:t>In this lab, the DNS server address for wireless terminals is set to the IP address of the VLANIF interface on AR2. Although the DNS proxy function is enabled on AR2, no external DNS server is configured on AR2 and no DNS recording is performed on AR2. Therefore, AR2 cannot resolve or respond to the DNS request from a wireless terminal. To simulate the scenario where the Portal authentication page is displayed when a user opens the browser and attempts to access the network through the URL, you need to configure a static DNS resolution record on AR2.</w:t>
      </w:r>
    </w:p>
    <w:p w14:paraId="7A47E993" w14:textId="77777777" w:rsidR="00B5096B" w:rsidRPr="00E879EA" w:rsidRDefault="00B5096B" w:rsidP="00D6729C">
      <w:pPr>
        <w:pStyle w:val="1e"/>
      </w:pPr>
    </w:p>
    <w:p w14:paraId="0A2CEE8F" w14:textId="77777777" w:rsidR="00E879EA" w:rsidRPr="00E879EA" w:rsidRDefault="00E879EA" w:rsidP="0038023D">
      <w:pPr>
        <w:pStyle w:val="1e"/>
      </w:pPr>
      <w:r w:rsidRPr="00E879EA">
        <w:t># Configure static DNS resolution on AR2.</w:t>
      </w:r>
    </w:p>
    <w:p w14:paraId="78C8A73B" w14:textId="77777777" w:rsidR="00E879EA" w:rsidRPr="00E879EA" w:rsidRDefault="00E879EA" w:rsidP="0038023D">
      <w:pPr>
        <w:pStyle w:val="2f2"/>
        <w:spacing w:before="240" w:after="240"/>
      </w:pPr>
      <w:r w:rsidRPr="00E879EA">
        <w:t>[AR2]ip host www.portal.com 67.0.0.1</w:t>
      </w:r>
    </w:p>
    <w:p w14:paraId="44C486FB" w14:textId="77777777" w:rsidR="00E879EA" w:rsidRPr="00E879EA" w:rsidRDefault="00E879EA" w:rsidP="0038023D">
      <w:pPr>
        <w:pStyle w:val="1e"/>
      </w:pPr>
      <w:r w:rsidRPr="00E879EA">
        <w:t xml:space="preserve">Configure a static DNS resolution record to resolve the domain name </w:t>
      </w:r>
      <w:r w:rsidRPr="00E879EA">
        <w:rPr>
          <w:b/>
        </w:rPr>
        <w:t>www.portal.com</w:t>
      </w:r>
      <w:r w:rsidRPr="00E879EA">
        <w:t xml:space="preserve"> to the IP address </w:t>
      </w:r>
      <w:r w:rsidRPr="00E879EA">
        <w:rPr>
          <w:b/>
        </w:rPr>
        <w:t>67.0.0.1</w:t>
      </w:r>
      <w:r w:rsidRPr="00E879EA">
        <w:t>. This domain name is used only for testing Portal authentication through the domain name in the browser.</w:t>
      </w:r>
    </w:p>
    <w:p w14:paraId="427B3176" w14:textId="77777777" w:rsidR="00E879EA" w:rsidRPr="00E879EA" w:rsidRDefault="00E879EA" w:rsidP="0038023D">
      <w:pPr>
        <w:pStyle w:val="1e"/>
      </w:pPr>
      <w:r w:rsidRPr="00E879EA">
        <w:t># Test DNS resolution on a wireless terminal.</w:t>
      </w:r>
    </w:p>
    <w:p w14:paraId="0B255363" w14:textId="77777777" w:rsidR="00E879EA" w:rsidRPr="00E879EA" w:rsidRDefault="00E879EA" w:rsidP="0038023D">
      <w:pPr>
        <w:pStyle w:val="2f2"/>
        <w:spacing w:before="240" w:after="240"/>
      </w:pPr>
      <w:r w:rsidRPr="00E879EA">
        <w:t>[C:\~]$ nslookup www.portal.com</w:t>
      </w:r>
    </w:p>
    <w:p w14:paraId="31FCB670" w14:textId="77777777" w:rsidR="00E879EA" w:rsidRPr="00E879EA" w:rsidRDefault="00E879EA" w:rsidP="0038023D">
      <w:pPr>
        <w:pStyle w:val="2f2"/>
        <w:spacing w:before="240" w:after="240"/>
      </w:pPr>
      <w:r w:rsidRPr="00E879EA">
        <w:t>DNS request timed out.</w:t>
      </w:r>
    </w:p>
    <w:p w14:paraId="46EFA660" w14:textId="77777777" w:rsidR="00E879EA" w:rsidRPr="00E879EA" w:rsidRDefault="00E879EA" w:rsidP="0038023D">
      <w:pPr>
        <w:pStyle w:val="2f2"/>
        <w:spacing w:before="240" w:after="240"/>
      </w:pPr>
      <w:r w:rsidRPr="00E879EA">
        <w:t xml:space="preserve">    timeout was 2 seconds.</w:t>
      </w:r>
    </w:p>
    <w:p w14:paraId="72CE99D9" w14:textId="77777777" w:rsidR="00E879EA" w:rsidRPr="00E879EA" w:rsidRDefault="00E879EA" w:rsidP="0038023D">
      <w:pPr>
        <w:pStyle w:val="2f2"/>
        <w:spacing w:before="240" w:after="240"/>
      </w:pPr>
      <w:r w:rsidRPr="00E879EA">
        <w:t>Server:  UnKnown</w:t>
      </w:r>
    </w:p>
    <w:p w14:paraId="7AF10606" w14:textId="77777777" w:rsidR="00E879EA" w:rsidRPr="00E879EA" w:rsidRDefault="00E879EA" w:rsidP="0038023D">
      <w:pPr>
        <w:pStyle w:val="2f2"/>
        <w:spacing w:before="240" w:after="240"/>
      </w:pPr>
      <w:r w:rsidRPr="00E879EA">
        <w:t>Address:  172.16.100.254</w:t>
      </w:r>
    </w:p>
    <w:p w14:paraId="0B811F7A" w14:textId="77777777" w:rsidR="00E879EA" w:rsidRPr="00E879EA" w:rsidRDefault="00E879EA" w:rsidP="0038023D">
      <w:pPr>
        <w:pStyle w:val="2f2"/>
        <w:spacing w:before="240" w:after="240"/>
      </w:pPr>
      <w:r w:rsidRPr="00E879EA">
        <w:t>DNS request timed out.</w:t>
      </w:r>
    </w:p>
    <w:p w14:paraId="73A13235" w14:textId="77777777" w:rsidR="00E879EA" w:rsidRPr="00E879EA" w:rsidRDefault="00E879EA" w:rsidP="0038023D">
      <w:pPr>
        <w:pStyle w:val="2f2"/>
        <w:spacing w:before="240" w:after="240"/>
      </w:pPr>
      <w:r w:rsidRPr="00E879EA">
        <w:t xml:space="preserve">    timeout was 2 seconds.</w:t>
      </w:r>
    </w:p>
    <w:p w14:paraId="0A0FFF83" w14:textId="77777777" w:rsidR="00E879EA" w:rsidRPr="00E879EA" w:rsidRDefault="00E879EA" w:rsidP="0038023D">
      <w:pPr>
        <w:pStyle w:val="2f2"/>
        <w:spacing w:before="240" w:after="240"/>
      </w:pPr>
      <w:r w:rsidRPr="00E879EA">
        <w:t>Name:    www.portal.com</w:t>
      </w:r>
    </w:p>
    <w:p w14:paraId="22C9F991" w14:textId="77777777" w:rsidR="00E879EA" w:rsidRPr="00E879EA" w:rsidRDefault="00E879EA" w:rsidP="0038023D">
      <w:pPr>
        <w:pStyle w:val="2f2"/>
        <w:spacing w:before="240" w:after="240"/>
      </w:pPr>
      <w:r w:rsidRPr="00E879EA">
        <w:t>Address:  67.0.0.1</w:t>
      </w:r>
    </w:p>
    <w:p w14:paraId="3977F343" w14:textId="77777777" w:rsidR="00E879EA" w:rsidRPr="00E879EA" w:rsidRDefault="00E879EA" w:rsidP="0038023D">
      <w:pPr>
        <w:pStyle w:val="1e"/>
      </w:pPr>
      <w:r w:rsidRPr="00E879EA">
        <w:t xml:space="preserve">In the cmd window of the wireless terminal, run the </w:t>
      </w:r>
      <w:r w:rsidRPr="00E879EA">
        <w:rPr>
          <w:b/>
        </w:rPr>
        <w:t>nslookup</w:t>
      </w:r>
      <w:r w:rsidRPr="00E879EA">
        <w:t xml:space="preserve"> command to resolve the DNS address. </w:t>
      </w:r>
      <w:r w:rsidRPr="00E879EA">
        <w:rPr>
          <w:b/>
        </w:rPr>
        <w:t>www.portal.com</w:t>
      </w:r>
      <w:r w:rsidRPr="00E879EA">
        <w:t xml:space="preserve"> can be resolved successfully.</w:t>
      </w:r>
    </w:p>
    <w:p w14:paraId="49BC2509" w14:textId="77777777" w:rsidR="00E879EA" w:rsidRPr="00E879EA" w:rsidRDefault="00E879EA" w:rsidP="0038023D">
      <w:pPr>
        <w:pStyle w:val="1e"/>
      </w:pPr>
      <w:r w:rsidRPr="00E879EA">
        <w:t># Verify the network connectivity of the wireless terminal before authentication.</w:t>
      </w:r>
    </w:p>
    <w:p w14:paraId="51E59FFD" w14:textId="77777777" w:rsidR="00E879EA" w:rsidRPr="00E879EA" w:rsidRDefault="00E879EA" w:rsidP="0038023D">
      <w:pPr>
        <w:pStyle w:val="2f2"/>
        <w:spacing w:before="240" w:after="240"/>
      </w:pPr>
      <w:r w:rsidRPr="00E879EA">
        <w:t>[C:\~]$ ping 172.16.100.254</w:t>
      </w:r>
    </w:p>
    <w:p w14:paraId="71377EF4" w14:textId="77777777" w:rsidR="00E879EA" w:rsidRPr="00E879EA" w:rsidRDefault="00E879EA" w:rsidP="0038023D">
      <w:pPr>
        <w:pStyle w:val="2f2"/>
        <w:spacing w:before="240" w:after="240"/>
      </w:pPr>
      <w:r w:rsidRPr="00E879EA">
        <w:t>Pinging 172.16.100.254 with 32 bytes of data:</w:t>
      </w:r>
    </w:p>
    <w:p w14:paraId="790E52DE" w14:textId="77777777" w:rsidR="00E879EA" w:rsidRPr="00E879EA" w:rsidRDefault="00E879EA" w:rsidP="0038023D">
      <w:pPr>
        <w:pStyle w:val="2f2"/>
        <w:spacing w:before="240" w:after="240"/>
      </w:pPr>
      <w:r w:rsidRPr="00E879EA">
        <w:t>Request timed out.</w:t>
      </w:r>
    </w:p>
    <w:p w14:paraId="358E1525" w14:textId="77777777" w:rsidR="00E879EA" w:rsidRPr="00E879EA" w:rsidRDefault="00E879EA" w:rsidP="0038023D">
      <w:pPr>
        <w:pStyle w:val="2f2"/>
        <w:spacing w:before="240" w:after="240"/>
      </w:pPr>
      <w:r w:rsidRPr="00E879EA">
        <w:t>Request timed out.</w:t>
      </w:r>
    </w:p>
    <w:p w14:paraId="26CE0815" w14:textId="77777777" w:rsidR="00E879EA" w:rsidRPr="00E879EA" w:rsidRDefault="00E879EA" w:rsidP="0038023D">
      <w:pPr>
        <w:pStyle w:val="2f2"/>
        <w:spacing w:before="240" w:after="240"/>
      </w:pPr>
      <w:r w:rsidRPr="00E879EA">
        <w:t>Request timed out.</w:t>
      </w:r>
    </w:p>
    <w:p w14:paraId="4918C6B9" w14:textId="77777777" w:rsidR="00E879EA" w:rsidRPr="00E879EA" w:rsidRDefault="00E879EA" w:rsidP="0038023D">
      <w:pPr>
        <w:pStyle w:val="2f2"/>
        <w:spacing w:before="240" w:after="240"/>
      </w:pPr>
      <w:r w:rsidRPr="00E879EA">
        <w:t>Request timed out.</w:t>
      </w:r>
    </w:p>
    <w:p w14:paraId="568C90C8" w14:textId="77777777" w:rsidR="00E879EA" w:rsidRPr="00E879EA" w:rsidRDefault="00E879EA" w:rsidP="0038023D">
      <w:pPr>
        <w:pStyle w:val="2f2"/>
        <w:spacing w:before="240" w:after="240"/>
      </w:pPr>
      <w:r w:rsidRPr="00E879EA">
        <w:t>Ping statistics for 172.16.100.254:</w:t>
      </w:r>
    </w:p>
    <w:p w14:paraId="699B1FDF" w14:textId="77777777" w:rsidR="00E879EA" w:rsidRPr="00E879EA" w:rsidRDefault="00E879EA" w:rsidP="0038023D">
      <w:pPr>
        <w:pStyle w:val="2f2"/>
        <w:spacing w:before="240" w:after="240"/>
      </w:pPr>
      <w:r w:rsidRPr="00E879EA">
        <w:t xml:space="preserve">    Packets: Sent = 4, Received = 0, Lost = 4 (100% loss),</w:t>
      </w:r>
    </w:p>
    <w:p w14:paraId="7F229855" w14:textId="77777777" w:rsidR="00E879EA" w:rsidRPr="00E879EA" w:rsidRDefault="00E879EA" w:rsidP="0038023D">
      <w:pPr>
        <w:pStyle w:val="2f2"/>
        <w:spacing w:before="240" w:after="240"/>
      </w:pPr>
      <w:r w:rsidRPr="00E879EA">
        <w:t>[C:\~]$ ping 67.0.0.1</w:t>
      </w:r>
    </w:p>
    <w:p w14:paraId="6D3AEB6A" w14:textId="77777777" w:rsidR="00E879EA" w:rsidRPr="00E879EA" w:rsidRDefault="00E879EA" w:rsidP="0038023D">
      <w:pPr>
        <w:pStyle w:val="2f2"/>
        <w:spacing w:before="240" w:after="240"/>
      </w:pPr>
      <w:r w:rsidRPr="00E879EA">
        <w:t>Pinging 67.0.0.1 with 32 bytes of data:</w:t>
      </w:r>
    </w:p>
    <w:p w14:paraId="08662923" w14:textId="77777777" w:rsidR="00E879EA" w:rsidRPr="00E879EA" w:rsidRDefault="00E879EA" w:rsidP="0038023D">
      <w:pPr>
        <w:pStyle w:val="2f2"/>
        <w:spacing w:before="240" w:after="240"/>
      </w:pPr>
      <w:r w:rsidRPr="00E879EA">
        <w:t>Request timed out.</w:t>
      </w:r>
    </w:p>
    <w:p w14:paraId="5244DF48" w14:textId="77777777" w:rsidR="00E879EA" w:rsidRPr="00E879EA" w:rsidRDefault="00E879EA" w:rsidP="0038023D">
      <w:pPr>
        <w:pStyle w:val="2f2"/>
        <w:spacing w:before="240" w:after="240"/>
      </w:pPr>
      <w:r w:rsidRPr="00E879EA">
        <w:t>Request timed out.</w:t>
      </w:r>
    </w:p>
    <w:p w14:paraId="3736B682" w14:textId="77777777" w:rsidR="00E879EA" w:rsidRPr="00E879EA" w:rsidRDefault="00E879EA" w:rsidP="0038023D">
      <w:pPr>
        <w:pStyle w:val="2f2"/>
        <w:spacing w:before="240" w:after="240"/>
      </w:pPr>
      <w:r w:rsidRPr="00E879EA">
        <w:t>Request timed out.</w:t>
      </w:r>
    </w:p>
    <w:p w14:paraId="49045B8A" w14:textId="77777777" w:rsidR="00E879EA" w:rsidRPr="00E879EA" w:rsidRDefault="00E879EA" w:rsidP="0038023D">
      <w:pPr>
        <w:pStyle w:val="2f2"/>
        <w:spacing w:before="240" w:after="240"/>
      </w:pPr>
      <w:r w:rsidRPr="00E879EA">
        <w:t>Request timed out.</w:t>
      </w:r>
    </w:p>
    <w:p w14:paraId="47388D75" w14:textId="77777777" w:rsidR="00E879EA" w:rsidRPr="00E879EA" w:rsidRDefault="00E879EA" w:rsidP="0038023D">
      <w:pPr>
        <w:pStyle w:val="2f2"/>
        <w:spacing w:before="240" w:after="240"/>
      </w:pPr>
      <w:r w:rsidRPr="00E879EA">
        <w:t>Ping statistics for 67.0.0.1:</w:t>
      </w:r>
    </w:p>
    <w:p w14:paraId="5F97908D" w14:textId="77777777" w:rsidR="00E879EA" w:rsidRPr="00E879EA" w:rsidRDefault="00E879EA" w:rsidP="0038023D">
      <w:pPr>
        <w:pStyle w:val="2f2"/>
        <w:spacing w:before="240" w:after="240"/>
      </w:pPr>
      <w:r w:rsidRPr="00E879EA">
        <w:t>Packets: Sent = 4, Received = 0, Lost = 4 (100% loss),</w:t>
      </w:r>
    </w:p>
    <w:p w14:paraId="54916343" w14:textId="77777777" w:rsidR="00E879EA" w:rsidRPr="00E879EA" w:rsidRDefault="00E879EA" w:rsidP="0038023D">
      <w:pPr>
        <w:pStyle w:val="1e"/>
      </w:pPr>
      <w:r w:rsidRPr="00E879EA">
        <w:t xml:space="preserve">In this command output, the wireless terminal cannot communicate with IP address </w:t>
      </w:r>
      <w:r w:rsidRPr="00E879EA">
        <w:rPr>
          <w:b/>
        </w:rPr>
        <w:t>67.0.0.1</w:t>
      </w:r>
      <w:r w:rsidRPr="00E879EA">
        <w:t xml:space="preserve"> or its own gateway. That is, the wireless terminal does not have the right to access the network before the authentication succeeds.</w:t>
      </w:r>
    </w:p>
    <w:p w14:paraId="6899ECB6" w14:textId="77777777" w:rsidR="00E879EA" w:rsidRPr="00E879EA" w:rsidRDefault="00E879EA" w:rsidP="0038023D">
      <w:pPr>
        <w:pStyle w:val="1e"/>
      </w:pPr>
      <w:r w:rsidRPr="00E879EA">
        <w:t># Verify that the Portal authentication page can be displayed through the domain name mode.</w:t>
      </w:r>
    </w:p>
    <w:p w14:paraId="741AE71E" w14:textId="77777777" w:rsidR="00E879EA" w:rsidRPr="00E879EA" w:rsidRDefault="00E879EA" w:rsidP="00E879EA">
      <w:pPr>
        <w:spacing w:before="160" w:after="160"/>
        <w:ind w:left="0"/>
        <w:jc w:val="right"/>
        <w:rPr>
          <w:rFonts w:ascii="Huawei Sans" w:hAnsi="Huawei Sans" w:cs="Times New Roman"/>
          <w:sz w:val="21"/>
          <w:szCs w:val="20"/>
        </w:rPr>
      </w:pPr>
      <w:r w:rsidRPr="00E879EA">
        <w:rPr>
          <w:rFonts w:ascii="Huawei Sans" w:hAnsi="Huawei Sans" w:cs="Times New Roman"/>
          <w:noProof/>
          <w:sz w:val="21"/>
          <w:szCs w:val="20"/>
        </w:rPr>
        <w:drawing>
          <wp:inline distT="0" distB="0" distL="0" distR="0" wp14:anchorId="7AB3E823" wp14:editId="62DD71B6">
            <wp:extent cx="5201285" cy="704850"/>
            <wp:effectExtent l="19050" t="19050" r="18415" b="19050"/>
            <wp:docPr id="251" name="图片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5201285" cy="704850"/>
                    </a:xfrm>
                    <a:prstGeom prst="rect">
                      <a:avLst/>
                    </a:prstGeom>
                    <a:noFill/>
                    <a:ln>
                      <a:solidFill>
                        <a:sysClr val="window" lastClr="FFFFFF">
                          <a:lumMod val="85000"/>
                        </a:sysClr>
                      </a:solidFill>
                    </a:ln>
                  </pic:spPr>
                </pic:pic>
              </a:graphicData>
            </a:graphic>
          </wp:inline>
        </w:drawing>
      </w:r>
    </w:p>
    <w:p w14:paraId="47216468" w14:textId="77777777" w:rsidR="00E879EA" w:rsidRPr="00E879EA" w:rsidRDefault="00E879EA" w:rsidP="0038023D">
      <w:pPr>
        <w:pStyle w:val="1e"/>
      </w:pPr>
      <w:r w:rsidRPr="00E879EA">
        <w:t xml:space="preserve">Enter </w:t>
      </w:r>
      <w:r w:rsidRPr="00E879EA">
        <w:rPr>
          <w:b/>
        </w:rPr>
        <w:t>www.portal.com</w:t>
      </w:r>
      <w:r w:rsidRPr="00E879EA">
        <w:t xml:space="preserve"> in the address box of the browser and press </w:t>
      </w:r>
      <w:r w:rsidRPr="00E879EA">
        <w:rPr>
          <w:b/>
        </w:rPr>
        <w:t>Enter</w:t>
      </w:r>
      <w:r w:rsidRPr="00E879EA">
        <w:t>.</w:t>
      </w:r>
    </w:p>
    <w:p w14:paraId="6715C305" w14:textId="77777777" w:rsidR="00E879EA" w:rsidRPr="00E879EA" w:rsidRDefault="00E879EA" w:rsidP="0038023D">
      <w:pPr>
        <w:pStyle w:val="1e"/>
      </w:pPr>
      <w:r w:rsidRPr="00E879EA">
        <w:t>On the page that is displayed, enter the user name (</w:t>
      </w:r>
      <w:r w:rsidRPr="00E879EA">
        <w:rPr>
          <w:b/>
        </w:rPr>
        <w:t>huawei</w:t>
      </w:r>
      <w:r w:rsidRPr="00E879EA">
        <w:t>) and password (</w:t>
      </w:r>
      <w:r w:rsidRPr="00E879EA">
        <w:rPr>
          <w:b/>
        </w:rPr>
        <w:t>Huawei@123</w:t>
      </w:r>
      <w:r w:rsidRPr="00E879EA">
        <w:t>).</w:t>
      </w:r>
    </w:p>
    <w:p w14:paraId="73C53896" w14:textId="4066B189" w:rsidR="00E879EA" w:rsidRPr="00E879EA" w:rsidRDefault="00E879EA" w:rsidP="0038023D">
      <w:pPr>
        <w:spacing w:before="160" w:after="160"/>
        <w:ind w:left="0"/>
        <w:jc w:val="right"/>
        <w:rPr>
          <w:rFonts w:ascii="Huawei Sans" w:hAnsi="Huawei Sans" w:cs="Times New Roman"/>
          <w:sz w:val="21"/>
          <w:szCs w:val="20"/>
        </w:rPr>
      </w:pPr>
      <w:r w:rsidRPr="00E879EA">
        <w:rPr>
          <w:rFonts w:ascii="Huawei Sans" w:hAnsi="Huawei Sans" w:cs="Times New Roman"/>
          <w:noProof/>
          <w:sz w:val="21"/>
          <w:szCs w:val="20"/>
        </w:rPr>
        <w:drawing>
          <wp:inline distT="0" distB="0" distL="0" distR="0" wp14:anchorId="64603BA4" wp14:editId="5ADCEB54">
            <wp:extent cx="5454000" cy="2658871"/>
            <wp:effectExtent l="19050" t="19050" r="13970" b="27305"/>
            <wp:docPr id="252" name="图片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5454000" cy="2658871"/>
                    </a:xfrm>
                    <a:prstGeom prst="rect">
                      <a:avLst/>
                    </a:prstGeom>
                    <a:noFill/>
                    <a:ln>
                      <a:solidFill>
                        <a:sysClr val="window" lastClr="FFFFFF">
                          <a:lumMod val="85000"/>
                        </a:sysClr>
                      </a:solidFill>
                    </a:ln>
                  </pic:spPr>
                </pic:pic>
              </a:graphicData>
            </a:graphic>
          </wp:inline>
        </w:drawing>
      </w:r>
    </w:p>
    <w:p w14:paraId="7018C415" w14:textId="77777777" w:rsidR="00E879EA" w:rsidRPr="00E879EA" w:rsidRDefault="00E879EA" w:rsidP="0038023D">
      <w:pPr>
        <w:pStyle w:val="1e"/>
      </w:pPr>
      <w:r w:rsidRPr="00E879EA">
        <w:t>Portal authentication succeeds.</w:t>
      </w:r>
    </w:p>
    <w:p w14:paraId="0127418F" w14:textId="77777777" w:rsidR="00E879EA" w:rsidRPr="00E879EA" w:rsidRDefault="00E879EA" w:rsidP="00E879EA">
      <w:pPr>
        <w:spacing w:before="160" w:after="160"/>
        <w:ind w:left="0"/>
        <w:jc w:val="right"/>
        <w:rPr>
          <w:rFonts w:ascii="Huawei Sans" w:hAnsi="Huawei Sans" w:cs="Times New Roman"/>
          <w:sz w:val="21"/>
          <w:szCs w:val="20"/>
        </w:rPr>
      </w:pPr>
      <w:r w:rsidRPr="00E879EA">
        <w:rPr>
          <w:rFonts w:ascii="Huawei Sans" w:hAnsi="Huawei Sans" w:cs="Times New Roman"/>
          <w:noProof/>
          <w:sz w:val="21"/>
          <w:szCs w:val="20"/>
        </w:rPr>
        <w:drawing>
          <wp:inline distT="0" distB="0" distL="0" distR="0" wp14:anchorId="683CCCCE" wp14:editId="600E58E0">
            <wp:extent cx="5454000" cy="2645513"/>
            <wp:effectExtent l="19050" t="19050" r="13970" b="21590"/>
            <wp:docPr id="253"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
                    <a:stretch>
                      <a:fillRect/>
                    </a:stretch>
                  </pic:blipFill>
                  <pic:spPr>
                    <a:xfrm>
                      <a:off x="0" y="0"/>
                      <a:ext cx="5454000" cy="2645513"/>
                    </a:xfrm>
                    <a:prstGeom prst="rect">
                      <a:avLst/>
                    </a:prstGeom>
                    <a:ln w="12700">
                      <a:solidFill>
                        <a:schemeClr val="bg1">
                          <a:lumMod val="85000"/>
                        </a:schemeClr>
                      </a:solidFill>
                    </a:ln>
                  </pic:spPr>
                </pic:pic>
              </a:graphicData>
            </a:graphic>
          </wp:inline>
        </w:drawing>
      </w:r>
    </w:p>
    <w:p w14:paraId="5A0ABC07" w14:textId="77777777" w:rsidR="00E879EA" w:rsidRPr="00E879EA" w:rsidRDefault="00E879EA" w:rsidP="0038023D">
      <w:pPr>
        <w:pStyle w:val="1e"/>
      </w:pPr>
      <w:r w:rsidRPr="00E879EA">
        <w:t># Verify the network connectivity of the wireless terminal again.</w:t>
      </w:r>
    </w:p>
    <w:p w14:paraId="68DC3168" w14:textId="77777777" w:rsidR="00E879EA" w:rsidRPr="00E879EA" w:rsidRDefault="00E879EA" w:rsidP="0038023D">
      <w:pPr>
        <w:pStyle w:val="2f2"/>
        <w:spacing w:before="240" w:after="240"/>
      </w:pPr>
      <w:r w:rsidRPr="00E879EA">
        <w:t>[C:\~]$ ping 172.16.100.254</w:t>
      </w:r>
    </w:p>
    <w:p w14:paraId="6260586B" w14:textId="77777777" w:rsidR="00E879EA" w:rsidRPr="00E879EA" w:rsidRDefault="00E879EA" w:rsidP="0038023D">
      <w:pPr>
        <w:pStyle w:val="2f2"/>
        <w:spacing w:before="240" w:after="240"/>
      </w:pPr>
      <w:r w:rsidRPr="00E879EA">
        <w:t>Pinging 172.16.100.254 with 32 bytes of data:</w:t>
      </w:r>
    </w:p>
    <w:p w14:paraId="252CE175" w14:textId="77777777" w:rsidR="00E879EA" w:rsidRPr="00E879EA" w:rsidRDefault="00E879EA" w:rsidP="0038023D">
      <w:pPr>
        <w:pStyle w:val="2f2"/>
        <w:spacing w:before="240" w:after="240"/>
      </w:pPr>
      <w:r w:rsidRPr="00E879EA">
        <w:t>Reply from 172.16.100.254: bytes=32 time=3ms TTL=255</w:t>
      </w:r>
    </w:p>
    <w:p w14:paraId="45D1FE26" w14:textId="77777777" w:rsidR="00E879EA" w:rsidRPr="00E879EA" w:rsidRDefault="00E879EA" w:rsidP="0038023D">
      <w:pPr>
        <w:pStyle w:val="2f2"/>
        <w:spacing w:before="240" w:after="240"/>
      </w:pPr>
      <w:r w:rsidRPr="00E879EA">
        <w:t>Reply from 172.16.100.254: bytes=32 time=3ms TTL=255</w:t>
      </w:r>
    </w:p>
    <w:p w14:paraId="240FDDEF" w14:textId="77777777" w:rsidR="00E879EA" w:rsidRPr="00E879EA" w:rsidRDefault="00E879EA" w:rsidP="0038023D">
      <w:pPr>
        <w:pStyle w:val="2f2"/>
        <w:spacing w:before="240" w:after="240"/>
      </w:pPr>
      <w:r w:rsidRPr="00E879EA">
        <w:t>Reply from 172.16.100.254: bytes=32 time=3ms TTL=255</w:t>
      </w:r>
    </w:p>
    <w:p w14:paraId="0FC1E368" w14:textId="77777777" w:rsidR="00E879EA" w:rsidRPr="00E879EA" w:rsidRDefault="00E879EA" w:rsidP="0038023D">
      <w:pPr>
        <w:pStyle w:val="2f2"/>
        <w:spacing w:before="240" w:after="240"/>
      </w:pPr>
      <w:r w:rsidRPr="00E879EA">
        <w:t>Reply from 172.16.100.254: bytes=32 time=3ms TTL=255</w:t>
      </w:r>
    </w:p>
    <w:p w14:paraId="1C3DCE7F" w14:textId="77777777" w:rsidR="00E879EA" w:rsidRPr="00E879EA" w:rsidRDefault="00E879EA" w:rsidP="0038023D">
      <w:pPr>
        <w:pStyle w:val="2f2"/>
        <w:spacing w:before="240" w:after="240"/>
      </w:pPr>
      <w:r w:rsidRPr="00E879EA">
        <w:t>Ping statistics for 172.16.100.254:</w:t>
      </w:r>
    </w:p>
    <w:p w14:paraId="0A279D15" w14:textId="77777777" w:rsidR="00E879EA" w:rsidRPr="00E879EA" w:rsidRDefault="00E879EA" w:rsidP="0038023D">
      <w:pPr>
        <w:pStyle w:val="2f2"/>
        <w:spacing w:before="240" w:after="240"/>
      </w:pPr>
      <w:r w:rsidRPr="00E879EA">
        <w:t xml:space="preserve">    Packets: Sent = 4, Received = 4, Lost = 0 (0% loss),</w:t>
      </w:r>
    </w:p>
    <w:p w14:paraId="2CC1D1EC" w14:textId="77777777" w:rsidR="00E879EA" w:rsidRPr="00E879EA" w:rsidRDefault="00E879EA" w:rsidP="0038023D">
      <w:pPr>
        <w:pStyle w:val="2f2"/>
        <w:spacing w:before="240" w:after="240"/>
      </w:pPr>
      <w:r w:rsidRPr="00E879EA">
        <w:t>Approximate round trip times in milli-seconds:</w:t>
      </w:r>
    </w:p>
    <w:p w14:paraId="229F136B" w14:textId="77777777" w:rsidR="00E879EA" w:rsidRPr="00E879EA" w:rsidRDefault="00E879EA" w:rsidP="0038023D">
      <w:pPr>
        <w:pStyle w:val="2f2"/>
        <w:spacing w:before="240" w:after="240"/>
      </w:pPr>
      <w:r w:rsidRPr="00E879EA">
        <w:t xml:space="preserve">    Minimum = 3ms, Maximum = 3ms, Average = 3ms</w:t>
      </w:r>
    </w:p>
    <w:p w14:paraId="4BB8AAB0" w14:textId="77777777" w:rsidR="00E879EA" w:rsidRPr="00E879EA" w:rsidRDefault="00E879EA" w:rsidP="0038023D">
      <w:pPr>
        <w:pStyle w:val="2f2"/>
        <w:spacing w:before="240" w:after="240"/>
      </w:pPr>
      <w:r w:rsidRPr="00E879EA">
        <w:t>[C:\~]$ ping 67.0.0.1</w:t>
      </w:r>
    </w:p>
    <w:p w14:paraId="06791255" w14:textId="77777777" w:rsidR="00E879EA" w:rsidRPr="00E879EA" w:rsidRDefault="00E879EA" w:rsidP="0038023D">
      <w:pPr>
        <w:pStyle w:val="2f2"/>
        <w:spacing w:before="240" w:after="240"/>
      </w:pPr>
      <w:r w:rsidRPr="00E879EA">
        <w:t>Pinging 67.0.0.1 with 32 bytes of data:</w:t>
      </w:r>
    </w:p>
    <w:p w14:paraId="6DC10C09" w14:textId="77777777" w:rsidR="00E879EA" w:rsidRPr="00E879EA" w:rsidRDefault="00E879EA" w:rsidP="0038023D">
      <w:pPr>
        <w:pStyle w:val="2f2"/>
        <w:spacing w:before="240" w:after="240"/>
      </w:pPr>
      <w:r w:rsidRPr="00E879EA">
        <w:t>Reply from 67.0.0.1: bytes=32 time=3ms TTL=254</w:t>
      </w:r>
    </w:p>
    <w:p w14:paraId="21F7A836" w14:textId="77777777" w:rsidR="00E879EA" w:rsidRPr="00E879EA" w:rsidRDefault="00E879EA" w:rsidP="0038023D">
      <w:pPr>
        <w:pStyle w:val="2f2"/>
        <w:spacing w:before="240" w:after="240"/>
      </w:pPr>
      <w:r w:rsidRPr="00E879EA">
        <w:t>Reply from 67.0.0.1: bytes=32 time=3ms TTL=254</w:t>
      </w:r>
    </w:p>
    <w:p w14:paraId="34FCEBAC" w14:textId="77777777" w:rsidR="00E879EA" w:rsidRPr="00E879EA" w:rsidRDefault="00E879EA" w:rsidP="0038023D">
      <w:pPr>
        <w:pStyle w:val="2f2"/>
        <w:spacing w:before="240" w:after="240"/>
      </w:pPr>
      <w:r w:rsidRPr="00E879EA">
        <w:t>Reply from 67.0.0.1: bytes=32 time=3ms TTL=254</w:t>
      </w:r>
    </w:p>
    <w:p w14:paraId="65E9E6F8" w14:textId="77777777" w:rsidR="00E879EA" w:rsidRPr="00E879EA" w:rsidRDefault="00E879EA" w:rsidP="0038023D">
      <w:pPr>
        <w:pStyle w:val="2f2"/>
        <w:spacing w:before="240" w:after="240"/>
      </w:pPr>
      <w:r w:rsidRPr="00E879EA">
        <w:t>Reply from 67.0.0.1: bytes=32 time=3ms TTL=254</w:t>
      </w:r>
    </w:p>
    <w:p w14:paraId="594EAEDB" w14:textId="77777777" w:rsidR="00E879EA" w:rsidRPr="00E879EA" w:rsidRDefault="00E879EA" w:rsidP="0038023D">
      <w:pPr>
        <w:pStyle w:val="2f2"/>
        <w:spacing w:before="240" w:after="240"/>
      </w:pPr>
      <w:r w:rsidRPr="00E879EA">
        <w:t>Ping statistics for 67.0.0.1:</w:t>
      </w:r>
    </w:p>
    <w:p w14:paraId="3A96DD94" w14:textId="77777777" w:rsidR="00E879EA" w:rsidRPr="00E879EA" w:rsidRDefault="00E879EA" w:rsidP="0038023D">
      <w:pPr>
        <w:pStyle w:val="2f2"/>
        <w:spacing w:before="240" w:after="240"/>
      </w:pPr>
      <w:r w:rsidRPr="00E879EA">
        <w:t xml:space="preserve">    Packets: Sent = 4, Received = 4, Lost = 0 (0% loss),</w:t>
      </w:r>
    </w:p>
    <w:p w14:paraId="48BF3E52" w14:textId="77777777" w:rsidR="00E879EA" w:rsidRPr="00E879EA" w:rsidRDefault="00E879EA" w:rsidP="0038023D">
      <w:pPr>
        <w:pStyle w:val="2f2"/>
        <w:spacing w:before="240" w:after="240"/>
      </w:pPr>
      <w:r w:rsidRPr="00E879EA">
        <w:t>Approximate round trip times in milli-seconds:</w:t>
      </w:r>
    </w:p>
    <w:p w14:paraId="6BC6BB89" w14:textId="77777777" w:rsidR="00E879EA" w:rsidRPr="00E879EA" w:rsidRDefault="00E879EA" w:rsidP="0038023D">
      <w:pPr>
        <w:pStyle w:val="2f2"/>
        <w:spacing w:before="240" w:after="240"/>
      </w:pPr>
      <w:r w:rsidRPr="00E879EA">
        <w:t xml:space="preserve">    Minimum = 3ms, Maximum = 3ms, Average = 3ms</w:t>
      </w:r>
    </w:p>
    <w:p w14:paraId="42155840" w14:textId="77777777" w:rsidR="00E879EA" w:rsidRDefault="00E879EA" w:rsidP="0038023D">
      <w:pPr>
        <w:pStyle w:val="1e"/>
      </w:pPr>
      <w:r w:rsidRPr="00E879EA">
        <w:t xml:space="preserve">After Portal authentication succeeds, the wireless terminal can access the network, including communicating with its own gateway and the IP address </w:t>
      </w:r>
      <w:r w:rsidRPr="00E879EA">
        <w:rPr>
          <w:b/>
        </w:rPr>
        <w:t>67.0.0.1</w:t>
      </w:r>
      <w:r w:rsidRPr="00E879EA">
        <w:t xml:space="preserve"> (which is used to simulate an external network).</w:t>
      </w:r>
    </w:p>
    <w:p w14:paraId="18B894A7" w14:textId="77777777" w:rsidR="00562612" w:rsidRPr="00E879EA" w:rsidRDefault="00562612" w:rsidP="0038023D">
      <w:pPr>
        <w:pStyle w:val="1e"/>
      </w:pPr>
    </w:p>
    <w:p w14:paraId="47E7753A" w14:textId="77777777" w:rsidR="00E879EA" w:rsidRPr="00E879EA" w:rsidRDefault="00E879EA" w:rsidP="00D152A7">
      <w:pPr>
        <w:pStyle w:val="30"/>
      </w:pPr>
      <w:r w:rsidRPr="00E879EA">
        <w:t>Verify 802.1X authentication.</w:t>
      </w:r>
    </w:p>
    <w:p w14:paraId="15891414" w14:textId="77777777" w:rsidR="00E879EA" w:rsidRPr="00E879EA" w:rsidRDefault="00E879EA" w:rsidP="0038023D">
      <w:pPr>
        <w:pStyle w:val="1e"/>
      </w:pPr>
      <w:r w:rsidRPr="00E879EA">
        <w:t>Use a wireless terminal to connect to the SSID (</w:t>
      </w:r>
      <w:r w:rsidRPr="00E879EA">
        <w:rPr>
          <w:b/>
        </w:rPr>
        <w:t>Employee</w:t>
      </w:r>
      <w:r w:rsidRPr="00E879EA">
        <w:t xml:space="preserve">) of AP2. Enter the user name </w:t>
      </w:r>
      <w:r w:rsidRPr="00E879EA">
        <w:rPr>
          <w:b/>
        </w:rPr>
        <w:t xml:space="preserve">dot1x </w:t>
      </w:r>
      <w:r w:rsidRPr="00E879EA">
        <w:t xml:space="preserve">and password </w:t>
      </w:r>
      <w:r w:rsidRPr="00E879EA">
        <w:rPr>
          <w:b/>
        </w:rPr>
        <w:t>Huawei@123</w:t>
      </w:r>
      <w:r w:rsidRPr="00E879EA">
        <w:t xml:space="preserve"> to connect to the SSID. Verify that 802.1X authentication of the wireless terminal succeeds.</w:t>
      </w:r>
    </w:p>
    <w:p w14:paraId="46D40D38" w14:textId="77777777" w:rsidR="00E879EA" w:rsidRPr="00E879EA" w:rsidRDefault="00E879EA" w:rsidP="0038023D">
      <w:pPr>
        <w:pStyle w:val="1e"/>
      </w:pPr>
      <w:r w:rsidRPr="00E879EA">
        <w:t># Connect a wireless terminal to the SSID (</w:t>
      </w:r>
      <w:r w:rsidRPr="00E879EA">
        <w:rPr>
          <w:b/>
        </w:rPr>
        <w:t>Employee</w:t>
      </w:r>
      <w:r w:rsidRPr="00E879EA">
        <w:t>).</w:t>
      </w:r>
    </w:p>
    <w:p w14:paraId="77B1A540" w14:textId="3EB5BA39" w:rsidR="00E879EA" w:rsidRPr="00E879EA" w:rsidRDefault="00E879EA" w:rsidP="0038023D">
      <w:pPr>
        <w:spacing w:before="160" w:after="160"/>
        <w:ind w:left="1701"/>
        <w:rPr>
          <w:rFonts w:ascii="Huawei Sans" w:hAnsi="Huawei Sans" w:cs="Times New Roman"/>
          <w:sz w:val="21"/>
          <w:szCs w:val="20"/>
        </w:rPr>
      </w:pPr>
      <w:r w:rsidRPr="00E879EA">
        <w:rPr>
          <w:rFonts w:ascii="Huawei Sans" w:hAnsi="Huawei Sans" w:cs="Times New Roman"/>
          <w:noProof/>
          <w:sz w:val="21"/>
          <w:szCs w:val="20"/>
        </w:rPr>
        <w:drawing>
          <wp:inline distT="0" distB="0" distL="0" distR="0" wp14:anchorId="69347A0A" wp14:editId="21747C78">
            <wp:extent cx="3147771" cy="2156347"/>
            <wp:effectExtent l="19050" t="19050" r="14605" b="1587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6"/>
                    <a:stretch>
                      <a:fillRect/>
                    </a:stretch>
                  </pic:blipFill>
                  <pic:spPr>
                    <a:xfrm>
                      <a:off x="0" y="0"/>
                      <a:ext cx="3151894" cy="2159172"/>
                    </a:xfrm>
                    <a:prstGeom prst="rect">
                      <a:avLst/>
                    </a:prstGeom>
                    <a:ln w="12700">
                      <a:solidFill>
                        <a:schemeClr val="bg1">
                          <a:lumMod val="85000"/>
                        </a:schemeClr>
                      </a:solidFill>
                    </a:ln>
                  </pic:spPr>
                </pic:pic>
              </a:graphicData>
            </a:graphic>
          </wp:inline>
        </w:drawing>
      </w:r>
    </w:p>
    <w:p w14:paraId="751D7A23" w14:textId="77777777" w:rsidR="00E879EA" w:rsidRPr="00E879EA" w:rsidRDefault="00E879EA" w:rsidP="0038023D">
      <w:pPr>
        <w:pStyle w:val="1e"/>
      </w:pPr>
      <w:r w:rsidRPr="00E879EA">
        <w:t># Enter the user name and password.</w:t>
      </w:r>
    </w:p>
    <w:p w14:paraId="63C552E9" w14:textId="5CB5F44C" w:rsidR="00E879EA" w:rsidRPr="00E879EA" w:rsidRDefault="00E879EA" w:rsidP="0038023D">
      <w:pPr>
        <w:spacing w:before="160" w:after="160"/>
        <w:ind w:left="1701"/>
        <w:rPr>
          <w:rFonts w:ascii="Huawei Sans" w:hAnsi="Huawei Sans" w:cs="Times New Roman"/>
          <w:sz w:val="21"/>
          <w:szCs w:val="20"/>
        </w:rPr>
      </w:pPr>
      <w:r w:rsidRPr="00E879EA">
        <w:rPr>
          <w:rFonts w:ascii="Huawei Sans" w:hAnsi="Huawei Sans" w:cs="Times New Roman"/>
          <w:noProof/>
          <w:sz w:val="21"/>
          <w:szCs w:val="20"/>
        </w:rPr>
        <w:drawing>
          <wp:inline distT="0" distB="0" distL="0" distR="0" wp14:anchorId="70ED7A50" wp14:editId="4B307336">
            <wp:extent cx="3196482" cy="2647666"/>
            <wp:effectExtent l="19050" t="19050" r="23495" b="1968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a:stretch>
                      <a:fillRect/>
                    </a:stretch>
                  </pic:blipFill>
                  <pic:spPr>
                    <a:xfrm>
                      <a:off x="0" y="0"/>
                      <a:ext cx="3200801" cy="2651243"/>
                    </a:xfrm>
                    <a:prstGeom prst="rect">
                      <a:avLst/>
                    </a:prstGeom>
                    <a:ln w="12700">
                      <a:solidFill>
                        <a:schemeClr val="bg1">
                          <a:lumMod val="85000"/>
                        </a:schemeClr>
                      </a:solidFill>
                    </a:ln>
                  </pic:spPr>
                </pic:pic>
              </a:graphicData>
            </a:graphic>
          </wp:inline>
        </w:drawing>
      </w:r>
    </w:p>
    <w:p w14:paraId="240A8F03" w14:textId="77777777" w:rsidR="00E879EA" w:rsidRPr="00E879EA" w:rsidRDefault="00E879EA" w:rsidP="0038023D">
      <w:pPr>
        <w:pStyle w:val="1e"/>
      </w:pPr>
      <w:r w:rsidRPr="00E879EA">
        <w:t xml:space="preserve">Enter the user name </w:t>
      </w:r>
      <w:r w:rsidRPr="00E879EA">
        <w:rPr>
          <w:b/>
        </w:rPr>
        <w:t>dot1x</w:t>
      </w:r>
      <w:r w:rsidRPr="00E879EA">
        <w:t xml:space="preserve"> and password </w:t>
      </w:r>
      <w:r w:rsidRPr="00E879EA">
        <w:rPr>
          <w:b/>
        </w:rPr>
        <w:t>Huawei@123</w:t>
      </w:r>
      <w:r w:rsidRPr="00E879EA">
        <w:t xml:space="preserve"> for 802.1X authentication.</w:t>
      </w:r>
    </w:p>
    <w:p w14:paraId="441D1BD0" w14:textId="77777777" w:rsidR="00E879EA" w:rsidRPr="00E879EA" w:rsidRDefault="00E879EA" w:rsidP="0038023D">
      <w:pPr>
        <w:pStyle w:val="1e"/>
      </w:pPr>
      <w:r w:rsidRPr="00E879EA">
        <w:t># Check the IP address of the wireless terminal after successful connection.</w:t>
      </w:r>
    </w:p>
    <w:p w14:paraId="2BC0DD78" w14:textId="77777777" w:rsidR="00E879EA" w:rsidRPr="00E879EA" w:rsidRDefault="00E879EA" w:rsidP="0038023D">
      <w:pPr>
        <w:pStyle w:val="2f2"/>
        <w:spacing w:before="240" w:after="240"/>
      </w:pPr>
      <w:r w:rsidRPr="00E879EA">
        <w:t>[C:\~]$ ipconfig</w:t>
      </w:r>
    </w:p>
    <w:p w14:paraId="20FD1572" w14:textId="77777777" w:rsidR="00E879EA" w:rsidRPr="00E879EA" w:rsidRDefault="00E879EA" w:rsidP="0038023D">
      <w:pPr>
        <w:pStyle w:val="2f2"/>
        <w:spacing w:before="240" w:after="240"/>
      </w:pPr>
      <w:r w:rsidRPr="00E879EA">
        <w:t>Windows IP Configuration</w:t>
      </w:r>
    </w:p>
    <w:p w14:paraId="282C6984" w14:textId="77777777" w:rsidR="00E879EA" w:rsidRPr="00E879EA" w:rsidRDefault="00E879EA" w:rsidP="0038023D">
      <w:pPr>
        <w:pStyle w:val="2f2"/>
        <w:spacing w:before="240" w:after="240"/>
      </w:pPr>
      <w:r w:rsidRPr="00E879EA">
        <w:t>Wireless LAN adapter Wi-Fi:</w:t>
      </w:r>
    </w:p>
    <w:p w14:paraId="4AD8C225" w14:textId="77777777" w:rsidR="00E879EA" w:rsidRPr="00E879EA" w:rsidRDefault="00E879EA" w:rsidP="0038023D">
      <w:pPr>
        <w:pStyle w:val="2f2"/>
        <w:spacing w:before="240" w:after="240"/>
      </w:pPr>
      <w:r w:rsidRPr="00E879EA">
        <w:t xml:space="preserve">   Connection-specific DNS Suffix  . : </w:t>
      </w:r>
    </w:p>
    <w:p w14:paraId="789CF36F" w14:textId="77777777" w:rsidR="00E879EA" w:rsidRPr="00E879EA" w:rsidRDefault="00E879EA" w:rsidP="0038023D">
      <w:pPr>
        <w:pStyle w:val="2f2"/>
        <w:spacing w:before="240" w:after="240"/>
      </w:pPr>
      <w:r w:rsidRPr="00E879EA">
        <w:t xml:space="preserve">   Link-local IPv6 Address . . . . . : fe80::fd05:6635:11e6:26%9</w:t>
      </w:r>
    </w:p>
    <w:p w14:paraId="3833DC0A" w14:textId="77777777" w:rsidR="00E879EA" w:rsidRPr="00E879EA" w:rsidRDefault="00E879EA" w:rsidP="0038023D">
      <w:pPr>
        <w:pStyle w:val="2f2"/>
        <w:spacing w:before="240" w:after="240"/>
      </w:pPr>
      <w:r w:rsidRPr="00E879EA">
        <w:t xml:space="preserve">   IPv4 Address. . . . . . . . . . . : 172.16.200.179</w:t>
      </w:r>
    </w:p>
    <w:p w14:paraId="388D4912" w14:textId="77777777" w:rsidR="00E879EA" w:rsidRPr="00E879EA" w:rsidRDefault="00E879EA" w:rsidP="0038023D">
      <w:pPr>
        <w:pStyle w:val="2f2"/>
        <w:spacing w:before="240" w:after="240"/>
      </w:pPr>
      <w:r w:rsidRPr="00E879EA">
        <w:t xml:space="preserve">   Subnet Mask . . . . . . . . . . . : 255.255.255.0</w:t>
      </w:r>
    </w:p>
    <w:p w14:paraId="1F38FE6C" w14:textId="77777777" w:rsidR="00E879EA" w:rsidRPr="00E879EA" w:rsidRDefault="00E879EA" w:rsidP="0038023D">
      <w:pPr>
        <w:pStyle w:val="2f2"/>
        <w:spacing w:before="240" w:after="240"/>
      </w:pPr>
      <w:r w:rsidRPr="00E879EA">
        <w:t xml:space="preserve">   Default Gateway . . . . . . . . . : 172.16.200.254</w:t>
      </w:r>
    </w:p>
    <w:p w14:paraId="688548A1" w14:textId="188ADDAC" w:rsidR="00E879EA" w:rsidRPr="00E879EA" w:rsidRDefault="00E879EA" w:rsidP="0038023D">
      <w:pPr>
        <w:pStyle w:val="1e"/>
      </w:pPr>
      <w:r w:rsidRPr="00E879EA">
        <w:t xml:space="preserve">The command output shows that the wireless terminal has obtained the IP address </w:t>
      </w:r>
      <w:r w:rsidRPr="00E879EA">
        <w:rPr>
          <w:b/>
        </w:rPr>
        <w:t>172.16.200.1</w:t>
      </w:r>
      <w:r w:rsidR="00FE6DFF">
        <w:rPr>
          <w:b/>
        </w:rPr>
        <w:t>79</w:t>
      </w:r>
      <w:r w:rsidRPr="00E879EA">
        <w:t>. This IP address is assigned from the address pool on VLANIF 200.</w:t>
      </w:r>
    </w:p>
    <w:p w14:paraId="5C4028B2" w14:textId="77777777" w:rsidR="00E879EA" w:rsidRPr="00E879EA" w:rsidRDefault="00E879EA" w:rsidP="0038023D">
      <w:pPr>
        <w:pStyle w:val="1e"/>
      </w:pPr>
      <w:r w:rsidRPr="00E879EA">
        <w:t># Test the connectivity of the wireless terminal with the external network.</w:t>
      </w:r>
    </w:p>
    <w:p w14:paraId="24661732" w14:textId="77777777" w:rsidR="00E879EA" w:rsidRPr="00E879EA" w:rsidRDefault="00E879EA" w:rsidP="0038023D">
      <w:pPr>
        <w:pStyle w:val="2f2"/>
        <w:spacing w:before="240" w:after="240"/>
      </w:pPr>
      <w:r w:rsidRPr="00E879EA">
        <w:t>[C:\~]$ ping 67.0.0.1</w:t>
      </w:r>
    </w:p>
    <w:p w14:paraId="7B94AD88" w14:textId="77777777" w:rsidR="00E879EA" w:rsidRPr="00E879EA" w:rsidRDefault="00E879EA" w:rsidP="0038023D">
      <w:pPr>
        <w:pStyle w:val="2f2"/>
        <w:spacing w:before="240" w:after="240"/>
      </w:pPr>
      <w:r w:rsidRPr="00E879EA">
        <w:t>Pinging 67.0.0.1 with 32 bytes of data:</w:t>
      </w:r>
    </w:p>
    <w:p w14:paraId="11D2287B" w14:textId="77777777" w:rsidR="00E879EA" w:rsidRPr="00E879EA" w:rsidRDefault="00E879EA" w:rsidP="0038023D">
      <w:pPr>
        <w:pStyle w:val="2f2"/>
        <w:spacing w:before="240" w:after="240"/>
      </w:pPr>
      <w:r w:rsidRPr="00E879EA">
        <w:t>Reply from 67.0.0.1: bytes=32 time=3ms TTL=254</w:t>
      </w:r>
    </w:p>
    <w:p w14:paraId="4667A3B7" w14:textId="77777777" w:rsidR="00E879EA" w:rsidRPr="00E879EA" w:rsidRDefault="00E879EA" w:rsidP="0038023D">
      <w:pPr>
        <w:pStyle w:val="2f2"/>
        <w:spacing w:before="240" w:after="240"/>
      </w:pPr>
      <w:r w:rsidRPr="00E879EA">
        <w:t>Reply from 67.0.0.1: bytes=32 time=3ms TTL=254</w:t>
      </w:r>
    </w:p>
    <w:p w14:paraId="110083B1" w14:textId="77777777" w:rsidR="00E879EA" w:rsidRPr="00E879EA" w:rsidRDefault="00E879EA" w:rsidP="0038023D">
      <w:pPr>
        <w:pStyle w:val="2f2"/>
        <w:spacing w:before="240" w:after="240"/>
      </w:pPr>
      <w:r w:rsidRPr="00E879EA">
        <w:t>Reply from 67.0.0.1: bytes=32 time=3ms TTL=254</w:t>
      </w:r>
    </w:p>
    <w:p w14:paraId="5BC8D978" w14:textId="77777777" w:rsidR="00E879EA" w:rsidRPr="00E879EA" w:rsidRDefault="00E879EA" w:rsidP="0038023D">
      <w:pPr>
        <w:pStyle w:val="2f2"/>
        <w:spacing w:before="240" w:after="240"/>
      </w:pPr>
      <w:r w:rsidRPr="00E879EA">
        <w:t>Reply from 67.0.0.1: bytes=32 time=3ms TTL=254</w:t>
      </w:r>
    </w:p>
    <w:p w14:paraId="434BA4F7" w14:textId="77777777" w:rsidR="00E879EA" w:rsidRPr="00E879EA" w:rsidRDefault="00E879EA" w:rsidP="0038023D">
      <w:pPr>
        <w:pStyle w:val="2f2"/>
        <w:spacing w:before="240" w:after="240"/>
      </w:pPr>
      <w:r w:rsidRPr="00E879EA">
        <w:t>Ping statistics for 67.0.0.1:</w:t>
      </w:r>
    </w:p>
    <w:p w14:paraId="48045F70" w14:textId="77777777" w:rsidR="00E879EA" w:rsidRPr="00E879EA" w:rsidRDefault="00E879EA" w:rsidP="0038023D">
      <w:pPr>
        <w:pStyle w:val="2f2"/>
        <w:spacing w:before="240" w:after="240"/>
      </w:pPr>
      <w:r w:rsidRPr="00E879EA">
        <w:t xml:space="preserve">    Packets: Sent = 4, Received = 4, Lost = 0 (0% loss),</w:t>
      </w:r>
    </w:p>
    <w:p w14:paraId="6ACE1F01" w14:textId="77777777" w:rsidR="00E879EA" w:rsidRPr="00E879EA" w:rsidRDefault="00E879EA" w:rsidP="0038023D">
      <w:pPr>
        <w:pStyle w:val="2f2"/>
        <w:spacing w:before="240" w:after="240"/>
      </w:pPr>
      <w:r w:rsidRPr="00E879EA">
        <w:t>Approximate round trip times in milli-seconds:</w:t>
      </w:r>
    </w:p>
    <w:p w14:paraId="008868F8" w14:textId="77777777" w:rsidR="00E879EA" w:rsidRPr="00E879EA" w:rsidRDefault="00E879EA" w:rsidP="0038023D">
      <w:pPr>
        <w:pStyle w:val="2f2"/>
        <w:spacing w:before="240" w:after="240"/>
      </w:pPr>
      <w:r w:rsidRPr="00E879EA">
        <w:t xml:space="preserve">    Minimum = 3ms, Maximum = 3ms, Average = 3ms</w:t>
      </w:r>
    </w:p>
    <w:p w14:paraId="0C2FB276" w14:textId="77777777" w:rsidR="00E879EA" w:rsidRPr="00E879EA" w:rsidRDefault="00E879EA" w:rsidP="0038023D">
      <w:pPr>
        <w:pStyle w:val="1e"/>
      </w:pPr>
      <w:r w:rsidRPr="00E879EA">
        <w:t>The wireless terminal can successfully access the external network.</w:t>
      </w:r>
    </w:p>
    <w:p w14:paraId="062DA845" w14:textId="18D326A4" w:rsidR="00BF25C8" w:rsidRDefault="00E879EA" w:rsidP="001827A7">
      <w:pPr>
        <w:pStyle w:val="1e"/>
        <w:rPr>
          <w:b/>
        </w:rPr>
      </w:pPr>
      <w:r w:rsidRPr="00E879EA">
        <w:t>----</w:t>
      </w:r>
      <w:r w:rsidRPr="0038023D">
        <w:rPr>
          <w:b/>
        </w:rPr>
        <w:t>En</w:t>
      </w:r>
      <w:r w:rsidR="00562612">
        <w:rPr>
          <w:b/>
        </w:rPr>
        <w:t>d</w:t>
      </w:r>
    </w:p>
    <w:p w14:paraId="35BAF84C" w14:textId="1505D8CE" w:rsidR="002B43FC" w:rsidRDefault="002B43FC" w:rsidP="002B43FC">
      <w:pPr>
        <w:pStyle w:val="2"/>
        <w:rPr>
          <w:lang w:eastAsia="zh-CN"/>
        </w:rPr>
      </w:pPr>
      <w:bookmarkStart w:id="297" w:name="_Toc62638090"/>
      <w:r>
        <w:rPr>
          <w:rFonts w:hint="eastAsia"/>
          <w:lang w:eastAsia="zh-CN"/>
        </w:rPr>
        <w:t>Q</w:t>
      </w:r>
      <w:r>
        <w:rPr>
          <w:lang w:eastAsia="zh-CN"/>
        </w:rPr>
        <w:t>uiz</w:t>
      </w:r>
      <w:bookmarkEnd w:id="297"/>
    </w:p>
    <w:p w14:paraId="1C5B05D2" w14:textId="0E5AF0A1" w:rsidR="002B43FC" w:rsidRPr="002B43FC" w:rsidRDefault="002B43FC" w:rsidP="002B43FC">
      <w:pPr>
        <w:pStyle w:val="1e"/>
      </w:pPr>
      <w:r w:rsidRPr="002B43FC">
        <w:rPr>
          <w:rFonts w:hint="eastAsia"/>
        </w:rPr>
        <w:t>To use the iMaster NCE controller to manage APs, which of the followi</w:t>
      </w:r>
      <w:r>
        <w:rPr>
          <w:rFonts w:hint="eastAsia"/>
        </w:rPr>
        <w:t>ng working modes should APs be</w:t>
      </w:r>
      <w:r w:rsidRPr="002B43FC">
        <w:rPr>
          <w:rFonts w:hint="eastAsia"/>
        </w:rPr>
        <w:t>?</w:t>
      </w:r>
    </w:p>
    <w:p w14:paraId="777E2323" w14:textId="77777777" w:rsidR="00BF25C8" w:rsidRDefault="00BF25C8">
      <w:pPr>
        <w:topLinePunct w:val="0"/>
        <w:adjustRightInd/>
        <w:snapToGrid/>
        <w:spacing w:before="0" w:after="0" w:line="240" w:lineRule="auto"/>
        <w:ind w:left="0"/>
        <w:rPr>
          <w:rFonts w:ascii="Huawei Sans" w:hAnsi="Huawei Sans"/>
          <w:b/>
          <w:sz w:val="21"/>
        </w:rPr>
      </w:pPr>
      <w:r>
        <w:rPr>
          <w:b/>
        </w:rPr>
        <w:br w:type="page"/>
      </w:r>
    </w:p>
    <w:p w14:paraId="3D16F372" w14:textId="77777777" w:rsidR="00BF25C8" w:rsidRPr="00383667" w:rsidRDefault="00BF25C8" w:rsidP="00BF25C8">
      <w:pPr>
        <w:pStyle w:val="affffe"/>
      </w:pPr>
      <w:bookmarkStart w:id="298" w:name="_Toc45122592"/>
      <w:bookmarkStart w:id="299" w:name="_Toc47368972"/>
      <w:bookmarkStart w:id="300" w:name="_Toc49940086"/>
      <w:bookmarkStart w:id="301" w:name="_Toc62638091"/>
      <w:r w:rsidRPr="00383667">
        <w:t>Reference Answers</w:t>
      </w:r>
      <w:bookmarkEnd w:id="298"/>
      <w:bookmarkEnd w:id="299"/>
      <w:bookmarkEnd w:id="300"/>
      <w:bookmarkEnd w:id="301"/>
    </w:p>
    <w:p w14:paraId="245A8D15" w14:textId="60F41C5C" w:rsidR="00BF25C8" w:rsidRDefault="00BF25C8" w:rsidP="00BF25C8">
      <w:pPr>
        <w:pStyle w:val="1e"/>
      </w:pPr>
      <w:r>
        <w:t>A</w:t>
      </w:r>
      <w:r>
        <w:rPr>
          <w:rFonts w:hint="eastAsia"/>
        </w:rPr>
        <w:t xml:space="preserve">nswers to </w:t>
      </w:r>
      <w:r w:rsidRPr="00BF25C8">
        <w:rPr>
          <w:rFonts w:hint="eastAsia"/>
        </w:rPr>
        <w:t>Network Admission Control Technology</w:t>
      </w:r>
      <w:r>
        <w:rPr>
          <w:rFonts w:hint="eastAsia"/>
        </w:rPr>
        <w:t>:</w:t>
      </w:r>
    </w:p>
    <w:p w14:paraId="40E3286F" w14:textId="0FF0F195" w:rsidR="00BF25C8" w:rsidRDefault="00BF25C8" w:rsidP="00BF25C8">
      <w:pPr>
        <w:pStyle w:val="1e"/>
        <w:numPr>
          <w:ilvl w:val="0"/>
          <w:numId w:val="84"/>
        </w:numPr>
      </w:pPr>
      <w:r>
        <w:rPr>
          <w:rFonts w:hint="eastAsia"/>
        </w:rPr>
        <w:t>MAC address authentication is recommended for dumb terminals, such as cameras and printers that cannot perform active authentication.</w:t>
      </w:r>
    </w:p>
    <w:p w14:paraId="7F15B9E6" w14:textId="77777777" w:rsidR="00BF25C8" w:rsidRDefault="00BF25C8" w:rsidP="00BF25C8">
      <w:pPr>
        <w:pStyle w:val="1e"/>
      </w:pPr>
    </w:p>
    <w:p w14:paraId="659300F0" w14:textId="4FCD5A95" w:rsidR="00BF25C8" w:rsidRDefault="00BF25C8" w:rsidP="00BF25C8">
      <w:pPr>
        <w:pStyle w:val="1e"/>
      </w:pPr>
      <w:r>
        <w:t>A</w:t>
      </w:r>
      <w:r>
        <w:rPr>
          <w:rFonts w:hint="eastAsia"/>
        </w:rPr>
        <w:t xml:space="preserve">nswers to the </w:t>
      </w:r>
      <w:r w:rsidRPr="00BF25C8">
        <w:rPr>
          <w:rFonts w:hint="eastAsia"/>
        </w:rPr>
        <w:t>VXLAN and EVPN Technology</w:t>
      </w:r>
      <w:r>
        <w:rPr>
          <w:rFonts w:hint="eastAsia"/>
        </w:rPr>
        <w:t>:</w:t>
      </w:r>
    </w:p>
    <w:p w14:paraId="5397F67D" w14:textId="1418F5C6" w:rsidR="00BF25C8" w:rsidRDefault="00BF25C8" w:rsidP="00BF25C8">
      <w:pPr>
        <w:pStyle w:val="1e"/>
        <w:numPr>
          <w:ilvl w:val="0"/>
          <w:numId w:val="85"/>
        </w:numPr>
      </w:pPr>
      <w:r>
        <w:rPr>
          <w:rFonts w:hint="eastAsia"/>
        </w:rPr>
        <w:t>Packets are flooded in the local DB domain and copied to the remote VTEP in the ingress replication list.</w:t>
      </w:r>
    </w:p>
    <w:p w14:paraId="07D80A8E" w14:textId="1C997922" w:rsidR="00BF25C8" w:rsidRDefault="00BF25C8" w:rsidP="00BF25C8">
      <w:pPr>
        <w:pStyle w:val="1e"/>
        <w:numPr>
          <w:ilvl w:val="0"/>
          <w:numId w:val="85"/>
        </w:numPr>
      </w:pPr>
      <w:r>
        <w:rPr>
          <w:rFonts w:hint="eastAsia"/>
        </w:rPr>
        <w:t>The configuration and implementation logic are simple, and EVPN instance and IP VPN instance parameters do not need to be planned or configured.</w:t>
      </w:r>
    </w:p>
    <w:p w14:paraId="0619A7B5" w14:textId="46C8DCC7" w:rsidR="00BF25C8" w:rsidRDefault="00BF25C8" w:rsidP="00BF25C8">
      <w:pPr>
        <w:pStyle w:val="1e"/>
        <w:numPr>
          <w:ilvl w:val="0"/>
          <w:numId w:val="85"/>
        </w:numPr>
      </w:pPr>
      <w:r>
        <w:rPr>
          <w:rFonts w:hint="eastAsia"/>
        </w:rPr>
        <w:t>Compared with the centralized gateway, each distributed gateway maintains only some forwarding entries, and does not need to maintain all terminal ARP entries.</w:t>
      </w:r>
    </w:p>
    <w:p w14:paraId="32F0B499" w14:textId="77777777" w:rsidR="00BF25C8" w:rsidRDefault="00BF25C8" w:rsidP="00BF25C8">
      <w:pPr>
        <w:pStyle w:val="1e"/>
      </w:pPr>
    </w:p>
    <w:p w14:paraId="21436E1F" w14:textId="01C776AC" w:rsidR="00BF25C8" w:rsidRDefault="00BF25C8" w:rsidP="00BF25C8">
      <w:pPr>
        <w:pStyle w:val="1e"/>
      </w:pPr>
      <w:r>
        <w:t>A</w:t>
      </w:r>
      <w:r>
        <w:rPr>
          <w:rFonts w:hint="eastAsia"/>
        </w:rPr>
        <w:t xml:space="preserve">nswers to </w:t>
      </w:r>
      <w:r>
        <w:t xml:space="preserve">the </w:t>
      </w:r>
      <w:r w:rsidRPr="00BF25C8">
        <w:rPr>
          <w:rFonts w:hint="eastAsia"/>
        </w:rPr>
        <w:t>Campus Multi-Branch Interconnection Technology</w:t>
      </w:r>
      <w:r>
        <w:rPr>
          <w:rFonts w:hint="eastAsia"/>
        </w:rPr>
        <w:t>:</w:t>
      </w:r>
    </w:p>
    <w:p w14:paraId="32E46AE9" w14:textId="539DACF8" w:rsidR="00BF25C8" w:rsidRDefault="00BF25C8" w:rsidP="00BF25C8">
      <w:pPr>
        <w:pStyle w:val="1e"/>
        <w:numPr>
          <w:ilvl w:val="0"/>
          <w:numId w:val="86"/>
        </w:numPr>
      </w:pPr>
      <w:r>
        <w:rPr>
          <w:rFonts w:hint="eastAsia"/>
        </w:rPr>
        <w:t>ESP</w:t>
      </w:r>
      <w:r>
        <w:t xml:space="preserve"> is preferred</w:t>
      </w:r>
      <w:r>
        <w:rPr>
          <w:rFonts w:hint="eastAsia"/>
        </w:rPr>
        <w:t>. AH does not support data encryption.</w:t>
      </w:r>
    </w:p>
    <w:p w14:paraId="630199B5" w14:textId="77777777" w:rsidR="00BF25C8" w:rsidRDefault="00BF25C8" w:rsidP="00BF25C8">
      <w:pPr>
        <w:pStyle w:val="1e"/>
      </w:pPr>
      <w:r>
        <w:rPr>
          <w:rFonts w:hint="eastAsia"/>
        </w:rPr>
        <w:t xml:space="preserve"> </w:t>
      </w:r>
    </w:p>
    <w:p w14:paraId="7FE649B4" w14:textId="020D6014" w:rsidR="00BF25C8" w:rsidRDefault="00BF25C8" w:rsidP="00BF25C8">
      <w:pPr>
        <w:pStyle w:val="1e"/>
      </w:pPr>
      <w:r>
        <w:t>A</w:t>
      </w:r>
      <w:r>
        <w:rPr>
          <w:rFonts w:hint="eastAsia"/>
        </w:rPr>
        <w:t>nswers to</w:t>
      </w:r>
      <w:r>
        <w:t xml:space="preserve"> the </w:t>
      </w:r>
      <w:r w:rsidRPr="00BF25C8">
        <w:rPr>
          <w:rFonts w:hint="eastAsia"/>
        </w:rPr>
        <w:t>CloudCampus Virtualized Campus Network Deployment</w:t>
      </w:r>
      <w:r>
        <w:rPr>
          <w:rFonts w:hint="eastAsia"/>
        </w:rPr>
        <w:t>:</w:t>
      </w:r>
    </w:p>
    <w:p w14:paraId="40A66F28" w14:textId="75886DD4" w:rsidR="00BF25C8" w:rsidRDefault="00BF25C8" w:rsidP="00BF25C8">
      <w:pPr>
        <w:pStyle w:val="1e"/>
        <w:numPr>
          <w:ilvl w:val="0"/>
          <w:numId w:val="87"/>
        </w:numPr>
      </w:pPr>
      <w:r>
        <w:rPr>
          <w:rFonts w:hint="eastAsia"/>
        </w:rPr>
        <w:t>An IP VPN instance is created on the CLI. One VN corresponds to one IP VPN instance.</w:t>
      </w:r>
    </w:p>
    <w:p w14:paraId="09573E32" w14:textId="77777777" w:rsidR="00BF25C8" w:rsidRDefault="00BF25C8" w:rsidP="00BF25C8">
      <w:pPr>
        <w:pStyle w:val="1e"/>
      </w:pPr>
    </w:p>
    <w:p w14:paraId="4C03399B" w14:textId="4B0C391C" w:rsidR="00BF25C8" w:rsidRDefault="00BF25C8" w:rsidP="00BF25C8">
      <w:pPr>
        <w:pStyle w:val="1e"/>
      </w:pPr>
      <w:r>
        <w:t>A</w:t>
      </w:r>
      <w:r>
        <w:rPr>
          <w:rFonts w:hint="eastAsia"/>
        </w:rPr>
        <w:t xml:space="preserve">nswers to </w:t>
      </w:r>
      <w:r w:rsidRPr="00BF25C8">
        <w:rPr>
          <w:rFonts w:hint="eastAsia"/>
        </w:rPr>
        <w:t>CloudCampus Small- and Medium-Sized Campus Network Deployment</w:t>
      </w:r>
      <w:r>
        <w:rPr>
          <w:rFonts w:hint="eastAsia"/>
        </w:rPr>
        <w:t>:</w:t>
      </w:r>
    </w:p>
    <w:p w14:paraId="7E08207C" w14:textId="6E369EB5" w:rsidR="0082306C" w:rsidRDefault="00BF25C8" w:rsidP="00230E9E">
      <w:pPr>
        <w:pStyle w:val="1e"/>
        <w:numPr>
          <w:ilvl w:val="0"/>
          <w:numId w:val="88"/>
        </w:numPr>
      </w:pPr>
      <w:r>
        <w:rPr>
          <w:rFonts w:hint="eastAsia"/>
        </w:rPr>
        <w:t>Cloud mode.</w:t>
      </w:r>
    </w:p>
    <w:p w14:paraId="6FFD947E" w14:textId="77777777" w:rsidR="00BF25C8" w:rsidRDefault="00BF25C8" w:rsidP="00BF25C8">
      <w:pPr>
        <w:pStyle w:val="1e"/>
      </w:pPr>
    </w:p>
    <w:sectPr w:rsidR="00BF25C8" w:rsidSect="0020153C">
      <w:headerReference w:type="default" r:id="rId228"/>
      <w:footerReference w:type="default" r:id="rId229"/>
      <w:pgSz w:w="11906" w:h="16838" w:code="9"/>
      <w:pgMar w:top="1701" w:right="1134" w:bottom="1701" w:left="1134" w:header="567" w:footer="567" w:gutter="0"/>
      <w:pgNumType w:start="1"/>
      <w:cols w:space="425"/>
      <w:docGrid w:linePitch="312"/>
    </w:sectPr>
  </w:body>
</w:document>
</file>

<file path=word/customizations.xml><?xml version="1.0" encoding="utf-8"?>
<wne:tcg xmlns:r="http://schemas.openxmlformats.org/officeDocument/2006/relationships" xmlns:wne="http://schemas.microsoft.com/office/word/2006/wordml">
  <wne:keymaps>
    <wne:keymap wne:kcmPrimary="0071">
      <wne:acd wne:acdName="acd0"/>
    </wne:keymap>
    <wne:keymap wne:kcmPrimary="0074">
      <wne:acd wne:acdName="acd1"/>
    </wne:keymap>
    <wne:keymap wne:kcmPrimary="0076">
      <wne:acd wne:acdName="acd4"/>
    </wne:keymap>
    <wne:keymap wne:kcmPrimary="0077">
      <wne:acd wne:acdName="acd5"/>
    </wne:keymap>
    <wne:keymap wne:kcmPrimary="0431">
      <wne:acd wne:acdName="acd8"/>
    </wne:keymap>
    <wne:keymap wne:kcmPrimary="0432">
      <wne:acd wne:acdName="acd9"/>
    </wne:keymap>
    <wne:keymap wne:kcmPrimary="0433">
      <wne:acd wne:acdName="acd10"/>
    </wne:keymap>
    <wne:keymap wne:kcmPrimary="0434">
      <wne:acd wne:acdName="acd11"/>
    </wne:keymap>
    <wne:keymap wne:kcmPrimary="0435">
      <wne:acd wne:acdName="acd12"/>
    </wne:keymap>
    <wne:keymap wne:kcmPrimary="0436">
      <wne:acd wne:acdName="acd30"/>
    </wne:keymap>
    <wne:keymap wne:kcmPrimary="0437">
      <wne:acd wne:acdName="acd31"/>
    </wne:keymap>
    <wne:keymap wne:kcmPrimary="0458">
      <wne:acd wne:acdName="acd6"/>
    </wne:keymap>
    <wne:keymap wne:kcmPrimary="045A">
      <wne:acd wne:acdName="acd3"/>
    </wne:keymap>
    <wne:keymap wne:kcmPrimary="0470">
      <wne:acd wne:acdName="acd22"/>
    </wne:keymap>
    <wne:keymap wne:kcmPrimary="0471">
      <wne:acd wne:acdName="acd23"/>
    </wne:keymap>
    <wne:keymap wne:kcmPrimary="0472">
      <wne:acd wne:acdName="acd24"/>
    </wne:keymap>
    <wne:keymap wne:kcmPrimary="0473">
      <wne:acd wne:acdName="acd25"/>
    </wne:keymap>
    <wne:keymap wne:kcmPrimary="0474">
      <wne:acd wne:acdName="acd26"/>
    </wne:keymap>
    <wne:keymap wne:kcmPrimary="0475">
      <wne:acd wne:acdName="acd27"/>
    </wne:keymap>
    <wne:keymap wne:kcmPrimary="0476">
      <wne:acd wne:acdName="acd28"/>
    </wne:keymap>
    <wne:keymap wne:kcmPrimary="0477">
      <wne:acd wne:acdName="acd29"/>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Entry wne:acdName="acd13"/>
      <wne:acdEntry wne:acdName="acd14"/>
      <wne:acdEntry wne:acdName="acd15"/>
      <wne:acdEntry wne:acdName="acd16"/>
      <wne:acdEntry wne:acdName="acd17"/>
      <wne:acdEntry wne:acdName="acd18"/>
      <wne:acdEntry wne:acdName="acd19"/>
      <wne:acdEntry wne:acdName="acd20"/>
      <wne:acdEntry wne:acdName="acd21"/>
      <wne:acdEntry wne:acdName="acd22"/>
      <wne:acdEntry wne:acdName="acd23"/>
      <wne:acdEntry wne:acdName="acd24"/>
      <wne:acdEntry wne:acdName="acd25"/>
      <wne:acdEntry wne:acdName="acd26"/>
      <wne:acdEntry wne:acdName="acd27"/>
      <wne:acdEntry wne:acdName="acd28"/>
      <wne:acdEntry wne:acdName="acd29"/>
      <wne:acdEntry wne:acdName="acd30"/>
      <wne:acdEntry wne:acdName="acd31"/>
    </wne:acdManifest>
  </wne:toolbars>
  <wne:acds>
    <wne:acd wne:argValue="AQAAAAIA" wne:acdName="acd0" wne:fciIndexBasedOn="0065"/>
    <wne:acd wne:argValue="AQAAAAAA" wne:acdName="acd1" wne:fciIndexBasedOn="0065"/>
    <wne:acd wne:acdName="acd2" wne:fciIndexBasedOn="0065"/>
    <wne:acd wne:argValue="AgA3aA9fIAA+UJxlIADdhHKC" wne:acdName="acd3" wne:fciIndexBasedOn="0065"/>
    <wne:acd wne:argValue="AgBGAGkAZwB1AHIAZQAgAEQAZQBzAGMAcgBpAHAAdABpAG8AbgA=" wne:acdName="acd4" wne:fciIndexBasedOn="0065"/>
    <wne:acd wne:argValue="AgBUAGEAYgBsAGUAIABEAGUAcwBjAHIAaQBwAHQAaQBvAG4A" wne:acdName="acd5" wne:fciIndexBasedOn="0065"/>
    <wne:acd wne:argValue="AgBDAG8AbQBtAGEAbgBkAA==" wne:acdName="acd6" wne:fciIndexBasedOn="0065"/>
    <wne:acd wne:acdName="acd7" wne:fciIndexBasedOn="0065"/>
    <wne:acd wne:argValue="AgBBAEwAVAArADEA" wne:acdName="acd8" wne:fciIndexBasedOn="0065"/>
    <wne:acd wne:argValue="AgBBAEwAVAArADIA" wne:acdName="acd9" wne:fciIndexBasedOn="0065"/>
    <wne:acd wne:argValue="AgBBAEwAVAArADMA" wne:acdName="acd10" wne:fciIndexBasedOn="0065"/>
    <wne:acd wne:argValue="AgBBAEwAVAArADQA" wne:acdName="acd11" wne:fciIndexBasedOn="0065"/>
    <wne:acd wne:argValue="AgBBAEwAVAArADUA" wne:acdName="acd12" wne:fciIndexBasedOn="0065"/>
    <wne:acd wne:acdName="acd13" wne:fciIndexBasedOn="0065"/>
    <wne:acd wne:acdName="acd14" wne:fciIndexBasedOn="0065"/>
    <wne:acd wne:acdName="acd15" wne:fciIndexBasedOn="0065"/>
    <wne:acd wne:acdName="acd16" wne:fciIndexBasedOn="0065"/>
    <wne:acd wne:acdName="acd17" wne:fciIndexBasedOn="0065"/>
    <wne:acd wne:acdName="acd18" wne:fciIndexBasedOn="0065"/>
    <wne:acd wne:acdName="acd19" wne:fciIndexBasedOn="0065"/>
    <wne:acd wne:acdName="acd20" wne:fciIndexBasedOn="0065"/>
    <wne:acd wne:acdName="acd21" wne:fciIndexBasedOn="0065"/>
    <wne:acd wne:argValue="AgAxAC4AY2uHZQ==" wne:acdName="acd22" wne:fciIndexBasedOn="0065"/>
    <wne:acd wne:argValue="AgAyAC4AfVTkTg==" wne:acdName="acd23" wne:fciIndexBasedOn="0065"/>
    <wne:acd wne:argValue="AgAzAC4AZWukmg==" wne:acdName="acd24" wne:fciIndexBasedOn="0065"/>
    <wne:acd wne:argValue="AgA0AC4A+06hUg==" wne:acdName="acd25" wne:fciIndexBasedOn="0065"/>
    <wne:acd wne:argValue="AgA1AC4AaIg8aIdlV1s=" wne:acdName="acd26" wne:fciIndexBasedOn="0065"/>
    <wne:acd wne:argValue="AgA2AC4ATVIAig==" wne:acdName="acd27" wne:fciIndexBasedOn="0065"/>
    <wne:acd wne:argValue="AgA3AC4AgHvLTgdomJg=" wne:acdName="acd28" wne:fciIndexBasedOn="0065"/>
    <wne:acd wne:argValue="AgA4AC4ATVIAigdomJg=" wne:acdName="acd29" wne:fciIndexBasedOn="0065"/>
    <wne:acd wne:argValue="AgA1AC4AaIg8aAdomJg=" wne:acdName="acd30" wne:fciIndexBasedOn="0065"/>
    <wne:acd wne:argValue="AgA5AC4A/lZHcgdomJg=" wne:acdName="acd31"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14C9C11" w14:textId="77777777" w:rsidR="005D02D8" w:rsidRDefault="005D02D8" w:rsidP="00940D2A">
      <w:pPr>
        <w:spacing w:before="0" w:after="0" w:line="240" w:lineRule="auto"/>
        <w:rPr>
          <w:rFonts w:hint="eastAsia"/>
        </w:rPr>
      </w:pPr>
      <w:r>
        <w:separator/>
      </w:r>
    </w:p>
  </w:endnote>
  <w:endnote w:type="continuationSeparator" w:id="0">
    <w:p w14:paraId="4EAC3130" w14:textId="77777777" w:rsidR="005D02D8" w:rsidRDefault="005D02D8" w:rsidP="00940D2A">
      <w:pPr>
        <w:spacing w:before="0" w:after="0" w:line="240" w:lineRule="auto"/>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Huawei Sans">
    <w:altName w:val="Huawei Sans Medium"/>
    <w:charset w:val="00"/>
    <w:family w:val="swiss"/>
    <w:pitch w:val="variable"/>
    <w:sig w:usb0="00000001" w:usb1="500078FB" w:usb2="00000008" w:usb3="00000000" w:csb0="0000009F" w:csb1="00000000"/>
  </w:font>
  <w:font w:name="方正兰亭黑简体">
    <w:panose1 w:val="02000000000000000000"/>
    <w:charset w:val="86"/>
    <w:family w:val="auto"/>
    <w:pitch w:val="variable"/>
    <w:sig w:usb0="00000001" w:usb1="080E0000" w:usb2="00000010" w:usb3="00000000" w:csb0="00040000" w:csb1="00000000"/>
  </w:font>
  <w:font w:name="Book Antiqua">
    <w:panose1 w:val="020406020503050303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HuaweiSans-Regular">
    <w:altName w:val="Times New Roman"/>
    <w:panose1 w:val="00000000000000000000"/>
    <w:charset w:val="00"/>
    <w:family w:val="roman"/>
    <w:notTrueType/>
    <w:pitch w:val="default"/>
  </w:font>
  <w:font w:name="Arial Unicode MS">
    <w:panose1 w:val="020B0604020202020204"/>
    <w:charset w:val="86"/>
    <w:family w:val="swiss"/>
    <w:pitch w:val="variable"/>
    <w:sig w:usb0="F7FFAFFF" w:usb1="E9DFFFFF" w:usb2="0000003F" w:usb3="00000000" w:csb0="003F01FF" w:csb1="00000000"/>
  </w:font>
  <w:font w:name="FrutigerNext LT Regular">
    <w:altName w:val="Times New Roman"/>
    <w:panose1 w:val="00000000000000000000"/>
    <w:charset w:val="00"/>
    <w:family w:val="roman"/>
    <w:notTrueType/>
    <w:pitch w:val="default"/>
  </w:font>
  <w:font w:name="华文细黑">
    <w:panose1 w:val="02010600040101010101"/>
    <w:charset w:val="86"/>
    <w:family w:val="auto"/>
    <w:pitch w:val="variable"/>
    <w:sig w:usb0="00000287" w:usb1="080F0000" w:usb2="00000010" w:usb3="00000000" w:csb0="0004009F" w:csb1="00000000"/>
  </w:font>
  <w:font w:name="楷体_GB2312">
    <w:altName w:val="楷体"/>
    <w:charset w:val="86"/>
    <w:family w:val="modern"/>
    <w:pitch w:val="fixed"/>
    <w:sig w:usb0="00000001" w:usb1="080E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000247B" w:usb2="00000009" w:usb3="00000000" w:csb0="000001FF" w:csb1="00000000"/>
  </w:font>
  <w:font w:name="方正兰亭细黑简体">
    <w:panose1 w:val="02000000000000000000"/>
    <w:charset w:val="86"/>
    <w:family w:val="auto"/>
    <w:pitch w:val="variable"/>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top w:val="single" w:sz="4" w:space="0" w:color="auto"/>
      </w:tblBorders>
      <w:tblLayout w:type="fixed"/>
      <w:tblLook w:val="0000" w:firstRow="0" w:lastRow="0" w:firstColumn="0" w:lastColumn="0" w:noHBand="0" w:noVBand="0"/>
    </w:tblPr>
    <w:tblGrid>
      <w:gridCol w:w="3224"/>
      <w:gridCol w:w="3224"/>
      <w:gridCol w:w="3225"/>
    </w:tblGrid>
    <w:tr w:rsidR="00801997" w:rsidRPr="00404D2E" w14:paraId="43759C22" w14:textId="77777777">
      <w:trPr>
        <w:trHeight w:val="468"/>
      </w:trPr>
      <w:tc>
        <w:tcPr>
          <w:tcW w:w="3224" w:type="dxa"/>
        </w:tcPr>
        <w:p w14:paraId="718ECA14" w14:textId="77777777" w:rsidR="00801997" w:rsidRPr="00404D2E" w:rsidRDefault="00801997" w:rsidP="00790CE5">
          <w:pPr>
            <w:pStyle w:val="HeadingLeft"/>
            <w:jc w:val="both"/>
            <w:rPr>
              <w:rFonts w:hint="eastAsia"/>
            </w:rPr>
          </w:pPr>
          <w:r>
            <w:fldChar w:fldCharType="begin"/>
          </w:r>
          <w:r>
            <w:instrText xml:space="preserve">PAGE  </w:instrText>
          </w:r>
          <w:r>
            <w:fldChar w:fldCharType="separate"/>
          </w:r>
          <w:r>
            <w:rPr>
              <w:noProof/>
            </w:rPr>
            <w:t>i</w:t>
          </w:r>
          <w:r>
            <w:rPr>
              <w:noProof/>
            </w:rPr>
            <w:fldChar w:fldCharType="end"/>
          </w:r>
        </w:p>
      </w:tc>
      <w:tc>
        <w:tcPr>
          <w:tcW w:w="3224" w:type="dxa"/>
        </w:tcPr>
        <w:p w14:paraId="28B5821A" w14:textId="77777777" w:rsidR="00EC668E" w:rsidRDefault="00801997" w:rsidP="00790CE5">
          <w:pPr>
            <w:pStyle w:val="HeadingMiddle"/>
            <w:rPr>
              <w:rFonts w:hint="eastAsia"/>
            </w:rPr>
          </w:pPr>
          <w:r>
            <w:fldChar w:fldCharType="begin"/>
          </w:r>
          <w:r>
            <w:instrText xml:space="preserve"> DOCPROPERTY  ProprietaryDeclaration  \* MERGEFORMAT </w:instrText>
          </w:r>
          <w:r>
            <w:fldChar w:fldCharType="separate"/>
          </w:r>
          <w:r w:rsidR="00EC668E" w:rsidRPr="00EC668E">
            <w:rPr>
              <w:rFonts w:hint="eastAsia"/>
              <w:bCs/>
            </w:rPr>
            <w:t>华为专有和保密信息</w:t>
          </w:r>
        </w:p>
        <w:p w14:paraId="158EFDD1" w14:textId="77777777" w:rsidR="00801997" w:rsidRPr="00404D2E" w:rsidRDefault="00EC668E" w:rsidP="00790CE5">
          <w:pPr>
            <w:pStyle w:val="HeadingMiddle"/>
            <w:rPr>
              <w:rFonts w:hint="eastAsia"/>
            </w:rPr>
          </w:pPr>
          <w:r>
            <w:rPr>
              <w:rFonts w:hint="eastAsia"/>
            </w:rPr>
            <w:t>版权所有</w:t>
          </w:r>
          <w:r>
            <w:t xml:space="preserve"> </w:t>
          </w:r>
          <w:r>
            <w:rPr>
              <w:rFonts w:hint="cs"/>
            </w:rPr>
            <w:t>©</w:t>
          </w:r>
          <w:r>
            <w:t xml:space="preserve"> </w:t>
          </w:r>
          <w:r>
            <w:rPr>
              <w:rFonts w:hint="eastAsia"/>
            </w:rPr>
            <w:t>华为技术有限公司</w:t>
          </w:r>
          <w:r w:rsidR="00801997">
            <w:fldChar w:fldCharType="end"/>
          </w:r>
        </w:p>
      </w:tc>
      <w:tc>
        <w:tcPr>
          <w:tcW w:w="3225" w:type="dxa"/>
        </w:tcPr>
        <w:p w14:paraId="29ABEB7B" w14:textId="77777777" w:rsidR="00801997" w:rsidRPr="00404D2E" w:rsidRDefault="00801997" w:rsidP="00790CE5">
          <w:pPr>
            <w:pStyle w:val="HeadingRight"/>
            <w:wordWrap w:val="0"/>
            <w:rPr>
              <w:rFonts w:hint="eastAsia"/>
            </w:rPr>
          </w:pPr>
          <w:r>
            <w:rPr>
              <w:rFonts w:hint="eastAsia"/>
            </w:rPr>
            <w:t>文档版本</w:t>
          </w:r>
          <w:r>
            <w:rPr>
              <w:rFonts w:hint="eastAsia"/>
            </w:rPr>
            <w:t xml:space="preserve"> </w:t>
          </w:r>
          <w:fldSimple w:instr=" DOCPROPERTY  DocumentVersion ">
            <w:r w:rsidR="00EC668E">
              <w:rPr>
                <w:rFonts w:hint="eastAsia"/>
              </w:rPr>
              <w:t>01</w:t>
            </w:r>
          </w:fldSimple>
          <w:r>
            <w:t xml:space="preserve"> </w:t>
          </w:r>
          <w:r>
            <w:rPr>
              <w:rFonts w:hint="eastAsia"/>
            </w:rPr>
            <w:t>(</w:t>
          </w:r>
          <w:fldSimple w:instr=" DOCPROPERTY  ReleaseDate ">
            <w:r w:rsidR="00EC668E">
              <w:rPr>
                <w:rFonts w:hint="eastAsia"/>
              </w:rPr>
              <w:t>2015-12</w:t>
            </w:r>
          </w:fldSimple>
          <w:r>
            <w:rPr>
              <w:rFonts w:hint="eastAsia"/>
            </w:rPr>
            <w:t>)</w:t>
          </w:r>
        </w:p>
      </w:tc>
    </w:tr>
  </w:tbl>
  <w:p w14:paraId="11F3A503" w14:textId="77777777" w:rsidR="00801997" w:rsidRDefault="00801997" w:rsidP="00790CE5">
    <w:pPr>
      <w:pStyle w:val="HeadingRight"/>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46056187"/>
      <w:docPartObj>
        <w:docPartGallery w:val="Page Numbers (Bottom of Page)"/>
        <w:docPartUnique/>
      </w:docPartObj>
    </w:sdtPr>
    <w:sdtEndPr/>
    <w:sdtContent>
      <w:p w14:paraId="787C9265" w14:textId="57E7F997" w:rsidR="00801997" w:rsidRDefault="00801997">
        <w:pPr>
          <w:pStyle w:val="ad"/>
          <w:rPr>
            <w:rFonts w:hint="eastAsia"/>
          </w:rPr>
        </w:pPr>
        <w:r>
          <w:fldChar w:fldCharType="begin"/>
        </w:r>
        <w:r>
          <w:instrText>PAGE   \* MERGEFORMAT</w:instrText>
        </w:r>
        <w:r>
          <w:fldChar w:fldCharType="separate"/>
        </w:r>
        <w:r w:rsidR="005D02D8" w:rsidRPr="005D02D8">
          <w:rPr>
            <w:rFonts w:hint="eastAsia"/>
            <w:noProof/>
            <w:lang w:val="zh-CN"/>
          </w:rPr>
          <w:t>1</w:t>
        </w:r>
        <w:r>
          <w:fldChar w:fldCharType="end"/>
        </w:r>
      </w:p>
    </w:sdtContent>
  </w:sdt>
  <w:p w14:paraId="5E091D02" w14:textId="77777777" w:rsidR="00801997" w:rsidRDefault="00801997">
    <w:pPr>
      <w:pStyle w:val="ad"/>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673" w:type="dxa"/>
      <w:tblInd w:w="108" w:type="dxa"/>
      <w:tblBorders>
        <w:top w:val="single" w:sz="4" w:space="0" w:color="auto"/>
      </w:tblBorders>
      <w:tblLayout w:type="fixed"/>
      <w:tblLook w:val="0000" w:firstRow="0" w:lastRow="0" w:firstColumn="0" w:lastColumn="0" w:noHBand="0" w:noVBand="0"/>
    </w:tblPr>
    <w:tblGrid>
      <w:gridCol w:w="9673"/>
    </w:tblGrid>
    <w:tr w:rsidR="00801997" w:rsidRPr="00D21D41" w14:paraId="5E54BBA4" w14:textId="77777777" w:rsidTr="0009296F">
      <w:trPr>
        <w:trHeight w:val="468"/>
      </w:trPr>
      <w:tc>
        <w:tcPr>
          <w:tcW w:w="9673" w:type="dxa"/>
        </w:tcPr>
        <w:p w14:paraId="7CA9CB02" w14:textId="221220A3" w:rsidR="00801997" w:rsidRPr="00D21D41" w:rsidRDefault="00801997" w:rsidP="0009296F">
          <w:pPr>
            <w:pStyle w:val="HeadingLeft"/>
            <w:jc w:val="center"/>
            <w:rPr>
              <w:rFonts w:ascii="Huawei Sans" w:eastAsia="宋体" w:hAnsi="Huawei Sans" w:cs="Huawei Sans"/>
              <w:snapToGrid w:val="0"/>
            </w:rPr>
          </w:pPr>
          <w:r w:rsidRPr="00D21D41">
            <w:rPr>
              <w:rFonts w:ascii="Huawei Sans" w:eastAsia="宋体" w:hAnsi="Huawei Sans" w:cs="Huawei Sans"/>
              <w:snapToGrid w:val="0"/>
            </w:rPr>
            <w:t>Huawei Pro</w:t>
          </w:r>
          <w:r>
            <w:rPr>
              <w:rFonts w:ascii="Huawei Sans" w:eastAsia="宋体" w:hAnsi="Huawei Sans" w:cs="Huawei Sans"/>
              <w:snapToGrid w:val="0"/>
            </w:rPr>
            <w:t>p</w:t>
          </w:r>
          <w:r w:rsidRPr="00D21D41">
            <w:rPr>
              <w:rFonts w:ascii="Huawei Sans" w:eastAsia="宋体" w:hAnsi="Huawei Sans" w:cs="Huawei Sans"/>
              <w:snapToGrid w:val="0"/>
            </w:rPr>
            <w:t>rietary and Confidential</w:t>
          </w:r>
        </w:p>
        <w:p w14:paraId="6E41688C" w14:textId="6EAA8C39" w:rsidR="00801997" w:rsidRPr="00D21D41" w:rsidRDefault="00801997" w:rsidP="0009296F">
          <w:pPr>
            <w:pStyle w:val="HeadingRight"/>
            <w:ind w:right="200"/>
            <w:jc w:val="center"/>
            <w:rPr>
              <w:rFonts w:ascii="Huawei Sans" w:hAnsi="Huawei Sans" w:cs="Huawei Sans"/>
            </w:rPr>
          </w:pPr>
          <w:r w:rsidRPr="00D21D41">
            <w:rPr>
              <w:rFonts w:ascii="Huawei Sans" w:eastAsia="宋体" w:hAnsi="Huawei Sans" w:cs="Huawei Sans"/>
              <w:snapToGrid w:val="0"/>
            </w:rPr>
            <w:t>Copyright © Huawei Technologies Co</w:t>
          </w:r>
          <w:r>
            <w:rPr>
              <w:rFonts w:ascii="Huawei Sans" w:eastAsia="宋体" w:hAnsi="Huawei Sans" w:cs="Huawei Sans" w:hint="eastAsia"/>
              <w:snapToGrid w:val="0"/>
            </w:rPr>
            <w:t>.</w:t>
          </w:r>
          <w:r w:rsidRPr="00D21D41">
            <w:rPr>
              <w:rFonts w:ascii="Huawei Sans" w:eastAsia="宋体" w:hAnsi="Huawei Sans" w:cs="Huawei Sans"/>
              <w:snapToGrid w:val="0"/>
            </w:rPr>
            <w:t>,Ltd</w:t>
          </w:r>
        </w:p>
      </w:tc>
    </w:tr>
  </w:tbl>
  <w:p w14:paraId="73AF7B49" w14:textId="77777777" w:rsidR="00801997" w:rsidRPr="00D21D41" w:rsidRDefault="00801997" w:rsidP="00790CE5">
    <w:pPr>
      <w:pStyle w:val="HeadingRight"/>
      <w:rPr>
        <w:rFonts w:ascii="Huawei Sans" w:hAnsi="Huawei Sans" w:cs="Huawei Sans"/>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F475E3" w14:textId="77777777" w:rsidR="00801997" w:rsidRPr="0009296F" w:rsidRDefault="00801997" w:rsidP="0009296F">
    <w:pPr>
      <w:pStyle w:val="ad"/>
      <w:rPr>
        <w:rFonts w:hint="eastAsia"/>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CD14872" w14:textId="77777777" w:rsidR="005D02D8" w:rsidRDefault="005D02D8" w:rsidP="00940D2A">
      <w:pPr>
        <w:spacing w:before="0" w:after="0" w:line="240" w:lineRule="auto"/>
        <w:rPr>
          <w:rFonts w:hint="eastAsia"/>
        </w:rPr>
      </w:pPr>
      <w:r>
        <w:separator/>
      </w:r>
    </w:p>
  </w:footnote>
  <w:footnote w:type="continuationSeparator" w:id="0">
    <w:p w14:paraId="70742696" w14:textId="77777777" w:rsidR="005D02D8" w:rsidRDefault="005D02D8" w:rsidP="00940D2A">
      <w:pPr>
        <w:spacing w:before="0" w:after="0" w:line="240" w:lineRule="auto"/>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bottom w:val="single" w:sz="4" w:space="0" w:color="auto"/>
      </w:tblBorders>
      <w:tblLayout w:type="fixed"/>
      <w:tblLook w:val="0000" w:firstRow="0" w:lastRow="0" w:firstColumn="0" w:lastColumn="0" w:noHBand="0" w:noVBand="0"/>
    </w:tblPr>
    <w:tblGrid>
      <w:gridCol w:w="4820"/>
      <w:gridCol w:w="4840"/>
    </w:tblGrid>
    <w:tr w:rsidR="00801997" w:rsidRPr="00B75E83" w14:paraId="6BC568E8" w14:textId="77777777">
      <w:trPr>
        <w:trHeight w:val="851"/>
      </w:trPr>
      <w:tc>
        <w:tcPr>
          <w:tcW w:w="4820" w:type="dxa"/>
          <w:vAlign w:val="bottom"/>
        </w:tcPr>
        <w:p w14:paraId="07B63D85" w14:textId="77777777" w:rsidR="00801997" w:rsidRPr="00E031EC" w:rsidRDefault="00801997" w:rsidP="00790CE5">
          <w:pPr>
            <w:pStyle w:val="HeadingLeft"/>
            <w:rPr>
              <w:rFonts w:cs="Times New Roman" w:hint="eastAsia"/>
            </w:rPr>
          </w:pPr>
        </w:p>
      </w:tc>
      <w:tc>
        <w:tcPr>
          <w:tcW w:w="4840" w:type="dxa"/>
          <w:vAlign w:val="bottom"/>
        </w:tcPr>
        <w:p w14:paraId="7562C864" w14:textId="77777777" w:rsidR="00801997" w:rsidRDefault="00801997" w:rsidP="00790CE5">
          <w:pPr>
            <w:pStyle w:val="HeadingRight"/>
            <w:rPr>
              <w:rFonts w:hint="eastAsia"/>
            </w:rPr>
          </w:pPr>
          <w:r>
            <w:fldChar w:fldCharType="begin"/>
          </w:r>
          <w:r>
            <w:instrText xml:space="preserve"> DOCPROPERTY  "Product&amp;Project Name" </w:instrText>
          </w:r>
          <w:r>
            <w:fldChar w:fldCharType="end"/>
          </w:r>
        </w:p>
        <w:p w14:paraId="69AEA38E" w14:textId="77777777" w:rsidR="00801997" w:rsidRPr="00B75E83" w:rsidRDefault="00801997" w:rsidP="00790CE5">
          <w:pPr>
            <w:pStyle w:val="HeadingRight"/>
            <w:rPr>
              <w:rFonts w:cs="Times New Roman" w:hint="eastAsia"/>
            </w:rPr>
          </w:pPr>
          <w:r>
            <w:fldChar w:fldCharType="begin"/>
          </w:r>
          <w:r>
            <w:instrText xml:space="preserve"> DOCPROPERTY  DocumentName </w:instrText>
          </w:r>
          <w:r>
            <w:fldChar w:fldCharType="end"/>
          </w:r>
        </w:p>
      </w:tc>
    </w:tr>
  </w:tbl>
  <w:p w14:paraId="0F5682D2" w14:textId="77777777" w:rsidR="00801997" w:rsidRDefault="00801997" w:rsidP="00790CE5">
    <w:pPr>
      <w:pStyle w:val="HeadingRight"/>
      <w:rPr>
        <w:rFonts w:hint="eastAsi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bottom w:val="single" w:sz="4" w:space="0" w:color="auto"/>
      </w:tblBorders>
      <w:tblLayout w:type="fixed"/>
      <w:tblLook w:val="0000" w:firstRow="0" w:lastRow="0" w:firstColumn="0" w:lastColumn="0" w:noHBand="0" w:noVBand="0"/>
    </w:tblPr>
    <w:tblGrid>
      <w:gridCol w:w="5460"/>
      <w:gridCol w:w="4200"/>
    </w:tblGrid>
    <w:tr w:rsidR="00801997" w:rsidRPr="00B75E83" w14:paraId="241C0EA2" w14:textId="77777777">
      <w:trPr>
        <w:trHeight w:val="851"/>
      </w:trPr>
      <w:tc>
        <w:tcPr>
          <w:tcW w:w="5460" w:type="dxa"/>
          <w:vAlign w:val="bottom"/>
        </w:tcPr>
        <w:p w14:paraId="16BC0CBA" w14:textId="77777777" w:rsidR="00801997" w:rsidRPr="00E031EC" w:rsidRDefault="00801997" w:rsidP="00790CE5">
          <w:pPr>
            <w:pStyle w:val="HeadingLeft"/>
            <w:rPr>
              <w:rFonts w:cs="Times New Roman" w:hint="eastAsia"/>
            </w:rPr>
          </w:pPr>
        </w:p>
      </w:tc>
      <w:tc>
        <w:tcPr>
          <w:tcW w:w="4200" w:type="dxa"/>
          <w:vAlign w:val="bottom"/>
        </w:tcPr>
        <w:p w14:paraId="474102FA" w14:textId="77777777" w:rsidR="00801997" w:rsidRPr="00B75E83" w:rsidRDefault="00801997" w:rsidP="00790CE5">
          <w:pPr>
            <w:pStyle w:val="HeadingRight"/>
            <w:rPr>
              <w:rFonts w:cs="Times New Roman" w:hint="eastAsia"/>
            </w:rPr>
          </w:pPr>
        </w:p>
      </w:tc>
    </w:tr>
  </w:tbl>
  <w:p w14:paraId="636A2036" w14:textId="77777777" w:rsidR="00801997" w:rsidRPr="00204734" w:rsidRDefault="00801997" w:rsidP="00790CE5">
    <w:pPr>
      <w:pStyle w:val="HeadingRight"/>
      <w:rPr>
        <w:rFonts w:hint="eastAsia"/>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925165" w14:textId="40C2844F" w:rsidR="00801997" w:rsidRPr="004105EC" w:rsidRDefault="00801997" w:rsidP="004105EC">
    <w:pPr>
      <w:pStyle w:val="a7"/>
      <w:rPr>
        <w:rFonts w:hint="eastAsia"/>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639" w:type="dxa"/>
      <w:tblInd w:w="-15" w:type="dxa"/>
      <w:tblCellMar>
        <w:left w:w="57" w:type="dxa"/>
        <w:right w:w="57" w:type="dxa"/>
      </w:tblCellMar>
      <w:tblLook w:val="04A0" w:firstRow="1" w:lastRow="0" w:firstColumn="1" w:lastColumn="0" w:noHBand="0" w:noVBand="1"/>
    </w:tblPr>
    <w:tblGrid>
      <w:gridCol w:w="1132"/>
      <w:gridCol w:w="7376"/>
      <w:gridCol w:w="1131"/>
    </w:tblGrid>
    <w:tr w:rsidR="00801997" w:rsidRPr="006760E1" w14:paraId="33C7C960" w14:textId="77777777" w:rsidTr="004F1EC0">
      <w:trPr>
        <w:cantSplit/>
        <w:trHeight w:hRule="exact" w:val="738"/>
      </w:trPr>
      <w:tc>
        <w:tcPr>
          <w:tcW w:w="1134" w:type="dxa"/>
        </w:tcPr>
        <w:p w14:paraId="4E5A871C" w14:textId="77777777" w:rsidR="00801997" w:rsidRPr="006760E1" w:rsidRDefault="00801997" w:rsidP="006760E1">
          <w:pPr>
            <w:keepNext/>
            <w:topLinePunct w:val="0"/>
            <w:autoSpaceDE w:val="0"/>
            <w:autoSpaceDN w:val="0"/>
            <w:spacing w:before="0" w:after="0" w:line="360" w:lineRule="auto"/>
            <w:ind w:left="0"/>
            <w:rPr>
              <w:rFonts w:ascii="Huawei Sans" w:hAnsi="Huawei Sans" w:cs="Huawei Sans"/>
            </w:rPr>
          </w:pPr>
          <w:r w:rsidRPr="006760E1">
            <w:rPr>
              <w:rFonts w:ascii="Huawei Sans" w:hAnsi="Huawei Sans" w:cs="Huawei Sans"/>
              <w:noProof/>
            </w:rPr>
            <w:drawing>
              <wp:inline distT="0" distB="0" distL="0" distR="0" wp14:anchorId="12854893" wp14:editId="1E3DDF52">
                <wp:extent cx="424800" cy="432623"/>
                <wp:effectExtent l="0" t="0" r="0" b="5715"/>
                <wp:docPr id="5" name="图片 5" descr="C:\Users\jwx341670\Desktop\华为标志 Huawei Logo 2018\竖版标志Vertical Version\PNG\HW_POS_RBG_Vertical-150p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wx341670\Desktop\华为标志 Huawei Logo 2018\竖版标志Vertical Version\PNG\HW_POS_RBG_Vertical-150ppi.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24800" cy="432623"/>
                        </a:xfrm>
                        <a:prstGeom prst="rect">
                          <a:avLst/>
                        </a:prstGeom>
                        <a:noFill/>
                        <a:ln>
                          <a:noFill/>
                        </a:ln>
                      </pic:spPr>
                    </pic:pic>
                  </a:graphicData>
                </a:graphic>
              </wp:inline>
            </w:drawing>
          </w:r>
        </w:p>
        <w:p w14:paraId="01FE0F86" w14:textId="77777777" w:rsidR="00801997" w:rsidRPr="006760E1" w:rsidRDefault="00801997" w:rsidP="006760E1">
          <w:pPr>
            <w:spacing w:before="120"/>
            <w:rPr>
              <w:rFonts w:ascii="Huawei Sans" w:hAnsi="Huawei Sans" w:cs="Huawei Sans"/>
            </w:rPr>
          </w:pPr>
        </w:p>
      </w:tc>
      <w:tc>
        <w:tcPr>
          <w:tcW w:w="7408" w:type="dxa"/>
          <w:vAlign w:val="bottom"/>
        </w:tcPr>
        <w:p w14:paraId="0AA62CB3" w14:textId="3B95817E" w:rsidR="00801997" w:rsidRPr="006760E1" w:rsidRDefault="00801997" w:rsidP="006760E1">
          <w:pPr>
            <w:ind w:left="0"/>
            <w:jc w:val="center"/>
            <w:rPr>
              <w:rFonts w:ascii="Huawei Sans" w:hAnsi="Huawei Sans" w:cs="Huawei Sans"/>
              <w:noProof/>
              <w:sz w:val="18"/>
              <w:szCs w:val="18"/>
            </w:rPr>
          </w:pPr>
          <w:r w:rsidRPr="006760E1">
            <w:rPr>
              <w:rFonts w:ascii="Huawei Sans" w:hAnsi="Huawei Sans" w:cs="Huawei Sans" w:hint="eastAsia"/>
              <w:noProof/>
              <w:sz w:val="18"/>
              <w:szCs w:val="18"/>
            </w:rPr>
            <w:t>HCIP-Datacom-Campus Network Planning and Deployment</w:t>
          </w:r>
          <w:r>
            <w:rPr>
              <w:rFonts w:ascii="Huawei Sans" w:hAnsi="Huawei Sans" w:cs="Huawei Sans"/>
              <w:noProof/>
              <w:sz w:val="18"/>
              <w:szCs w:val="18"/>
            </w:rPr>
            <w:t xml:space="preserve"> V1.0 Lab Guide</w:t>
          </w:r>
        </w:p>
      </w:tc>
      <w:tc>
        <w:tcPr>
          <w:tcW w:w="1134" w:type="dxa"/>
          <w:vAlign w:val="bottom"/>
        </w:tcPr>
        <w:p w14:paraId="240D782B" w14:textId="77777777" w:rsidR="00801997" w:rsidRPr="006760E1" w:rsidRDefault="00801997" w:rsidP="006760E1">
          <w:pPr>
            <w:ind w:left="0"/>
            <w:jc w:val="right"/>
            <w:rPr>
              <w:rFonts w:ascii="Huawei Sans" w:hAnsi="Huawei Sans" w:cs="Huawei Sans"/>
              <w:noProof/>
              <w:sz w:val="18"/>
              <w:szCs w:val="18"/>
            </w:rPr>
          </w:pPr>
          <w:r w:rsidRPr="006760E1">
            <w:rPr>
              <w:rFonts w:ascii="Huawei Sans" w:hAnsi="Huawei Sans" w:cs="Huawei Sans"/>
              <w:sz w:val="18"/>
              <w:szCs w:val="18"/>
            </w:rPr>
            <w:t xml:space="preserve">Page </w:t>
          </w:r>
          <w:r w:rsidRPr="006760E1">
            <w:rPr>
              <w:rFonts w:ascii="Huawei Sans" w:hAnsi="Huawei Sans" w:cs="Huawei Sans"/>
              <w:sz w:val="18"/>
              <w:szCs w:val="18"/>
            </w:rPr>
            <w:fldChar w:fldCharType="begin"/>
          </w:r>
          <w:r w:rsidRPr="006760E1">
            <w:rPr>
              <w:rFonts w:ascii="Huawei Sans" w:hAnsi="Huawei Sans" w:cs="Huawei Sans"/>
              <w:sz w:val="18"/>
              <w:szCs w:val="18"/>
            </w:rPr>
            <w:instrText xml:space="preserve"> PAGE </w:instrText>
          </w:r>
          <w:r w:rsidRPr="006760E1">
            <w:rPr>
              <w:rFonts w:ascii="Huawei Sans" w:hAnsi="Huawei Sans" w:cs="Huawei Sans"/>
              <w:sz w:val="18"/>
              <w:szCs w:val="18"/>
            </w:rPr>
            <w:fldChar w:fldCharType="separate"/>
          </w:r>
          <w:r w:rsidR="00EC668E">
            <w:rPr>
              <w:rFonts w:ascii="Huawei Sans" w:hAnsi="Huawei Sans" w:cs="Huawei Sans"/>
              <w:noProof/>
              <w:sz w:val="18"/>
              <w:szCs w:val="18"/>
            </w:rPr>
            <w:t>92</w:t>
          </w:r>
          <w:r w:rsidRPr="006760E1">
            <w:rPr>
              <w:rFonts w:ascii="Huawei Sans" w:hAnsi="Huawei Sans" w:cs="Huawei Sans"/>
              <w:noProof/>
              <w:sz w:val="18"/>
              <w:szCs w:val="18"/>
            </w:rPr>
            <w:fldChar w:fldCharType="end"/>
          </w:r>
        </w:p>
      </w:tc>
    </w:tr>
  </w:tbl>
  <w:p w14:paraId="334AC494" w14:textId="77777777" w:rsidR="00801997" w:rsidRPr="004105EC" w:rsidRDefault="00801997" w:rsidP="004105EC">
    <w:pPr>
      <w:pStyle w:val="a7"/>
      <w:rPr>
        <w:rFonts w:hint="eastAsia"/>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639" w:type="dxa"/>
      <w:tblInd w:w="-15" w:type="dxa"/>
      <w:tblCellMar>
        <w:left w:w="57" w:type="dxa"/>
        <w:right w:w="57" w:type="dxa"/>
      </w:tblCellMar>
      <w:tblLook w:val="04A0" w:firstRow="1" w:lastRow="0" w:firstColumn="1" w:lastColumn="0" w:noHBand="0" w:noVBand="1"/>
    </w:tblPr>
    <w:tblGrid>
      <w:gridCol w:w="1132"/>
      <w:gridCol w:w="7379"/>
      <w:gridCol w:w="1128"/>
    </w:tblGrid>
    <w:tr w:rsidR="00801997" w:rsidRPr="00D21D41" w14:paraId="1F3E66EB" w14:textId="77777777" w:rsidTr="00771CA2">
      <w:trPr>
        <w:cantSplit/>
        <w:trHeight w:hRule="exact" w:val="738"/>
      </w:trPr>
      <w:tc>
        <w:tcPr>
          <w:tcW w:w="1134" w:type="dxa"/>
        </w:tcPr>
        <w:p w14:paraId="504BE95B" w14:textId="0903E9C8" w:rsidR="00801997" w:rsidRPr="00D21D41" w:rsidRDefault="00801997" w:rsidP="00A12BD4">
          <w:pPr>
            <w:pStyle w:val="afffa"/>
            <w:jc w:val="left"/>
            <w:rPr>
              <w:rFonts w:ascii="Huawei Sans" w:hAnsi="Huawei Sans" w:cs="Huawei Sans"/>
            </w:rPr>
          </w:pPr>
          <w:r w:rsidRPr="00D21D41">
            <w:rPr>
              <w:rFonts w:ascii="Huawei Sans" w:hAnsi="Huawei Sans" w:cs="Huawei Sans"/>
              <w:noProof/>
            </w:rPr>
            <w:drawing>
              <wp:inline distT="0" distB="0" distL="0" distR="0" wp14:anchorId="762C6044" wp14:editId="1F75FCE7">
                <wp:extent cx="424800" cy="432623"/>
                <wp:effectExtent l="0" t="0" r="0" b="5715"/>
                <wp:docPr id="10" name="图片 10" descr="C:\Users\jwx341670\Desktop\华为标志 Huawei Logo 2018\竖版标志Vertical Version\PNG\HW_POS_RBG_Vertical-150p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wx341670\Desktop\华为标志 Huawei Logo 2018\竖版标志Vertical Version\PNG\HW_POS_RBG_Vertical-150ppi.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24800" cy="432623"/>
                        </a:xfrm>
                        <a:prstGeom prst="rect">
                          <a:avLst/>
                        </a:prstGeom>
                        <a:noFill/>
                        <a:ln>
                          <a:noFill/>
                        </a:ln>
                      </pic:spPr>
                    </pic:pic>
                  </a:graphicData>
                </a:graphic>
              </wp:inline>
            </w:drawing>
          </w:r>
        </w:p>
        <w:p w14:paraId="0B442293" w14:textId="77777777" w:rsidR="00801997" w:rsidRPr="00D21D41" w:rsidRDefault="00801997" w:rsidP="00DD12E4">
          <w:pPr>
            <w:spacing w:before="120"/>
            <w:rPr>
              <w:rFonts w:ascii="Huawei Sans" w:hAnsi="Huawei Sans" w:cs="Huawei Sans"/>
            </w:rPr>
          </w:pPr>
        </w:p>
      </w:tc>
      <w:tc>
        <w:tcPr>
          <w:tcW w:w="7408" w:type="dxa"/>
          <w:vAlign w:val="bottom"/>
        </w:tcPr>
        <w:p w14:paraId="4FEF2510" w14:textId="4E372926" w:rsidR="00801997" w:rsidRPr="00D21D41" w:rsidRDefault="00801997" w:rsidP="00562612">
          <w:pPr>
            <w:pStyle w:val="1e"/>
            <w:rPr>
              <w:noProof/>
            </w:rPr>
          </w:pPr>
          <w:r w:rsidRPr="0082306C">
            <w:rPr>
              <w:rFonts w:hint="eastAsia"/>
              <w:noProof/>
            </w:rPr>
            <w:t>HCIP-Datacom-Campus Network Planning and Deployment</w:t>
          </w:r>
        </w:p>
      </w:tc>
      <w:tc>
        <w:tcPr>
          <w:tcW w:w="1134" w:type="dxa"/>
          <w:vAlign w:val="bottom"/>
        </w:tcPr>
        <w:p w14:paraId="246DB17A" w14:textId="67B94371" w:rsidR="00801997" w:rsidRPr="00D21D41" w:rsidRDefault="00801997" w:rsidP="00562612">
          <w:pPr>
            <w:pStyle w:val="1e"/>
            <w:rPr>
              <w:noProof/>
            </w:rPr>
          </w:pPr>
        </w:p>
      </w:tc>
    </w:tr>
  </w:tbl>
  <w:p w14:paraId="37FF17CB" w14:textId="77777777" w:rsidR="00801997" w:rsidRPr="00D21D41" w:rsidRDefault="00801997" w:rsidP="00DD12E4">
    <w:pPr>
      <w:pStyle w:val="a7"/>
      <w:rPr>
        <w:rFonts w:ascii="Huawei Sans" w:hAnsi="Huawei Sans" w:cs="Huawei San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FE17AA"/>
    <w:multiLevelType w:val="hybridMultilevel"/>
    <w:tmpl w:val="09FEAC0C"/>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1" w15:restartNumberingAfterBreak="0">
    <w:nsid w:val="06C90BA4"/>
    <w:multiLevelType w:val="hybridMultilevel"/>
    <w:tmpl w:val="A46AEA44"/>
    <w:lvl w:ilvl="0" w:tplc="67CA3A02">
      <w:start w:val="1"/>
      <w:numFmt w:val="decimal"/>
      <w:lvlText w:val="%1."/>
      <w:lvlJc w:val="left"/>
      <w:pPr>
        <w:ind w:left="1441" w:hanging="420"/>
      </w:pPr>
      <w:rPr>
        <w:rFonts w:hint="eastAsia"/>
      </w:r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2" w15:restartNumberingAfterBreak="0">
    <w:nsid w:val="07A44285"/>
    <w:multiLevelType w:val="hybridMultilevel"/>
    <w:tmpl w:val="3BF0BCF0"/>
    <w:lvl w:ilvl="0" w:tplc="67CA3A02">
      <w:start w:val="1"/>
      <w:numFmt w:val="decimal"/>
      <w:lvlText w:val="%1."/>
      <w:lvlJc w:val="left"/>
      <w:pPr>
        <w:ind w:left="2121" w:hanging="420"/>
      </w:pPr>
      <w:rPr>
        <w:rFonts w:hint="eastAsia"/>
      </w:rPr>
    </w:lvl>
    <w:lvl w:ilvl="1" w:tplc="04090019" w:tentative="1">
      <w:start w:val="1"/>
      <w:numFmt w:val="lowerLetter"/>
      <w:lvlText w:val="%2)"/>
      <w:lvlJc w:val="left"/>
      <w:pPr>
        <w:ind w:left="2541" w:hanging="420"/>
      </w:pPr>
    </w:lvl>
    <w:lvl w:ilvl="2" w:tplc="0409001B" w:tentative="1">
      <w:start w:val="1"/>
      <w:numFmt w:val="lowerRoman"/>
      <w:lvlText w:val="%3."/>
      <w:lvlJc w:val="right"/>
      <w:pPr>
        <w:ind w:left="2961" w:hanging="420"/>
      </w:pPr>
    </w:lvl>
    <w:lvl w:ilvl="3" w:tplc="0409000F" w:tentative="1">
      <w:start w:val="1"/>
      <w:numFmt w:val="decimal"/>
      <w:lvlText w:val="%4."/>
      <w:lvlJc w:val="left"/>
      <w:pPr>
        <w:ind w:left="3381" w:hanging="420"/>
      </w:pPr>
    </w:lvl>
    <w:lvl w:ilvl="4" w:tplc="04090019" w:tentative="1">
      <w:start w:val="1"/>
      <w:numFmt w:val="lowerLetter"/>
      <w:lvlText w:val="%5)"/>
      <w:lvlJc w:val="left"/>
      <w:pPr>
        <w:ind w:left="3801" w:hanging="420"/>
      </w:pPr>
    </w:lvl>
    <w:lvl w:ilvl="5" w:tplc="0409001B" w:tentative="1">
      <w:start w:val="1"/>
      <w:numFmt w:val="lowerRoman"/>
      <w:lvlText w:val="%6."/>
      <w:lvlJc w:val="right"/>
      <w:pPr>
        <w:ind w:left="4221" w:hanging="420"/>
      </w:pPr>
    </w:lvl>
    <w:lvl w:ilvl="6" w:tplc="0409000F" w:tentative="1">
      <w:start w:val="1"/>
      <w:numFmt w:val="decimal"/>
      <w:lvlText w:val="%7."/>
      <w:lvlJc w:val="left"/>
      <w:pPr>
        <w:ind w:left="4641" w:hanging="420"/>
      </w:pPr>
    </w:lvl>
    <w:lvl w:ilvl="7" w:tplc="04090019" w:tentative="1">
      <w:start w:val="1"/>
      <w:numFmt w:val="lowerLetter"/>
      <w:lvlText w:val="%8)"/>
      <w:lvlJc w:val="left"/>
      <w:pPr>
        <w:ind w:left="5061" w:hanging="420"/>
      </w:pPr>
    </w:lvl>
    <w:lvl w:ilvl="8" w:tplc="0409001B" w:tentative="1">
      <w:start w:val="1"/>
      <w:numFmt w:val="lowerRoman"/>
      <w:lvlText w:val="%9."/>
      <w:lvlJc w:val="right"/>
      <w:pPr>
        <w:ind w:left="5481" w:hanging="420"/>
      </w:pPr>
    </w:lvl>
  </w:abstractNum>
  <w:abstractNum w:abstractNumId="3" w15:restartNumberingAfterBreak="0">
    <w:nsid w:val="0E8701E2"/>
    <w:multiLevelType w:val="hybridMultilevel"/>
    <w:tmpl w:val="A6582318"/>
    <w:lvl w:ilvl="0" w:tplc="32BCCCF0">
      <w:start w:val="1"/>
      <w:numFmt w:val="bullet"/>
      <w:pStyle w:val="CAUTIONTextList"/>
      <w:lvlText w:val=""/>
      <w:lvlJc w:val="left"/>
      <w:pPr>
        <w:tabs>
          <w:tab w:val="num" w:pos="1985"/>
        </w:tabs>
        <w:ind w:left="1985" w:hanging="284"/>
      </w:pPr>
      <w:rPr>
        <w:rFonts w:ascii="Wingdings" w:hAnsi="Wingdings" w:hint="default"/>
        <w:color w:val="auto"/>
        <w:spacing w:val="0"/>
        <w:w w:val="100"/>
        <w:position w:val="1"/>
        <w:sz w:val="16"/>
        <w:szCs w:val="16"/>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 w15:restartNumberingAfterBreak="0">
    <w:nsid w:val="0F4D2FEC"/>
    <w:multiLevelType w:val="hybridMultilevel"/>
    <w:tmpl w:val="707CD8FC"/>
    <w:lvl w:ilvl="0" w:tplc="67CA3A02">
      <w:start w:val="1"/>
      <w:numFmt w:val="decimal"/>
      <w:lvlText w:val="%1."/>
      <w:lvlJc w:val="left"/>
      <w:pPr>
        <w:ind w:left="1441" w:hanging="420"/>
      </w:pPr>
      <w:rPr>
        <w:rFonts w:hint="eastAsia"/>
      </w:r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5" w15:restartNumberingAfterBreak="0">
    <w:nsid w:val="100C5050"/>
    <w:multiLevelType w:val="hybridMultilevel"/>
    <w:tmpl w:val="8A8CB90A"/>
    <w:lvl w:ilvl="0" w:tplc="67CA3A02">
      <w:start w:val="1"/>
      <w:numFmt w:val="decimal"/>
      <w:lvlText w:val="%1."/>
      <w:lvlJc w:val="left"/>
      <w:pPr>
        <w:ind w:left="1441" w:hanging="420"/>
      </w:pPr>
      <w:rPr>
        <w:rFonts w:hint="eastAsia"/>
      </w:r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6" w15:restartNumberingAfterBreak="0">
    <w:nsid w:val="158A00A6"/>
    <w:multiLevelType w:val="hybridMultilevel"/>
    <w:tmpl w:val="31249628"/>
    <w:lvl w:ilvl="0" w:tplc="67CA3A02">
      <w:start w:val="1"/>
      <w:numFmt w:val="decimal"/>
      <w:lvlText w:val="%1."/>
      <w:lvlJc w:val="left"/>
      <w:pPr>
        <w:ind w:left="1441" w:hanging="420"/>
      </w:pPr>
      <w:rPr>
        <w:rFonts w:hint="eastAsia"/>
      </w:r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7" w15:restartNumberingAfterBreak="0">
    <w:nsid w:val="15D9630C"/>
    <w:multiLevelType w:val="hybridMultilevel"/>
    <w:tmpl w:val="1D1C35AE"/>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8" w15:restartNumberingAfterBreak="0">
    <w:nsid w:val="16C9545B"/>
    <w:multiLevelType w:val="hybridMultilevel"/>
    <w:tmpl w:val="CB529B6C"/>
    <w:lvl w:ilvl="0" w:tplc="67CA3A02">
      <w:start w:val="1"/>
      <w:numFmt w:val="decimal"/>
      <w:lvlText w:val="%1."/>
      <w:lvlJc w:val="left"/>
      <w:pPr>
        <w:ind w:left="1441" w:hanging="420"/>
      </w:pPr>
      <w:rPr>
        <w:rFonts w:hint="eastAsia"/>
      </w:r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9" w15:restartNumberingAfterBreak="0">
    <w:nsid w:val="171657A1"/>
    <w:multiLevelType w:val="multilevel"/>
    <w:tmpl w:val="01708F52"/>
    <w:lvl w:ilvl="0">
      <w:start w:val="1"/>
      <w:numFmt w:val="decimal"/>
      <w:pStyle w:val="1"/>
      <w:suff w:val="nothing"/>
      <w:lvlText w:val="%1 "/>
      <w:lvlJc w:val="left"/>
      <w:pPr>
        <w:ind w:left="0" w:firstLine="3685"/>
      </w:pPr>
      <w:rPr>
        <w:rFonts w:ascii="Huawei Sans" w:eastAsia="方正兰亭黑简体" w:hAnsi="Huawei Sans" w:cs="Book Antiqua" w:hint="default"/>
        <w:b/>
        <w:bCs/>
        <w:i w:val="0"/>
        <w:iCs w:val="0"/>
        <w:caps w:val="0"/>
        <w:strike w:val="0"/>
        <w:dstrike w:val="0"/>
        <w:vanish w:val="0"/>
        <w:color w:val="000000"/>
        <w:sz w:val="144"/>
        <w:szCs w:val="14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2"/>
      <w:suff w:val="nothing"/>
      <w:lvlText w:val="%1.%2 "/>
      <w:lvlJc w:val="left"/>
      <w:pPr>
        <w:ind w:left="0" w:firstLine="0"/>
      </w:pPr>
      <w:rPr>
        <w:rFonts w:ascii="Huawei Sans" w:eastAsia="方正兰亭黑简体" w:hAnsi="Huawei Sans" w:cs="Book Antiqua" w:hint="default"/>
        <w:b w:val="0"/>
        <w:bCs/>
        <w:i w:val="0"/>
        <w:iCs w:val="0"/>
        <w:caps w:val="0"/>
        <w:strike w:val="0"/>
        <w:dstrike w:val="0"/>
        <w:snapToGrid w:val="0"/>
        <w:vanish w:val="0"/>
        <w:color w:val="000000"/>
        <w:spacing w:val="0"/>
        <w:kern w:val="0"/>
        <w:sz w:val="36"/>
        <w:szCs w:val="36"/>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3"/>
      <w:suff w:val="nothing"/>
      <w:lvlText w:val="%1.%2.%3 "/>
      <w:lvlJc w:val="left"/>
      <w:pPr>
        <w:ind w:left="0" w:firstLine="0"/>
      </w:pPr>
      <w:rPr>
        <w:rFonts w:ascii="Huawei Sans" w:eastAsia="方正兰亭黑简体" w:hAnsi="Huawei Sans" w:cs="Book Antiqua" w:hint="default"/>
        <w:b w:val="0"/>
        <w:bCs/>
        <w:i w:val="0"/>
        <w:iCs w:val="0"/>
        <w:caps w:val="0"/>
        <w:strike w:val="0"/>
        <w:dstrike w:val="0"/>
        <w:snapToGrid w:val="0"/>
        <w:vanish w:val="0"/>
        <w:color w:val="000000"/>
        <w:kern w:val="0"/>
        <w:sz w:val="32"/>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4"/>
      <w:suff w:val="nothing"/>
      <w:lvlText w:val="%1.%2.%3.%4 "/>
      <w:lvlJc w:val="left"/>
      <w:pPr>
        <w:ind w:left="0" w:firstLine="0"/>
      </w:pPr>
      <w:rPr>
        <w:rFonts w:ascii="Huawei Sans" w:eastAsia="方正兰亭黑简体" w:hAnsi="Huawei Sans" w:cs="Book Antiqua" w:hint="default"/>
        <w:bCs/>
        <w:i w:val="0"/>
        <w:iCs w:val="0"/>
        <w:caps w:val="0"/>
        <w:strike w:val="0"/>
        <w:dstrike w:val="0"/>
        <w:vanish w:val="0"/>
        <w:color w:val="000000"/>
        <w:sz w:val="28"/>
        <w:szCs w:val="28"/>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5"/>
      <w:suff w:val="nothing"/>
      <w:lvlText w:val="%1.%2.%3.%4.%5 "/>
      <w:lvlJc w:val="left"/>
      <w:pPr>
        <w:ind w:left="0" w:firstLine="0"/>
      </w:pPr>
      <w:rPr>
        <w:rFonts w:ascii="Huawei Sans" w:eastAsia="方正兰亭黑简体" w:hAnsi="Huawei Sans" w:cs="Book Antiqua" w:hint="default"/>
        <w:bCs/>
        <w:i w:val="0"/>
        <w:iCs w:val="0"/>
        <w:caps w:val="0"/>
        <w:strike w:val="0"/>
        <w:dstrike w:val="0"/>
        <w:vanish w:val="0"/>
        <w:color w:val="00000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0"/>
      <w:lvlText w:val="Step %6"/>
      <w:lvlJc w:val="right"/>
      <w:pPr>
        <w:tabs>
          <w:tab w:val="num" w:pos="1701"/>
        </w:tabs>
        <w:ind w:left="1701" w:hanging="159"/>
      </w:pPr>
      <w:rPr>
        <w:rFonts w:ascii="Huawei Sans" w:eastAsia="方正兰亭黑简体" w:hAnsi="Huawei Sans" w:cs="Arial" w:hint="default"/>
        <w:b w:val="0"/>
        <w:bCs/>
        <w:i w:val="0"/>
        <w:iCs w:val="0"/>
        <w:caps w:val="0"/>
        <w:strike w:val="0"/>
        <w:dstrike w:val="0"/>
        <w:vanish w:val="0"/>
        <w:color w:val="auto"/>
        <w:sz w:val="24"/>
        <w:szCs w:val="24"/>
        <w:vertAlign w:val="baseline"/>
        <w:lang w:val="en-US"/>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pStyle w:val="ItemStep"/>
      <w:lvlText w:val="%7."/>
      <w:lvlJc w:val="left"/>
      <w:pPr>
        <w:tabs>
          <w:tab w:val="num" w:pos="2126"/>
        </w:tabs>
        <w:ind w:left="2126" w:hanging="425"/>
      </w:pPr>
      <w:rPr>
        <w:rFonts w:ascii="Times New Roman" w:eastAsia="黑体" w:hAnsi="Times New Roman" w:cs="Times New Roman" w:hint="default"/>
        <w:b w:val="0"/>
        <w:bCs/>
        <w:i w:val="0"/>
        <w:iCs w:val="0"/>
        <w:color w:val="auto"/>
        <w:sz w:val="21"/>
        <w:szCs w:val="21"/>
      </w:rPr>
    </w:lvl>
    <w:lvl w:ilvl="7">
      <w:start w:val="1"/>
      <w:numFmt w:val="decimal"/>
      <w:lvlRestart w:val="1"/>
      <w:pStyle w:val="9"/>
      <w:suff w:val="space"/>
      <w:lvlText w:val="Figure%1-%8"/>
      <w:lvlJc w:val="left"/>
      <w:pPr>
        <w:ind w:left="1701" w:firstLine="0"/>
      </w:pPr>
      <w:rPr>
        <w:rFonts w:ascii="Huawei Sans" w:eastAsia="方正兰亭黑简体" w:hAnsi="Huawei Sans" w:cs="Book Antiqua" w:hint="default"/>
        <w:b/>
        <w:bCs/>
        <w:i w:val="0"/>
        <w:iCs w:val="0"/>
        <w:strike w:val="0"/>
        <w:dstrike w:val="0"/>
        <w:color w:val="auto"/>
        <w:sz w:val="24"/>
        <w:szCs w:val="21"/>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lvlRestart w:val="1"/>
      <w:pStyle w:val="50"/>
      <w:suff w:val="space"/>
      <w:lvlText w:val="Table%1-%9"/>
      <w:lvlJc w:val="left"/>
      <w:pPr>
        <w:ind w:left="-141" w:firstLine="567"/>
      </w:pPr>
      <w:rPr>
        <w:rFonts w:hint="eastAsia"/>
        <w:bCs w:val="0"/>
        <w:i w:val="0"/>
        <w:iCs w:val="0"/>
        <w:caps w:val="0"/>
        <w:smallCaps w:val="0"/>
        <w:strike w:val="0"/>
        <w:dstrike w:val="0"/>
        <w:outline w:val="0"/>
        <w:shadow w:val="0"/>
        <w:emboss w:val="0"/>
        <w:imprint w:val="0"/>
        <w:noProof w:val="0"/>
        <w:vanish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abstractNum>
  <w:abstractNum w:abstractNumId="10" w15:restartNumberingAfterBreak="0">
    <w:nsid w:val="17DA3143"/>
    <w:multiLevelType w:val="hybridMultilevel"/>
    <w:tmpl w:val="03DC8E82"/>
    <w:lvl w:ilvl="0" w:tplc="67CA3A02">
      <w:start w:val="1"/>
      <w:numFmt w:val="decimal"/>
      <w:lvlText w:val="%1."/>
      <w:lvlJc w:val="left"/>
      <w:pPr>
        <w:ind w:left="1441" w:hanging="420"/>
      </w:pPr>
      <w:rPr>
        <w:rFonts w:hint="eastAsia"/>
      </w:r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11" w15:restartNumberingAfterBreak="0">
    <w:nsid w:val="1A89310D"/>
    <w:multiLevelType w:val="hybridMultilevel"/>
    <w:tmpl w:val="F4143E18"/>
    <w:lvl w:ilvl="0" w:tplc="E74C10E2">
      <w:start w:val="1"/>
      <w:numFmt w:val="bullet"/>
      <w:pStyle w:val="NotesTextListinTable"/>
      <w:lvlText w:val=""/>
      <w:lvlJc w:val="left"/>
      <w:pPr>
        <w:ind w:left="704" w:hanging="420"/>
      </w:pPr>
      <w:rPr>
        <w:rFonts w:ascii="Wingdings" w:hAnsi="Wingdings" w:hint="default"/>
        <w:b w:val="0"/>
        <w:i w:val="0"/>
        <w:sz w:val="13"/>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1B373601"/>
    <w:multiLevelType w:val="hybridMultilevel"/>
    <w:tmpl w:val="15329B0C"/>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13" w15:restartNumberingAfterBreak="0">
    <w:nsid w:val="1D5755D3"/>
    <w:multiLevelType w:val="hybridMultilevel"/>
    <w:tmpl w:val="6C36F220"/>
    <w:lvl w:ilvl="0" w:tplc="4C4C8B2C">
      <w:start w:val="1"/>
      <w:numFmt w:val="bullet"/>
      <w:pStyle w:val="ItemList"/>
      <w:lvlText w:val=""/>
      <w:lvlJc w:val="left"/>
      <w:pPr>
        <w:tabs>
          <w:tab w:val="num" w:pos="2126"/>
        </w:tabs>
        <w:ind w:left="2126" w:hanging="425"/>
      </w:pPr>
      <w:rPr>
        <w:rFonts w:ascii="Wingdings" w:hAnsi="Wingdings" w:cs="Wingdings" w:hint="default"/>
        <w:b w:val="0"/>
        <w:bCs w:val="0"/>
        <w:i w:val="0"/>
        <w:iCs w:val="0"/>
        <w:caps w:val="0"/>
        <w:strike w:val="0"/>
        <w:dstrike w:val="0"/>
        <w:vanish w:val="0"/>
        <w:color w:val="000000"/>
        <w:spacing w:val="0"/>
        <w:w w:val="100"/>
        <w:position w:val="2"/>
        <w:sz w:val="16"/>
        <w:szCs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91CE270A">
      <w:start w:val="1"/>
      <w:numFmt w:val="bullet"/>
      <w:lvlText w:val=""/>
      <w:lvlJc w:val="left"/>
      <w:pPr>
        <w:tabs>
          <w:tab w:val="num" w:pos="840"/>
        </w:tabs>
        <w:ind w:left="840" w:hanging="420"/>
      </w:pPr>
      <w:rPr>
        <w:rFonts w:ascii="Wingdings" w:hAnsi="Wingdings" w:hint="default"/>
      </w:rPr>
    </w:lvl>
    <w:lvl w:ilvl="2" w:tplc="FCD403D0" w:tentative="1">
      <w:start w:val="1"/>
      <w:numFmt w:val="bullet"/>
      <w:lvlText w:val=""/>
      <w:lvlJc w:val="left"/>
      <w:pPr>
        <w:tabs>
          <w:tab w:val="num" w:pos="1260"/>
        </w:tabs>
        <w:ind w:left="1260" w:hanging="420"/>
      </w:pPr>
      <w:rPr>
        <w:rFonts w:ascii="Wingdings" w:hAnsi="Wingdings" w:hint="default"/>
      </w:rPr>
    </w:lvl>
    <w:lvl w:ilvl="3" w:tplc="9F4C8D40">
      <w:start w:val="1"/>
      <w:numFmt w:val="bullet"/>
      <w:lvlText w:val=""/>
      <w:lvlJc w:val="left"/>
      <w:pPr>
        <w:tabs>
          <w:tab w:val="num" w:pos="1680"/>
        </w:tabs>
        <w:ind w:left="1680" w:hanging="420"/>
      </w:pPr>
      <w:rPr>
        <w:rFonts w:ascii="Wingdings" w:hAnsi="Wingdings" w:hint="default"/>
      </w:rPr>
    </w:lvl>
    <w:lvl w:ilvl="4" w:tplc="776E4734" w:tentative="1">
      <w:start w:val="1"/>
      <w:numFmt w:val="bullet"/>
      <w:lvlText w:val=""/>
      <w:lvlJc w:val="left"/>
      <w:pPr>
        <w:tabs>
          <w:tab w:val="num" w:pos="2100"/>
        </w:tabs>
        <w:ind w:left="2100" w:hanging="420"/>
      </w:pPr>
      <w:rPr>
        <w:rFonts w:ascii="Wingdings" w:hAnsi="Wingdings" w:hint="default"/>
      </w:rPr>
    </w:lvl>
    <w:lvl w:ilvl="5" w:tplc="115447CC" w:tentative="1">
      <w:start w:val="1"/>
      <w:numFmt w:val="bullet"/>
      <w:lvlText w:val=""/>
      <w:lvlJc w:val="left"/>
      <w:pPr>
        <w:tabs>
          <w:tab w:val="num" w:pos="2520"/>
        </w:tabs>
        <w:ind w:left="2520" w:hanging="420"/>
      </w:pPr>
      <w:rPr>
        <w:rFonts w:ascii="Wingdings" w:hAnsi="Wingdings" w:hint="default"/>
      </w:rPr>
    </w:lvl>
    <w:lvl w:ilvl="6" w:tplc="CE541586" w:tentative="1">
      <w:start w:val="1"/>
      <w:numFmt w:val="bullet"/>
      <w:lvlText w:val=""/>
      <w:lvlJc w:val="left"/>
      <w:pPr>
        <w:tabs>
          <w:tab w:val="num" w:pos="2940"/>
        </w:tabs>
        <w:ind w:left="2940" w:hanging="420"/>
      </w:pPr>
      <w:rPr>
        <w:rFonts w:ascii="Wingdings" w:hAnsi="Wingdings" w:hint="default"/>
      </w:rPr>
    </w:lvl>
    <w:lvl w:ilvl="7" w:tplc="02861138" w:tentative="1">
      <w:start w:val="1"/>
      <w:numFmt w:val="bullet"/>
      <w:lvlText w:val=""/>
      <w:lvlJc w:val="left"/>
      <w:pPr>
        <w:tabs>
          <w:tab w:val="num" w:pos="3360"/>
        </w:tabs>
        <w:ind w:left="3360" w:hanging="420"/>
      </w:pPr>
      <w:rPr>
        <w:rFonts w:ascii="Wingdings" w:hAnsi="Wingdings" w:hint="default"/>
      </w:rPr>
    </w:lvl>
    <w:lvl w:ilvl="8" w:tplc="F45E6884" w:tentative="1">
      <w:start w:val="1"/>
      <w:numFmt w:val="bullet"/>
      <w:lvlText w:val=""/>
      <w:lvlJc w:val="left"/>
      <w:pPr>
        <w:tabs>
          <w:tab w:val="num" w:pos="3780"/>
        </w:tabs>
        <w:ind w:left="3780" w:hanging="420"/>
      </w:pPr>
      <w:rPr>
        <w:rFonts w:ascii="Wingdings" w:hAnsi="Wingdings" w:hint="default"/>
      </w:rPr>
    </w:lvl>
  </w:abstractNum>
  <w:abstractNum w:abstractNumId="14" w15:restartNumberingAfterBreak="0">
    <w:nsid w:val="20453EF0"/>
    <w:multiLevelType w:val="multilevel"/>
    <w:tmpl w:val="F126062C"/>
    <w:lvl w:ilvl="0">
      <w:start w:val="1"/>
      <w:numFmt w:val="upperLetter"/>
      <w:pStyle w:val="51"/>
      <w:lvlText w:val="附录%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5" w15:restartNumberingAfterBreak="0">
    <w:nsid w:val="242F5F14"/>
    <w:multiLevelType w:val="hybridMultilevel"/>
    <w:tmpl w:val="9E5255B6"/>
    <w:lvl w:ilvl="0" w:tplc="79648230">
      <w:start w:val="1"/>
      <w:numFmt w:val="decimal"/>
      <w:pStyle w:val="a"/>
      <w:lvlText w:val="%1."/>
      <w:lvlJc w:val="left"/>
      <w:pPr>
        <w:ind w:left="1441" w:hanging="420"/>
      </w:pPr>
      <w:rPr>
        <w:rFonts w:hint="eastAsia"/>
      </w:r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16" w15:restartNumberingAfterBreak="0">
    <w:nsid w:val="24841427"/>
    <w:multiLevelType w:val="multilevel"/>
    <w:tmpl w:val="0F42A8B8"/>
    <w:lvl w:ilvl="0">
      <w:start w:val="1"/>
      <w:numFmt w:val="decimal"/>
      <w:suff w:val="nothing"/>
      <w:lvlText w:val="%1 "/>
      <w:lvlJc w:val="left"/>
      <w:pPr>
        <w:ind w:left="0" w:firstLine="0"/>
      </w:pPr>
      <w:rPr>
        <w:rFonts w:ascii="Huawei Sans" w:eastAsia="方正兰亭黑简体" w:hAnsi="Huawei Sans" w:cs="Book Antiqua" w:hint="default"/>
        <w:b/>
        <w:bCs/>
        <w:i w:val="0"/>
        <w:iCs w:val="0"/>
        <w:caps w:val="0"/>
        <w:strike w:val="0"/>
        <w:dstrike w:val="0"/>
        <w:vanish w:val="0"/>
        <w:color w:val="000000"/>
        <w:sz w:val="144"/>
        <w:szCs w:val="14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1.%2 "/>
      <w:lvlJc w:val="left"/>
      <w:pPr>
        <w:ind w:left="0" w:firstLine="0"/>
      </w:pPr>
      <w:rPr>
        <w:rFonts w:ascii="Huawei Sans" w:eastAsia="方正兰亭黑简体" w:hAnsi="Huawei Sans" w:cs="Book Antiqua" w:hint="default"/>
        <w:b/>
        <w:bCs/>
        <w:i w:val="0"/>
        <w:iCs w:val="0"/>
        <w:caps w:val="0"/>
        <w:strike w:val="0"/>
        <w:dstrike w:val="0"/>
        <w:snapToGrid w:val="0"/>
        <w:vanish w:val="0"/>
        <w:color w:val="000000"/>
        <w:spacing w:val="0"/>
        <w:kern w:val="0"/>
        <w:sz w:val="36"/>
        <w:szCs w:val="36"/>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2.%3 "/>
      <w:lvlJc w:val="left"/>
      <w:pPr>
        <w:ind w:left="0" w:firstLine="0"/>
      </w:pPr>
      <w:rPr>
        <w:rFonts w:ascii="Huawei Sans" w:eastAsia="方正兰亭黑简体" w:hAnsi="Huawei Sans" w:cs="Book Antiqua" w:hint="default"/>
        <w:b/>
        <w:bCs/>
        <w:i w:val="0"/>
        <w:iCs w:val="0"/>
        <w:caps w:val="0"/>
        <w:strike w:val="0"/>
        <w:dstrike w:val="0"/>
        <w:snapToGrid w:val="0"/>
        <w:vanish w:val="0"/>
        <w:color w:val="000000"/>
        <w:kern w:val="0"/>
        <w:sz w:val="32"/>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2.%3.%4 "/>
      <w:lvlJc w:val="left"/>
      <w:pPr>
        <w:ind w:left="0" w:firstLine="0"/>
      </w:pPr>
      <w:rPr>
        <w:rFonts w:ascii="Huawei Sans" w:eastAsia="方正兰亭黑简体" w:hAnsi="Huawei Sans" w:cs="Book Antiqua" w:hint="default"/>
        <w:b/>
        <w:bCs/>
        <w:i w:val="0"/>
        <w:iCs w:val="0"/>
        <w:caps w:val="0"/>
        <w:strike w:val="0"/>
        <w:dstrike w:val="0"/>
        <w:vanish w:val="0"/>
        <w:color w:val="000000"/>
        <w:sz w:val="28"/>
        <w:szCs w:val="28"/>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suff w:val="nothing"/>
      <w:lvlText w:val="%1.%2.%3.%4.%5 "/>
      <w:lvlJc w:val="left"/>
      <w:pPr>
        <w:ind w:left="0" w:firstLine="0"/>
      </w:pPr>
      <w:rPr>
        <w:rFonts w:ascii="Huawei Sans" w:eastAsia="方正兰亭黑简体" w:hAnsi="Huawei Sans" w:cs="Book Antiqua" w:hint="default"/>
        <w:b/>
        <w:bCs/>
        <w:i w:val="0"/>
        <w:iCs w:val="0"/>
        <w:caps w:val="0"/>
        <w:strike w:val="0"/>
        <w:dstrike w:val="0"/>
        <w:vanish w:val="0"/>
        <w:color w:val="00000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Step %6"/>
      <w:lvlJc w:val="right"/>
      <w:pPr>
        <w:tabs>
          <w:tab w:val="num" w:pos="1701"/>
        </w:tabs>
        <w:ind w:left="1701" w:hanging="159"/>
      </w:pPr>
      <w:rPr>
        <w:rFonts w:ascii="Huawei Sans" w:eastAsia="方正兰亭黑简体" w:hAnsi="Huawei Sans" w:cs="Arial" w:hint="default"/>
        <w:b/>
        <w:bCs/>
        <w:i w:val="0"/>
        <w:iCs w:val="0"/>
        <w:caps w:val="0"/>
        <w:strike w:val="0"/>
        <w:dstrike w:val="0"/>
        <w:vanish w:val="0"/>
        <w:color w:val="auto"/>
        <w:sz w:val="21"/>
        <w:szCs w:val="20"/>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lvlText w:val="%7."/>
      <w:lvlJc w:val="left"/>
      <w:pPr>
        <w:tabs>
          <w:tab w:val="num" w:pos="2126"/>
        </w:tabs>
        <w:ind w:left="2126" w:hanging="425"/>
      </w:pPr>
      <w:rPr>
        <w:rFonts w:hint="eastAsia"/>
        <w:b w:val="0"/>
        <w:bCs/>
        <w:i w:val="0"/>
        <w:iCs w:val="0"/>
        <w:color w:val="auto"/>
        <w:sz w:val="21"/>
        <w:szCs w:val="21"/>
      </w:rPr>
    </w:lvl>
    <w:lvl w:ilvl="7">
      <w:start w:val="1"/>
      <w:numFmt w:val="decimal"/>
      <w:lvlRestart w:val="1"/>
      <w:suff w:val="space"/>
      <w:lvlText w:val="Figure %1-%8"/>
      <w:lvlJc w:val="left"/>
      <w:pPr>
        <w:ind w:left="1701" w:firstLine="0"/>
      </w:pPr>
      <w:rPr>
        <w:rFonts w:ascii="Huawei Sans" w:eastAsia="方正兰亭黑简体" w:hAnsi="Huawei Sans" w:cs="Book Antiqua" w:hint="default"/>
        <w:b/>
        <w:bCs/>
        <w:i w:val="0"/>
        <w:iCs w:val="0"/>
        <w:strike w:val="0"/>
        <w:dstrike w:val="0"/>
        <w:color w:val="auto"/>
        <w:sz w:val="21"/>
        <w:szCs w:val="21"/>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lvlRestart w:val="1"/>
      <w:suff w:val="space"/>
      <w:lvlText w:val="Table %1-%9"/>
      <w:lvlJc w:val="left"/>
      <w:pPr>
        <w:ind w:left="1701" w:firstLine="0"/>
      </w:pPr>
      <w:rPr>
        <w:rFonts w:ascii="Huawei Sans" w:eastAsia="方正兰亭黑简体" w:hAnsi="Huawei Sans" w:hint="default"/>
        <w:b/>
        <w:bCs/>
        <w:i w:val="0"/>
        <w:iCs w:val="0"/>
        <w:color w:val="auto"/>
        <w:sz w:val="21"/>
        <w:szCs w:val="21"/>
      </w:rPr>
    </w:lvl>
  </w:abstractNum>
  <w:abstractNum w:abstractNumId="17" w15:restartNumberingAfterBreak="0">
    <w:nsid w:val="28BE4A03"/>
    <w:multiLevelType w:val="multilevel"/>
    <w:tmpl w:val="4C8627FE"/>
    <w:lvl w:ilvl="0">
      <w:start w:val="1"/>
      <w:numFmt w:val="bullet"/>
      <w:pStyle w:val="--List"/>
      <w:lvlText w:val="-"/>
      <w:lvlJc w:val="left"/>
      <w:pPr>
        <w:tabs>
          <w:tab w:val="num" w:pos="1559"/>
        </w:tabs>
        <w:ind w:left="1559" w:hanging="283"/>
      </w:pPr>
      <w:rPr>
        <w:rFonts w:ascii="Arial" w:hAnsi="Arial" w:hint="default"/>
      </w:rPr>
    </w:lvl>
    <w:lvl w:ilvl="1">
      <w:start w:val="1"/>
      <w:numFmt w:val="bullet"/>
      <w:lvlText w:val=""/>
      <w:lvlJc w:val="left"/>
      <w:pPr>
        <w:ind w:left="2399" w:hanging="420"/>
      </w:pPr>
      <w:rPr>
        <w:rFonts w:ascii="Wingdings" w:hAnsi="Wingdings" w:hint="default"/>
      </w:rPr>
    </w:lvl>
    <w:lvl w:ilvl="2">
      <w:start w:val="1"/>
      <w:numFmt w:val="bullet"/>
      <w:lvlText w:val=""/>
      <w:lvlJc w:val="left"/>
      <w:pPr>
        <w:ind w:left="2819" w:hanging="420"/>
      </w:pPr>
      <w:rPr>
        <w:rFonts w:ascii="Wingdings" w:hAnsi="Wingdings" w:hint="default"/>
      </w:rPr>
    </w:lvl>
    <w:lvl w:ilvl="3">
      <w:start w:val="1"/>
      <w:numFmt w:val="bullet"/>
      <w:lvlText w:val=""/>
      <w:lvlJc w:val="left"/>
      <w:pPr>
        <w:ind w:left="3239" w:hanging="420"/>
      </w:pPr>
      <w:rPr>
        <w:rFonts w:ascii="Wingdings" w:hAnsi="Wingdings" w:hint="default"/>
      </w:rPr>
    </w:lvl>
    <w:lvl w:ilvl="4">
      <w:start w:val="1"/>
      <w:numFmt w:val="bullet"/>
      <w:lvlText w:val=""/>
      <w:lvlJc w:val="left"/>
      <w:pPr>
        <w:ind w:left="3659" w:hanging="420"/>
      </w:pPr>
      <w:rPr>
        <w:rFonts w:ascii="Wingdings" w:hAnsi="Wingdings" w:hint="default"/>
      </w:rPr>
    </w:lvl>
    <w:lvl w:ilvl="5">
      <w:start w:val="1"/>
      <w:numFmt w:val="bullet"/>
      <w:lvlText w:val=""/>
      <w:lvlJc w:val="left"/>
      <w:pPr>
        <w:ind w:left="4079" w:hanging="420"/>
      </w:pPr>
      <w:rPr>
        <w:rFonts w:ascii="Wingdings" w:hAnsi="Wingdings" w:hint="default"/>
      </w:rPr>
    </w:lvl>
    <w:lvl w:ilvl="6">
      <w:start w:val="1"/>
      <w:numFmt w:val="bullet"/>
      <w:lvlText w:val=""/>
      <w:lvlJc w:val="left"/>
      <w:pPr>
        <w:ind w:left="4499" w:hanging="420"/>
      </w:pPr>
      <w:rPr>
        <w:rFonts w:ascii="Wingdings" w:hAnsi="Wingdings" w:hint="default"/>
      </w:rPr>
    </w:lvl>
    <w:lvl w:ilvl="7">
      <w:start w:val="1"/>
      <w:numFmt w:val="bullet"/>
      <w:lvlText w:val=""/>
      <w:lvlJc w:val="left"/>
      <w:pPr>
        <w:ind w:left="4919" w:hanging="420"/>
      </w:pPr>
      <w:rPr>
        <w:rFonts w:ascii="Wingdings" w:hAnsi="Wingdings" w:hint="default"/>
      </w:rPr>
    </w:lvl>
    <w:lvl w:ilvl="8">
      <w:start w:val="1"/>
      <w:numFmt w:val="bullet"/>
      <w:lvlText w:val=""/>
      <w:lvlJc w:val="left"/>
      <w:pPr>
        <w:ind w:left="5339" w:hanging="420"/>
      </w:pPr>
      <w:rPr>
        <w:rFonts w:ascii="Wingdings" w:hAnsi="Wingdings" w:hint="default"/>
      </w:rPr>
    </w:lvl>
  </w:abstractNum>
  <w:abstractNum w:abstractNumId="18" w15:restartNumberingAfterBreak="0">
    <w:nsid w:val="297356AC"/>
    <w:multiLevelType w:val="hybridMultilevel"/>
    <w:tmpl w:val="A6FEFCB8"/>
    <w:lvl w:ilvl="0" w:tplc="67CA3A02">
      <w:start w:val="1"/>
      <w:numFmt w:val="decimal"/>
      <w:lvlText w:val="%1."/>
      <w:lvlJc w:val="left"/>
      <w:pPr>
        <w:ind w:left="1441" w:hanging="420"/>
      </w:pPr>
      <w:rPr>
        <w:rFonts w:hint="eastAsia"/>
      </w:r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19" w15:restartNumberingAfterBreak="0">
    <w:nsid w:val="2A3D2E6C"/>
    <w:multiLevelType w:val="hybridMultilevel"/>
    <w:tmpl w:val="FFB4385A"/>
    <w:lvl w:ilvl="0" w:tplc="67CA3A02">
      <w:start w:val="1"/>
      <w:numFmt w:val="decimal"/>
      <w:lvlText w:val="%1."/>
      <w:lvlJc w:val="left"/>
      <w:pPr>
        <w:ind w:left="1441" w:hanging="420"/>
      </w:pPr>
      <w:rPr>
        <w:rFonts w:hint="eastAsia"/>
      </w:r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20" w15:restartNumberingAfterBreak="0">
    <w:nsid w:val="2A8F6477"/>
    <w:multiLevelType w:val="hybridMultilevel"/>
    <w:tmpl w:val="E1A4DAB6"/>
    <w:lvl w:ilvl="0" w:tplc="67CA3A02">
      <w:start w:val="1"/>
      <w:numFmt w:val="decimal"/>
      <w:lvlText w:val="%1."/>
      <w:lvlJc w:val="left"/>
      <w:pPr>
        <w:ind w:left="1441" w:hanging="420"/>
      </w:pPr>
      <w:rPr>
        <w:rFonts w:hint="eastAsia"/>
      </w:rPr>
    </w:lvl>
    <w:lvl w:ilvl="1" w:tplc="04090019">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21" w15:restartNumberingAfterBreak="0">
    <w:nsid w:val="2A9B365F"/>
    <w:multiLevelType w:val="hybridMultilevel"/>
    <w:tmpl w:val="940653F0"/>
    <w:lvl w:ilvl="0" w:tplc="67CA3A02">
      <w:start w:val="1"/>
      <w:numFmt w:val="decimal"/>
      <w:lvlText w:val="%1."/>
      <w:lvlJc w:val="left"/>
      <w:pPr>
        <w:ind w:left="1441" w:hanging="420"/>
      </w:pPr>
      <w:rPr>
        <w:rFonts w:hint="eastAsia"/>
      </w:r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22" w15:restartNumberingAfterBreak="0">
    <w:nsid w:val="2BBC1268"/>
    <w:multiLevelType w:val="multilevel"/>
    <w:tmpl w:val="F54C031E"/>
    <w:lvl w:ilvl="0">
      <w:start w:val="1"/>
      <w:numFmt w:val="decimal"/>
      <w:pStyle w:val="SubItemstep"/>
      <w:lvlText w:val="(%1)"/>
      <w:lvlJc w:val="left"/>
      <w:pPr>
        <w:tabs>
          <w:tab w:val="num" w:pos="1276"/>
        </w:tabs>
        <w:ind w:left="1276" w:hanging="284"/>
      </w:pPr>
      <w:rPr>
        <w:rFonts w:hint="default"/>
      </w:rPr>
    </w:lvl>
    <w:lvl w:ilvl="1">
      <w:start w:val="1"/>
      <w:numFmt w:val="lowerLetter"/>
      <w:lvlText w:val="%2)"/>
      <w:lvlJc w:val="left"/>
      <w:pPr>
        <w:ind w:left="2116" w:hanging="420"/>
      </w:pPr>
      <w:rPr>
        <w:rFonts w:hint="eastAsia"/>
      </w:rPr>
    </w:lvl>
    <w:lvl w:ilvl="2">
      <w:start w:val="1"/>
      <w:numFmt w:val="lowerRoman"/>
      <w:lvlText w:val="%3."/>
      <w:lvlJc w:val="right"/>
      <w:pPr>
        <w:ind w:left="2536" w:hanging="420"/>
      </w:pPr>
      <w:rPr>
        <w:rFonts w:hint="eastAsia"/>
      </w:rPr>
    </w:lvl>
    <w:lvl w:ilvl="3">
      <w:start w:val="1"/>
      <w:numFmt w:val="decimal"/>
      <w:lvlText w:val="%4."/>
      <w:lvlJc w:val="left"/>
      <w:pPr>
        <w:ind w:left="2956" w:hanging="420"/>
      </w:pPr>
      <w:rPr>
        <w:rFonts w:hint="eastAsia"/>
      </w:rPr>
    </w:lvl>
    <w:lvl w:ilvl="4">
      <w:start w:val="1"/>
      <w:numFmt w:val="lowerLetter"/>
      <w:lvlText w:val="%5)"/>
      <w:lvlJc w:val="left"/>
      <w:pPr>
        <w:ind w:left="3376" w:hanging="420"/>
      </w:pPr>
      <w:rPr>
        <w:rFonts w:hint="eastAsia"/>
      </w:rPr>
    </w:lvl>
    <w:lvl w:ilvl="5">
      <w:start w:val="1"/>
      <w:numFmt w:val="lowerRoman"/>
      <w:lvlText w:val="%6."/>
      <w:lvlJc w:val="right"/>
      <w:pPr>
        <w:ind w:left="3796" w:hanging="420"/>
      </w:pPr>
      <w:rPr>
        <w:rFonts w:hint="eastAsia"/>
      </w:rPr>
    </w:lvl>
    <w:lvl w:ilvl="6">
      <w:start w:val="1"/>
      <w:numFmt w:val="decimal"/>
      <w:lvlText w:val="%7."/>
      <w:lvlJc w:val="left"/>
      <w:pPr>
        <w:ind w:left="4216" w:hanging="420"/>
      </w:pPr>
      <w:rPr>
        <w:rFonts w:hint="eastAsia"/>
      </w:rPr>
    </w:lvl>
    <w:lvl w:ilvl="7">
      <w:start w:val="1"/>
      <w:numFmt w:val="lowerLetter"/>
      <w:lvlText w:val="%8)"/>
      <w:lvlJc w:val="left"/>
      <w:pPr>
        <w:ind w:left="4636" w:hanging="420"/>
      </w:pPr>
      <w:rPr>
        <w:rFonts w:hint="eastAsia"/>
      </w:rPr>
    </w:lvl>
    <w:lvl w:ilvl="8">
      <w:start w:val="1"/>
      <w:numFmt w:val="lowerRoman"/>
      <w:lvlText w:val="%9."/>
      <w:lvlJc w:val="right"/>
      <w:pPr>
        <w:ind w:left="5056" w:hanging="420"/>
      </w:pPr>
      <w:rPr>
        <w:rFonts w:hint="eastAsia"/>
      </w:rPr>
    </w:lvl>
  </w:abstractNum>
  <w:abstractNum w:abstractNumId="23" w15:restartNumberingAfterBreak="0">
    <w:nsid w:val="2C951E2A"/>
    <w:multiLevelType w:val="multilevel"/>
    <w:tmpl w:val="5E4CEFC8"/>
    <w:styleLink w:val="111111"/>
    <w:lvl w:ilvl="0">
      <w:start w:val="1"/>
      <w:numFmt w:val="bullet"/>
      <w:lvlText w:val=""/>
      <w:lvlJc w:val="left"/>
      <w:pPr>
        <w:tabs>
          <w:tab w:val="num" w:pos="425"/>
        </w:tabs>
        <w:ind w:left="425" w:hanging="425"/>
      </w:pPr>
      <w:rPr>
        <w:rFonts w:ascii="Wingdings" w:hAnsi="Wingdings" w:hint="default"/>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4" w15:restartNumberingAfterBreak="0">
    <w:nsid w:val="2D635EEF"/>
    <w:multiLevelType w:val="hybridMultilevel"/>
    <w:tmpl w:val="8062B5DC"/>
    <w:lvl w:ilvl="0" w:tplc="67CA3A02">
      <w:start w:val="1"/>
      <w:numFmt w:val="decimal"/>
      <w:lvlText w:val="%1."/>
      <w:lvlJc w:val="left"/>
      <w:pPr>
        <w:ind w:left="1441" w:hanging="420"/>
      </w:pPr>
      <w:rPr>
        <w:rFonts w:hint="eastAsia"/>
      </w:r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25" w15:restartNumberingAfterBreak="0">
    <w:nsid w:val="33A32C6A"/>
    <w:multiLevelType w:val="hybridMultilevel"/>
    <w:tmpl w:val="4F12CED2"/>
    <w:lvl w:ilvl="0" w:tplc="67CA3A02">
      <w:start w:val="1"/>
      <w:numFmt w:val="decimal"/>
      <w:lvlText w:val="%1."/>
      <w:lvlJc w:val="left"/>
      <w:pPr>
        <w:ind w:left="1441" w:hanging="420"/>
      </w:pPr>
      <w:rPr>
        <w:rFonts w:hint="eastAsia"/>
      </w:r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26" w15:restartNumberingAfterBreak="0">
    <w:nsid w:val="354019C9"/>
    <w:multiLevelType w:val="hybridMultilevel"/>
    <w:tmpl w:val="EDBE2384"/>
    <w:lvl w:ilvl="0" w:tplc="67CA3A02">
      <w:start w:val="1"/>
      <w:numFmt w:val="decimal"/>
      <w:lvlText w:val="%1."/>
      <w:lvlJc w:val="left"/>
      <w:pPr>
        <w:ind w:left="1441" w:hanging="420"/>
      </w:pPr>
      <w:rPr>
        <w:rFonts w:hint="eastAsia"/>
      </w:r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27" w15:restartNumberingAfterBreak="0">
    <w:nsid w:val="37336B4C"/>
    <w:multiLevelType w:val="hybridMultilevel"/>
    <w:tmpl w:val="0E9236D8"/>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28" w15:restartNumberingAfterBreak="0">
    <w:nsid w:val="37DD6823"/>
    <w:multiLevelType w:val="hybridMultilevel"/>
    <w:tmpl w:val="B1709F86"/>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29" w15:restartNumberingAfterBreak="0">
    <w:nsid w:val="399127D6"/>
    <w:multiLevelType w:val="hybridMultilevel"/>
    <w:tmpl w:val="CCD6B748"/>
    <w:lvl w:ilvl="0" w:tplc="67CA3A02">
      <w:start w:val="1"/>
      <w:numFmt w:val="decimal"/>
      <w:lvlText w:val="%1."/>
      <w:lvlJc w:val="left"/>
      <w:pPr>
        <w:ind w:left="1441" w:hanging="420"/>
      </w:pPr>
      <w:rPr>
        <w:rFonts w:hint="eastAsia"/>
      </w:r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30" w15:restartNumberingAfterBreak="0">
    <w:nsid w:val="3C123590"/>
    <w:multiLevelType w:val="hybridMultilevel"/>
    <w:tmpl w:val="BAD2B776"/>
    <w:lvl w:ilvl="0" w:tplc="67CA3A02">
      <w:start w:val="1"/>
      <w:numFmt w:val="decimal"/>
      <w:lvlText w:val="%1."/>
      <w:lvlJc w:val="left"/>
      <w:pPr>
        <w:ind w:left="1441" w:hanging="420"/>
      </w:pPr>
      <w:rPr>
        <w:rFonts w:hint="eastAsia"/>
      </w:r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31" w15:restartNumberingAfterBreak="0">
    <w:nsid w:val="42A046D5"/>
    <w:multiLevelType w:val="multilevel"/>
    <w:tmpl w:val="04090023"/>
    <w:styleLink w:val="a0"/>
    <w:lvl w:ilvl="0">
      <w:start w:val="1"/>
      <w:numFmt w:val="upperRoman"/>
      <w:lvlText w:val="第 %1 条"/>
      <w:lvlJc w:val="left"/>
      <w:pPr>
        <w:tabs>
          <w:tab w:val="num" w:pos="1800"/>
        </w:tabs>
        <w:ind w:left="0" w:firstLine="0"/>
      </w:pPr>
    </w:lvl>
    <w:lvl w:ilvl="1">
      <w:start w:val="1"/>
      <w:numFmt w:val="decimalZero"/>
      <w:isLgl/>
      <w:lvlText w:val="节 %1.%2"/>
      <w:lvlJc w:val="left"/>
      <w:pPr>
        <w:tabs>
          <w:tab w:val="num" w:pos="1440"/>
        </w:tabs>
        <w:ind w:left="0" w:firstLine="0"/>
      </w:pPr>
    </w:lvl>
    <w:lvl w:ilvl="2">
      <w:start w:val="1"/>
      <w:numFmt w:val="lowerLetter"/>
      <w:lvlText w:val="(%3)"/>
      <w:lvlJc w:val="left"/>
      <w:pPr>
        <w:tabs>
          <w:tab w:val="num" w:pos="1008"/>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2" w15:restartNumberingAfterBreak="0">
    <w:nsid w:val="42FE570A"/>
    <w:multiLevelType w:val="multilevel"/>
    <w:tmpl w:val="11FEBED6"/>
    <w:lvl w:ilvl="0">
      <w:start w:val="1"/>
      <w:numFmt w:val="decimal"/>
      <w:pStyle w:val="40"/>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黑体" w:hAnsi="Arial" w:hint="default"/>
        <w:b w:val="0"/>
        <w:i w:val="0"/>
        <w:sz w:val="18"/>
        <w:szCs w:val="18"/>
      </w:rPr>
    </w:lvl>
    <w:lvl w:ilvl="8">
      <w:start w:val="1"/>
      <w:numFmt w:val="decimal"/>
      <w:lvlRestart w:val="0"/>
      <w:suff w:val="space"/>
      <w:lvlText w:val="表%9"/>
      <w:lvlJc w:val="center"/>
      <w:pPr>
        <w:ind w:left="0" w:firstLine="0"/>
      </w:pPr>
      <w:rPr>
        <w:rFonts w:ascii="Arial" w:eastAsia="黑体" w:hAnsi="Arial" w:hint="default"/>
        <w:b w:val="0"/>
        <w:i w:val="0"/>
        <w:sz w:val="18"/>
        <w:szCs w:val="18"/>
      </w:rPr>
    </w:lvl>
  </w:abstractNum>
  <w:abstractNum w:abstractNumId="33" w15:restartNumberingAfterBreak="0">
    <w:nsid w:val="43D879A2"/>
    <w:multiLevelType w:val="hybridMultilevel"/>
    <w:tmpl w:val="FFB4385A"/>
    <w:lvl w:ilvl="0" w:tplc="67CA3A02">
      <w:start w:val="1"/>
      <w:numFmt w:val="decimal"/>
      <w:lvlText w:val="%1."/>
      <w:lvlJc w:val="left"/>
      <w:pPr>
        <w:ind w:left="1441" w:hanging="420"/>
      </w:pPr>
      <w:rPr>
        <w:rFonts w:hint="eastAsia"/>
      </w:r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34" w15:restartNumberingAfterBreak="0">
    <w:nsid w:val="463C3DB5"/>
    <w:multiLevelType w:val="multilevel"/>
    <w:tmpl w:val="13C02300"/>
    <w:lvl w:ilvl="0">
      <w:start w:val="1"/>
      <w:numFmt w:val="decimal"/>
      <w:pStyle w:val="ItemStepinTable"/>
      <w:lvlText w:val="%1."/>
      <w:lvlJc w:val="left"/>
      <w:pPr>
        <w:tabs>
          <w:tab w:val="num" w:pos="284"/>
        </w:tabs>
        <w:ind w:left="284" w:hanging="284"/>
      </w:pPr>
      <w:rPr>
        <w:rFonts w:ascii="Times New Roman" w:hAnsi="Times New Roman" w:hint="default"/>
        <w:b w:val="0"/>
        <w:i w:val="0"/>
        <w:sz w:val="21"/>
      </w:rPr>
    </w:lvl>
    <w:lvl w:ilvl="1">
      <w:start w:val="1"/>
      <w:numFmt w:val="lowerLetter"/>
      <w:lvlText w:val="%2)"/>
      <w:lvlJc w:val="left"/>
      <w:pPr>
        <w:tabs>
          <w:tab w:val="num" w:pos="840"/>
        </w:tabs>
        <w:ind w:left="840" w:hanging="420"/>
      </w:pPr>
      <w:rPr>
        <w:rFonts w:hint="eastAsia"/>
      </w:rPr>
    </w:lvl>
    <w:lvl w:ilvl="2">
      <w:start w:val="1"/>
      <w:numFmt w:val="lowerRoman"/>
      <w:lvlText w:val="%3."/>
      <w:lvlJc w:val="right"/>
      <w:pPr>
        <w:tabs>
          <w:tab w:val="num" w:pos="1260"/>
        </w:tabs>
        <w:ind w:left="1260" w:hanging="420"/>
      </w:pPr>
      <w:rPr>
        <w:rFonts w:hint="eastAsia"/>
      </w:rPr>
    </w:lvl>
    <w:lvl w:ilvl="3">
      <w:start w:val="1"/>
      <w:numFmt w:val="decimal"/>
      <w:lvlText w:val="%4."/>
      <w:lvlJc w:val="left"/>
      <w:pPr>
        <w:tabs>
          <w:tab w:val="num" w:pos="1680"/>
        </w:tabs>
        <w:ind w:left="1680" w:hanging="420"/>
      </w:pPr>
      <w:rPr>
        <w:rFonts w:hint="eastAsia"/>
      </w:rPr>
    </w:lvl>
    <w:lvl w:ilvl="4">
      <w:start w:val="1"/>
      <w:numFmt w:val="lowerLetter"/>
      <w:lvlText w:val="%5)"/>
      <w:lvlJc w:val="left"/>
      <w:pPr>
        <w:tabs>
          <w:tab w:val="num" w:pos="2100"/>
        </w:tabs>
        <w:ind w:left="2100" w:hanging="420"/>
      </w:pPr>
      <w:rPr>
        <w:rFonts w:hint="eastAsia"/>
      </w:rPr>
    </w:lvl>
    <w:lvl w:ilvl="5">
      <w:start w:val="1"/>
      <w:numFmt w:val="lowerRoman"/>
      <w:lvlText w:val="%6."/>
      <w:lvlJc w:val="right"/>
      <w:pPr>
        <w:tabs>
          <w:tab w:val="num" w:pos="2520"/>
        </w:tabs>
        <w:ind w:left="2520" w:hanging="420"/>
      </w:pPr>
      <w:rPr>
        <w:rFonts w:hint="eastAsia"/>
      </w:rPr>
    </w:lvl>
    <w:lvl w:ilvl="6">
      <w:start w:val="1"/>
      <w:numFmt w:val="decimal"/>
      <w:lvlText w:val="%7."/>
      <w:lvlJc w:val="left"/>
      <w:pPr>
        <w:tabs>
          <w:tab w:val="num" w:pos="2940"/>
        </w:tabs>
        <w:ind w:left="2940" w:hanging="420"/>
      </w:pPr>
      <w:rPr>
        <w:rFonts w:hint="eastAsia"/>
      </w:rPr>
    </w:lvl>
    <w:lvl w:ilvl="7">
      <w:start w:val="1"/>
      <w:numFmt w:val="lowerLetter"/>
      <w:lvlText w:val="%8)"/>
      <w:lvlJc w:val="left"/>
      <w:pPr>
        <w:tabs>
          <w:tab w:val="num" w:pos="3360"/>
        </w:tabs>
        <w:ind w:left="3360" w:hanging="420"/>
      </w:pPr>
      <w:rPr>
        <w:rFonts w:hint="eastAsia"/>
      </w:rPr>
    </w:lvl>
    <w:lvl w:ilvl="8">
      <w:start w:val="1"/>
      <w:numFmt w:val="lowerRoman"/>
      <w:lvlText w:val="%9."/>
      <w:lvlJc w:val="right"/>
      <w:pPr>
        <w:tabs>
          <w:tab w:val="num" w:pos="3780"/>
        </w:tabs>
        <w:ind w:left="3780" w:hanging="420"/>
      </w:pPr>
      <w:rPr>
        <w:rFonts w:hint="eastAsia"/>
      </w:rPr>
    </w:lvl>
  </w:abstractNum>
  <w:abstractNum w:abstractNumId="35" w15:restartNumberingAfterBreak="0">
    <w:nsid w:val="49EA6988"/>
    <w:multiLevelType w:val="hybridMultilevel"/>
    <w:tmpl w:val="ABF2028C"/>
    <w:lvl w:ilvl="0" w:tplc="67CA3A02">
      <w:start w:val="1"/>
      <w:numFmt w:val="decimal"/>
      <w:lvlText w:val="%1."/>
      <w:lvlJc w:val="left"/>
      <w:pPr>
        <w:ind w:left="1441" w:hanging="420"/>
      </w:pPr>
      <w:rPr>
        <w:rFonts w:hint="eastAsia"/>
      </w:r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36" w15:restartNumberingAfterBreak="0">
    <w:nsid w:val="4C802204"/>
    <w:multiLevelType w:val="multilevel"/>
    <w:tmpl w:val="8AC64AA6"/>
    <w:lvl w:ilvl="0">
      <w:start w:val="1"/>
      <w:numFmt w:val="bullet"/>
      <w:pStyle w:val="SubItemListinTable"/>
      <w:lvlText w:val="●"/>
      <w:lvlJc w:val="left"/>
      <w:pPr>
        <w:tabs>
          <w:tab w:val="num" w:pos="567"/>
        </w:tabs>
        <w:ind w:left="567" w:hanging="283"/>
      </w:pPr>
      <w:rPr>
        <w:rFonts w:ascii="Arial" w:hAnsi="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37" w15:restartNumberingAfterBreak="0">
    <w:nsid w:val="4DDA66D1"/>
    <w:multiLevelType w:val="multilevel"/>
    <w:tmpl w:val="C1403B94"/>
    <w:lvl w:ilvl="0">
      <w:start w:val="1"/>
      <w:numFmt w:val="upperLetter"/>
      <w:pStyle w:val="Appendixheading1"/>
      <w:suff w:val="nothing"/>
      <w:lvlText w:val="%1 "/>
      <w:lvlJc w:val="left"/>
      <w:pPr>
        <w:ind w:left="0" w:firstLine="0"/>
      </w:pPr>
      <w:rPr>
        <w:rFonts w:ascii="Book Antiqua" w:eastAsia="黑体" w:hAnsi="Book Antiqua" w:cs="Book Antiqua" w:hint="default"/>
        <w:b/>
        <w:bCs/>
        <w:i w:val="0"/>
        <w:iCs w:val="0"/>
        <w:caps w:val="0"/>
        <w:strike w:val="0"/>
        <w:dstrike w:val="0"/>
        <w:vanish w:val="0"/>
        <w:color w:val="000000"/>
        <w:sz w:val="144"/>
        <w:szCs w:val="14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Appendixheading2"/>
      <w:suff w:val="nothing"/>
      <w:lvlText w:val="%1.%2 "/>
      <w:lvlJc w:val="left"/>
      <w:pPr>
        <w:ind w:left="0" w:firstLine="0"/>
      </w:pPr>
      <w:rPr>
        <w:rFonts w:ascii="Book Antiqua" w:eastAsia="黑体" w:hAnsi="Book Antiqua" w:cs="Book Antiqua" w:hint="default"/>
        <w:b w:val="0"/>
        <w:bCs/>
        <w:i w:val="0"/>
        <w:iCs w:val="0"/>
        <w:caps w:val="0"/>
        <w:strike w:val="0"/>
        <w:dstrike w:val="0"/>
        <w:snapToGrid w:val="0"/>
        <w:vanish w:val="0"/>
        <w:color w:val="000000"/>
        <w:spacing w:val="0"/>
        <w:kern w:val="0"/>
        <w:sz w:val="36"/>
        <w:szCs w:val="36"/>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Appendixheading3"/>
      <w:suff w:val="nothing"/>
      <w:lvlText w:val="%1.%2.%3 "/>
      <w:lvlJc w:val="left"/>
      <w:pPr>
        <w:ind w:left="0" w:firstLine="0"/>
      </w:pPr>
      <w:rPr>
        <w:rFonts w:ascii="Book Antiqua" w:eastAsia="黑体" w:hAnsi="Book Antiqua" w:cs="Book Antiqua" w:hint="default"/>
        <w:b w:val="0"/>
        <w:bCs/>
        <w:i w:val="0"/>
        <w:iCs w:val="0"/>
        <w:caps w:val="0"/>
        <w:strike w:val="0"/>
        <w:dstrike w:val="0"/>
        <w:snapToGrid w:val="0"/>
        <w:vanish w:val="0"/>
        <w:color w:val="000000"/>
        <w:kern w:val="0"/>
        <w:sz w:val="32"/>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Appendixheading4"/>
      <w:suff w:val="nothing"/>
      <w:lvlText w:val="%1.%2.%3.%4 "/>
      <w:lvlJc w:val="left"/>
      <w:pPr>
        <w:ind w:left="0" w:firstLine="0"/>
      </w:pPr>
      <w:rPr>
        <w:rFonts w:ascii="Book Antiqua" w:eastAsia="黑体" w:hAnsi="Book Antiqua" w:cs="Book Antiqua" w:hint="default"/>
        <w:b w:val="0"/>
        <w:bCs/>
        <w:i w:val="0"/>
        <w:iCs w:val="0"/>
        <w:caps w:val="0"/>
        <w:strike w:val="0"/>
        <w:dstrike w:val="0"/>
        <w:snapToGrid w:val="0"/>
        <w:vanish w:val="0"/>
        <w:color w:val="000000"/>
        <w:kern w:val="0"/>
        <w:sz w:val="28"/>
        <w:szCs w:val="28"/>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Appendixheading5"/>
      <w:suff w:val="nothing"/>
      <w:lvlText w:val="%1.%2.%3.%4.%5 "/>
      <w:lvlJc w:val="left"/>
      <w:pPr>
        <w:ind w:left="0" w:firstLine="0"/>
      </w:pPr>
      <w:rPr>
        <w:rFonts w:ascii="Book Antiqua" w:eastAsia="黑体" w:hAnsi="Book Antiqua" w:cs="Book Antiqua" w:hint="default"/>
        <w:b w:val="0"/>
        <w:bCs/>
        <w:i w:val="0"/>
        <w:iCs w:val="0"/>
        <w:caps w:val="0"/>
        <w:strike w:val="0"/>
        <w:dstrike w:val="0"/>
        <w:snapToGrid w:val="0"/>
        <w:vanish w:val="0"/>
        <w:color w:val="000000"/>
        <w:kern w:val="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步骤 %6"/>
      <w:lvlJc w:val="right"/>
      <w:pPr>
        <w:tabs>
          <w:tab w:val="num" w:pos="1701"/>
        </w:tabs>
        <w:ind w:left="1701" w:hanging="159"/>
      </w:pPr>
      <w:rPr>
        <w:rFonts w:ascii="Book Antiqua" w:eastAsia="黑体" w:hAnsi="Book Antiqua" w:cs="Times New Roman" w:hint="default"/>
        <w:b w:val="0"/>
        <w:bCs/>
        <w:i w:val="0"/>
        <w:iCs w:val="0"/>
        <w:sz w:val="21"/>
        <w:szCs w:val="21"/>
        <w:u w:val="none"/>
      </w:rPr>
    </w:lvl>
    <w:lvl w:ilvl="6">
      <w:start w:val="1"/>
      <w:numFmt w:val="decimal"/>
      <w:lvlText w:val="%7."/>
      <w:lvlJc w:val="left"/>
      <w:pPr>
        <w:tabs>
          <w:tab w:val="num" w:pos="2126"/>
        </w:tabs>
        <w:ind w:left="2126" w:hanging="425"/>
      </w:pPr>
      <w:rPr>
        <w:rFonts w:ascii="Times New Roman" w:hAnsi="Times New Roman" w:cs="Times New Roman" w:hint="default"/>
        <w:b w:val="0"/>
        <w:bCs/>
        <w:i w:val="0"/>
        <w:iCs w:val="0"/>
        <w:color w:val="auto"/>
        <w:sz w:val="21"/>
        <w:szCs w:val="21"/>
      </w:rPr>
    </w:lvl>
    <w:lvl w:ilvl="7">
      <w:start w:val="1"/>
      <w:numFmt w:val="decimal"/>
      <w:lvlRestart w:val="1"/>
      <w:pStyle w:val="FigureDescriptioninAppendix"/>
      <w:suff w:val="space"/>
      <w:lvlText w:val="图%1-%8"/>
      <w:lvlJc w:val="left"/>
      <w:pPr>
        <w:ind w:left="1701" w:firstLine="0"/>
      </w:pPr>
      <w:rPr>
        <w:rFonts w:ascii="Times New Roman" w:eastAsia="黑体" w:hAnsi="Times New Roman" w:cs="Book Antiqua" w:hint="default"/>
        <w:b w:val="0"/>
        <w:bCs/>
        <w:i w:val="0"/>
        <w:iCs w:val="0"/>
        <w:sz w:val="21"/>
        <w:szCs w:val="21"/>
        <w:u w:val="none"/>
      </w:rPr>
    </w:lvl>
    <w:lvl w:ilvl="8">
      <w:start w:val="1"/>
      <w:numFmt w:val="decimal"/>
      <w:lvlRestart w:val="1"/>
      <w:suff w:val="space"/>
      <w:lvlText w:val="表%1-%9"/>
      <w:lvlJc w:val="left"/>
      <w:pPr>
        <w:ind w:left="1701" w:firstLine="0"/>
      </w:pPr>
      <w:rPr>
        <w:rFonts w:ascii="Times New Roman" w:eastAsia="黑体" w:hAnsi="Times New Roman" w:cs="Book Antiqua" w:hint="default"/>
        <w:b w:val="0"/>
        <w:bCs/>
        <w:i w:val="0"/>
        <w:iCs w:val="0"/>
        <w:strike w:val="0"/>
        <w:dstrike w:val="0"/>
        <w:color w:val="auto"/>
        <w:sz w:val="21"/>
        <w:szCs w:val="21"/>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8" w15:restartNumberingAfterBreak="0">
    <w:nsid w:val="501331DD"/>
    <w:multiLevelType w:val="multilevel"/>
    <w:tmpl w:val="29B43992"/>
    <w:lvl w:ilvl="0">
      <w:start w:val="1"/>
      <w:numFmt w:val="decimal"/>
      <w:suff w:val="nothing"/>
      <w:lvlText w:val="%1 "/>
      <w:lvlJc w:val="left"/>
      <w:pPr>
        <w:ind w:left="0" w:firstLine="0"/>
      </w:pPr>
      <w:rPr>
        <w:rFonts w:ascii="Huawei Sans" w:eastAsia="方正兰亭黑简体" w:hAnsi="Huawei Sans" w:cs="Book Antiqua" w:hint="default"/>
        <w:b/>
        <w:bCs/>
        <w:i w:val="0"/>
        <w:iCs w:val="0"/>
        <w:caps w:val="0"/>
        <w:strike w:val="0"/>
        <w:dstrike w:val="0"/>
        <w:vanish w:val="0"/>
        <w:color w:val="000000"/>
        <w:sz w:val="144"/>
        <w:szCs w:val="14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1.%2 "/>
      <w:lvlJc w:val="left"/>
      <w:pPr>
        <w:ind w:left="0" w:firstLine="0"/>
      </w:pPr>
      <w:rPr>
        <w:rFonts w:ascii="Huawei Sans" w:eastAsia="方正兰亭黑简体" w:hAnsi="Huawei Sans" w:cs="Book Antiqua" w:hint="default"/>
        <w:b/>
        <w:bCs/>
        <w:i w:val="0"/>
        <w:iCs w:val="0"/>
        <w:caps w:val="0"/>
        <w:strike w:val="0"/>
        <w:dstrike w:val="0"/>
        <w:snapToGrid w:val="0"/>
        <w:vanish w:val="0"/>
        <w:color w:val="000000"/>
        <w:spacing w:val="0"/>
        <w:kern w:val="0"/>
        <w:sz w:val="36"/>
        <w:szCs w:val="36"/>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2.%3 "/>
      <w:lvlJc w:val="left"/>
      <w:pPr>
        <w:ind w:left="0" w:firstLine="0"/>
      </w:pPr>
      <w:rPr>
        <w:b w:val="0"/>
        <w:bCs w:val="0"/>
        <w:i w:val="0"/>
        <w:iCs w:val="0"/>
        <w:caps w:val="0"/>
        <w:smallCaps w:val="0"/>
        <w:strike w:val="0"/>
        <w:dstrike w:val="0"/>
        <w:outline w:val="0"/>
        <w:shadow w:val="0"/>
        <w:emboss w:val="0"/>
        <w:imprint w:val="0"/>
        <w:noProof w:val="0"/>
        <w:snapToGrid w:val="0"/>
        <w:vanish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suff w:val="nothing"/>
      <w:lvlText w:val="%1.%2.%3.%4 "/>
      <w:lvlJc w:val="left"/>
      <w:pPr>
        <w:ind w:left="0" w:firstLine="0"/>
      </w:pPr>
      <w:rPr>
        <w:rFonts w:ascii="Huawei Sans" w:eastAsia="方正兰亭黑简体" w:hAnsi="Huawei Sans" w:cs="Book Antiqua" w:hint="default"/>
        <w:b/>
        <w:bCs/>
        <w:i w:val="0"/>
        <w:iCs w:val="0"/>
        <w:caps w:val="0"/>
        <w:strike w:val="0"/>
        <w:dstrike w:val="0"/>
        <w:vanish w:val="0"/>
        <w:color w:val="000000"/>
        <w:sz w:val="28"/>
        <w:szCs w:val="28"/>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suff w:val="nothing"/>
      <w:lvlText w:val="%1.%2.%3.%4.%5 "/>
      <w:lvlJc w:val="left"/>
      <w:pPr>
        <w:ind w:left="0" w:firstLine="0"/>
      </w:pPr>
      <w:rPr>
        <w:rFonts w:ascii="Huawei Sans" w:eastAsia="方正兰亭黑简体" w:hAnsi="Huawei Sans" w:cs="Book Antiqua" w:hint="default"/>
        <w:b/>
        <w:bCs/>
        <w:i w:val="0"/>
        <w:iCs w:val="0"/>
        <w:caps w:val="0"/>
        <w:strike w:val="0"/>
        <w:dstrike w:val="0"/>
        <w:vanish w:val="0"/>
        <w:color w:val="00000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SubItemList"/>
      <w:lvlText w:val="Step %6"/>
      <w:lvlJc w:val="right"/>
      <w:pPr>
        <w:tabs>
          <w:tab w:val="num" w:pos="1701"/>
        </w:tabs>
        <w:ind w:left="1701" w:hanging="159"/>
      </w:pPr>
      <w:rPr>
        <w:rFonts w:ascii="Huawei Sans" w:eastAsia="方正兰亭黑简体" w:hAnsi="Huawei Sans" w:cs="Arial" w:hint="default"/>
        <w:b/>
        <w:bCs/>
        <w:i w:val="0"/>
        <w:iCs w:val="0"/>
        <w:caps w:val="0"/>
        <w:strike w:val="0"/>
        <w:dstrike w:val="0"/>
        <w:vanish w:val="0"/>
        <w:color w:val="auto"/>
        <w:sz w:val="21"/>
        <w:szCs w:val="20"/>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lvlText w:val="%7."/>
      <w:lvlJc w:val="left"/>
      <w:pPr>
        <w:tabs>
          <w:tab w:val="num" w:pos="2126"/>
        </w:tabs>
        <w:ind w:left="2126" w:hanging="425"/>
      </w:pPr>
      <w:rPr>
        <w:rFonts w:ascii="Huawei Sans" w:eastAsia="方正兰亭黑简体" w:hAnsi="Huawei Sans" w:cs="Times New Roman" w:hint="default"/>
        <w:b w:val="0"/>
        <w:bCs/>
        <w:i w:val="0"/>
        <w:iCs w:val="0"/>
        <w:color w:val="auto"/>
        <w:sz w:val="21"/>
        <w:szCs w:val="21"/>
      </w:rPr>
    </w:lvl>
    <w:lvl w:ilvl="7">
      <w:start w:val="1"/>
      <w:numFmt w:val="decimal"/>
      <w:lvlRestart w:val="1"/>
      <w:pStyle w:val="FigureDescription"/>
      <w:suff w:val="space"/>
      <w:lvlText w:val="Figure %1-%8"/>
      <w:lvlJc w:val="left"/>
      <w:pPr>
        <w:ind w:left="1701" w:firstLine="0"/>
      </w:pPr>
      <w:rPr>
        <w:rFonts w:ascii="Huawei Sans" w:eastAsia="方正兰亭黑简体" w:hAnsi="Huawei Sans" w:cs="Book Antiqua" w:hint="default"/>
        <w:b/>
        <w:bCs/>
        <w:i w:val="0"/>
        <w:iCs w:val="0"/>
        <w:strike w:val="0"/>
        <w:dstrike w:val="0"/>
        <w:color w:val="auto"/>
        <w:sz w:val="21"/>
        <w:szCs w:val="21"/>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lvlRestart w:val="1"/>
      <w:pStyle w:val="TableNote"/>
      <w:suff w:val="space"/>
      <w:lvlText w:val="Table %1-%9"/>
      <w:lvlJc w:val="left"/>
      <w:pPr>
        <w:ind w:left="1701" w:firstLine="0"/>
      </w:pPr>
      <w:rPr>
        <w:rFonts w:ascii="Huawei Sans" w:eastAsia="方正兰亭黑简体" w:hAnsi="Huawei Sans" w:hint="default"/>
        <w:b/>
        <w:bCs/>
        <w:i w:val="0"/>
        <w:iCs w:val="0"/>
        <w:color w:val="auto"/>
        <w:sz w:val="21"/>
        <w:szCs w:val="21"/>
      </w:rPr>
    </w:lvl>
  </w:abstractNum>
  <w:abstractNum w:abstractNumId="39" w15:restartNumberingAfterBreak="0">
    <w:nsid w:val="56C04D8F"/>
    <w:multiLevelType w:val="hybridMultilevel"/>
    <w:tmpl w:val="6A8AD108"/>
    <w:lvl w:ilvl="0" w:tplc="711CD91C">
      <w:start w:val="1"/>
      <w:numFmt w:val="bullet"/>
      <w:pStyle w:val="ItemListinTable"/>
      <w:lvlText w:val=""/>
      <w:lvlJc w:val="left"/>
      <w:pPr>
        <w:ind w:left="420" w:hanging="420"/>
      </w:pPr>
      <w:rPr>
        <w:rFonts w:ascii="Wingdings" w:hAnsi="Wingdings" w:hint="default"/>
        <w:b w:val="0"/>
        <w:i w:val="0"/>
        <w:spacing w:val="0"/>
        <w:w w:val="100"/>
        <w:position w:val="3"/>
        <w:sz w:val="13"/>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57BF0A0D"/>
    <w:multiLevelType w:val="hybridMultilevel"/>
    <w:tmpl w:val="6BA63ECC"/>
    <w:lvl w:ilvl="0" w:tplc="67CA3A02">
      <w:start w:val="1"/>
      <w:numFmt w:val="decimal"/>
      <w:lvlText w:val="%1."/>
      <w:lvlJc w:val="left"/>
      <w:pPr>
        <w:ind w:left="1441" w:hanging="420"/>
      </w:pPr>
      <w:rPr>
        <w:rFonts w:hint="eastAsia"/>
      </w:r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41" w15:restartNumberingAfterBreak="0">
    <w:nsid w:val="585F0D6D"/>
    <w:multiLevelType w:val="hybridMultilevel"/>
    <w:tmpl w:val="9D429516"/>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42" w15:restartNumberingAfterBreak="0">
    <w:nsid w:val="58C535A1"/>
    <w:multiLevelType w:val="hybridMultilevel"/>
    <w:tmpl w:val="A3463C68"/>
    <w:lvl w:ilvl="0" w:tplc="67CA3A02">
      <w:start w:val="1"/>
      <w:numFmt w:val="decimal"/>
      <w:lvlText w:val="%1."/>
      <w:lvlJc w:val="left"/>
      <w:pPr>
        <w:ind w:left="1441" w:hanging="420"/>
      </w:pPr>
      <w:rPr>
        <w:rFonts w:hint="eastAsia"/>
      </w:r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43" w15:restartNumberingAfterBreak="0">
    <w:nsid w:val="5B231A54"/>
    <w:multiLevelType w:val="hybridMultilevel"/>
    <w:tmpl w:val="5EA681DA"/>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44" w15:restartNumberingAfterBreak="0">
    <w:nsid w:val="64BA0A75"/>
    <w:multiLevelType w:val="hybridMultilevel"/>
    <w:tmpl w:val="AA8E8198"/>
    <w:lvl w:ilvl="0" w:tplc="67CA3A02">
      <w:start w:val="1"/>
      <w:numFmt w:val="decimal"/>
      <w:lvlText w:val="%1."/>
      <w:lvlJc w:val="left"/>
      <w:pPr>
        <w:ind w:left="1441" w:hanging="420"/>
      </w:pPr>
      <w:rPr>
        <w:rFonts w:hint="eastAsia"/>
      </w:r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45" w15:restartNumberingAfterBreak="0">
    <w:nsid w:val="667437AC"/>
    <w:multiLevelType w:val="hybridMultilevel"/>
    <w:tmpl w:val="6E74E2D6"/>
    <w:lvl w:ilvl="0" w:tplc="FFFFFFFF">
      <w:start w:val="1"/>
      <w:numFmt w:val="bullet"/>
      <w:pStyle w:val="NotesTextList"/>
      <w:lvlText w:val=""/>
      <w:lvlJc w:val="left"/>
      <w:pPr>
        <w:tabs>
          <w:tab w:val="num" w:pos="2359"/>
        </w:tabs>
        <w:ind w:left="2359" w:hanging="284"/>
      </w:pPr>
      <w:rPr>
        <w:rFonts w:ascii="Wingdings" w:hAnsi="Wingdings" w:cs="Wingdings" w:hint="default"/>
        <w:position w:val="1"/>
        <w:sz w:val="13"/>
        <w:szCs w:val="13"/>
        <w:effect w:val="none"/>
      </w:rPr>
    </w:lvl>
    <w:lvl w:ilvl="1" w:tplc="FFFFFFFF" w:tentative="1">
      <w:start w:val="1"/>
      <w:numFmt w:val="bullet"/>
      <w:lvlText w:val=""/>
      <w:lvlJc w:val="left"/>
      <w:pPr>
        <w:tabs>
          <w:tab w:val="num" w:pos="840"/>
        </w:tabs>
        <w:ind w:left="840" w:hanging="420"/>
      </w:pPr>
      <w:rPr>
        <w:rFonts w:ascii="Wingdings" w:hAnsi="Wingdings" w:hint="default"/>
      </w:rPr>
    </w:lvl>
    <w:lvl w:ilvl="2" w:tplc="FFFFFFFF" w:tentative="1">
      <w:start w:val="1"/>
      <w:numFmt w:val="bullet"/>
      <w:lvlText w:val=""/>
      <w:lvlJc w:val="left"/>
      <w:pPr>
        <w:tabs>
          <w:tab w:val="num" w:pos="1260"/>
        </w:tabs>
        <w:ind w:left="1260" w:hanging="420"/>
      </w:pPr>
      <w:rPr>
        <w:rFonts w:ascii="Wingdings" w:hAnsi="Wingdings" w:hint="default"/>
      </w:rPr>
    </w:lvl>
    <w:lvl w:ilvl="3" w:tplc="FFFFFFFF" w:tentative="1">
      <w:start w:val="1"/>
      <w:numFmt w:val="bullet"/>
      <w:lvlText w:val=""/>
      <w:lvlJc w:val="left"/>
      <w:pPr>
        <w:tabs>
          <w:tab w:val="num" w:pos="1680"/>
        </w:tabs>
        <w:ind w:left="1680" w:hanging="420"/>
      </w:pPr>
      <w:rPr>
        <w:rFonts w:ascii="Wingdings" w:hAnsi="Wingdings" w:hint="default"/>
      </w:rPr>
    </w:lvl>
    <w:lvl w:ilvl="4" w:tplc="FFFFFFFF" w:tentative="1">
      <w:start w:val="1"/>
      <w:numFmt w:val="bullet"/>
      <w:lvlText w:val=""/>
      <w:lvlJc w:val="left"/>
      <w:pPr>
        <w:tabs>
          <w:tab w:val="num" w:pos="2100"/>
        </w:tabs>
        <w:ind w:left="2100" w:hanging="420"/>
      </w:pPr>
      <w:rPr>
        <w:rFonts w:ascii="Wingdings" w:hAnsi="Wingdings" w:hint="default"/>
      </w:rPr>
    </w:lvl>
    <w:lvl w:ilvl="5" w:tplc="FFFFFFFF" w:tentative="1">
      <w:start w:val="1"/>
      <w:numFmt w:val="bullet"/>
      <w:lvlText w:val=""/>
      <w:lvlJc w:val="left"/>
      <w:pPr>
        <w:tabs>
          <w:tab w:val="num" w:pos="2520"/>
        </w:tabs>
        <w:ind w:left="2520" w:hanging="420"/>
      </w:pPr>
      <w:rPr>
        <w:rFonts w:ascii="Wingdings" w:hAnsi="Wingdings" w:hint="default"/>
      </w:rPr>
    </w:lvl>
    <w:lvl w:ilvl="6" w:tplc="FFFFFFFF" w:tentative="1">
      <w:start w:val="1"/>
      <w:numFmt w:val="bullet"/>
      <w:lvlText w:val=""/>
      <w:lvlJc w:val="left"/>
      <w:pPr>
        <w:tabs>
          <w:tab w:val="num" w:pos="2940"/>
        </w:tabs>
        <w:ind w:left="2940" w:hanging="420"/>
      </w:pPr>
      <w:rPr>
        <w:rFonts w:ascii="Wingdings" w:hAnsi="Wingdings" w:hint="default"/>
      </w:rPr>
    </w:lvl>
    <w:lvl w:ilvl="7" w:tplc="FFFFFFFF" w:tentative="1">
      <w:start w:val="1"/>
      <w:numFmt w:val="bullet"/>
      <w:lvlText w:val=""/>
      <w:lvlJc w:val="left"/>
      <w:pPr>
        <w:tabs>
          <w:tab w:val="num" w:pos="3360"/>
        </w:tabs>
        <w:ind w:left="3360" w:hanging="420"/>
      </w:pPr>
      <w:rPr>
        <w:rFonts w:ascii="Wingdings" w:hAnsi="Wingdings" w:hint="default"/>
      </w:rPr>
    </w:lvl>
    <w:lvl w:ilvl="8" w:tplc="FFFFFFFF" w:tentative="1">
      <w:start w:val="1"/>
      <w:numFmt w:val="bullet"/>
      <w:lvlText w:val=""/>
      <w:lvlJc w:val="left"/>
      <w:pPr>
        <w:tabs>
          <w:tab w:val="num" w:pos="3780"/>
        </w:tabs>
        <w:ind w:left="3780" w:hanging="420"/>
      </w:pPr>
      <w:rPr>
        <w:rFonts w:ascii="Wingdings" w:hAnsi="Wingdings" w:hint="default"/>
      </w:rPr>
    </w:lvl>
  </w:abstractNum>
  <w:abstractNum w:abstractNumId="46" w15:restartNumberingAfterBreak="0">
    <w:nsid w:val="67DE040F"/>
    <w:multiLevelType w:val="hybridMultilevel"/>
    <w:tmpl w:val="A77CB840"/>
    <w:lvl w:ilvl="0" w:tplc="D4822188">
      <w:start w:val="1"/>
      <w:numFmt w:val="bullet"/>
      <w:pStyle w:val="a1"/>
      <w:lvlText w:val=""/>
      <w:lvlJc w:val="left"/>
      <w:pPr>
        <w:ind w:left="1720" w:hanging="420"/>
      </w:pPr>
      <w:rPr>
        <w:rFonts w:ascii="Wingdings" w:hAnsi="Wingdings" w:hint="default"/>
      </w:rPr>
    </w:lvl>
    <w:lvl w:ilvl="1" w:tplc="04090003" w:tentative="1">
      <w:start w:val="1"/>
      <w:numFmt w:val="bullet"/>
      <w:lvlText w:val=""/>
      <w:lvlJc w:val="left"/>
      <w:pPr>
        <w:ind w:left="2140" w:hanging="420"/>
      </w:pPr>
      <w:rPr>
        <w:rFonts w:ascii="Wingdings" w:hAnsi="Wingdings" w:hint="default"/>
      </w:rPr>
    </w:lvl>
    <w:lvl w:ilvl="2" w:tplc="04090005" w:tentative="1">
      <w:start w:val="1"/>
      <w:numFmt w:val="bullet"/>
      <w:lvlText w:val=""/>
      <w:lvlJc w:val="left"/>
      <w:pPr>
        <w:ind w:left="2560" w:hanging="420"/>
      </w:pPr>
      <w:rPr>
        <w:rFonts w:ascii="Wingdings" w:hAnsi="Wingdings" w:hint="default"/>
      </w:rPr>
    </w:lvl>
    <w:lvl w:ilvl="3" w:tplc="04090001" w:tentative="1">
      <w:start w:val="1"/>
      <w:numFmt w:val="bullet"/>
      <w:lvlText w:val=""/>
      <w:lvlJc w:val="left"/>
      <w:pPr>
        <w:ind w:left="2980" w:hanging="420"/>
      </w:pPr>
      <w:rPr>
        <w:rFonts w:ascii="Wingdings" w:hAnsi="Wingdings" w:hint="default"/>
      </w:rPr>
    </w:lvl>
    <w:lvl w:ilvl="4" w:tplc="04090003" w:tentative="1">
      <w:start w:val="1"/>
      <w:numFmt w:val="bullet"/>
      <w:lvlText w:val=""/>
      <w:lvlJc w:val="left"/>
      <w:pPr>
        <w:ind w:left="3400" w:hanging="420"/>
      </w:pPr>
      <w:rPr>
        <w:rFonts w:ascii="Wingdings" w:hAnsi="Wingdings" w:hint="default"/>
      </w:rPr>
    </w:lvl>
    <w:lvl w:ilvl="5" w:tplc="04090005" w:tentative="1">
      <w:start w:val="1"/>
      <w:numFmt w:val="bullet"/>
      <w:lvlText w:val=""/>
      <w:lvlJc w:val="left"/>
      <w:pPr>
        <w:ind w:left="3820" w:hanging="420"/>
      </w:pPr>
      <w:rPr>
        <w:rFonts w:ascii="Wingdings" w:hAnsi="Wingdings" w:hint="default"/>
      </w:rPr>
    </w:lvl>
    <w:lvl w:ilvl="6" w:tplc="04090001" w:tentative="1">
      <w:start w:val="1"/>
      <w:numFmt w:val="bullet"/>
      <w:lvlText w:val=""/>
      <w:lvlJc w:val="left"/>
      <w:pPr>
        <w:ind w:left="4240" w:hanging="420"/>
      </w:pPr>
      <w:rPr>
        <w:rFonts w:ascii="Wingdings" w:hAnsi="Wingdings" w:hint="default"/>
      </w:rPr>
    </w:lvl>
    <w:lvl w:ilvl="7" w:tplc="04090003" w:tentative="1">
      <w:start w:val="1"/>
      <w:numFmt w:val="bullet"/>
      <w:lvlText w:val=""/>
      <w:lvlJc w:val="left"/>
      <w:pPr>
        <w:ind w:left="4660" w:hanging="420"/>
      </w:pPr>
      <w:rPr>
        <w:rFonts w:ascii="Wingdings" w:hAnsi="Wingdings" w:hint="default"/>
      </w:rPr>
    </w:lvl>
    <w:lvl w:ilvl="8" w:tplc="04090005" w:tentative="1">
      <w:start w:val="1"/>
      <w:numFmt w:val="bullet"/>
      <w:lvlText w:val=""/>
      <w:lvlJc w:val="left"/>
      <w:pPr>
        <w:ind w:left="5080" w:hanging="420"/>
      </w:pPr>
      <w:rPr>
        <w:rFonts w:ascii="Wingdings" w:hAnsi="Wingdings" w:hint="default"/>
      </w:rPr>
    </w:lvl>
  </w:abstractNum>
  <w:abstractNum w:abstractNumId="47" w15:restartNumberingAfterBreak="0">
    <w:nsid w:val="6BCF451E"/>
    <w:multiLevelType w:val="hybridMultilevel"/>
    <w:tmpl w:val="9D52F0C6"/>
    <w:lvl w:ilvl="0" w:tplc="2A0457AE">
      <w:start w:val="1"/>
      <w:numFmt w:val="lowerLetter"/>
      <w:lvlText w:val="%1."/>
      <w:lvlJc w:val="left"/>
      <w:pPr>
        <w:ind w:left="1861" w:hanging="420"/>
      </w:pPr>
      <w:rPr>
        <w:rFonts w:hint="eastAsia"/>
      </w:rPr>
    </w:lvl>
    <w:lvl w:ilvl="1" w:tplc="04090019" w:tentative="1">
      <w:start w:val="1"/>
      <w:numFmt w:val="lowerLetter"/>
      <w:lvlText w:val="%2)"/>
      <w:lvlJc w:val="left"/>
      <w:pPr>
        <w:ind w:left="2281" w:hanging="420"/>
      </w:pPr>
    </w:lvl>
    <w:lvl w:ilvl="2" w:tplc="0409001B" w:tentative="1">
      <w:start w:val="1"/>
      <w:numFmt w:val="lowerRoman"/>
      <w:lvlText w:val="%3."/>
      <w:lvlJc w:val="right"/>
      <w:pPr>
        <w:ind w:left="2701" w:hanging="420"/>
      </w:pPr>
    </w:lvl>
    <w:lvl w:ilvl="3" w:tplc="0409000F" w:tentative="1">
      <w:start w:val="1"/>
      <w:numFmt w:val="decimal"/>
      <w:lvlText w:val="%4."/>
      <w:lvlJc w:val="left"/>
      <w:pPr>
        <w:ind w:left="3121" w:hanging="420"/>
      </w:pPr>
    </w:lvl>
    <w:lvl w:ilvl="4" w:tplc="04090019" w:tentative="1">
      <w:start w:val="1"/>
      <w:numFmt w:val="lowerLetter"/>
      <w:lvlText w:val="%5)"/>
      <w:lvlJc w:val="left"/>
      <w:pPr>
        <w:ind w:left="3541" w:hanging="420"/>
      </w:pPr>
    </w:lvl>
    <w:lvl w:ilvl="5" w:tplc="0409001B" w:tentative="1">
      <w:start w:val="1"/>
      <w:numFmt w:val="lowerRoman"/>
      <w:lvlText w:val="%6."/>
      <w:lvlJc w:val="right"/>
      <w:pPr>
        <w:ind w:left="3961" w:hanging="420"/>
      </w:pPr>
    </w:lvl>
    <w:lvl w:ilvl="6" w:tplc="0409000F" w:tentative="1">
      <w:start w:val="1"/>
      <w:numFmt w:val="decimal"/>
      <w:lvlText w:val="%7."/>
      <w:lvlJc w:val="left"/>
      <w:pPr>
        <w:ind w:left="4381" w:hanging="420"/>
      </w:pPr>
    </w:lvl>
    <w:lvl w:ilvl="7" w:tplc="04090019" w:tentative="1">
      <w:start w:val="1"/>
      <w:numFmt w:val="lowerLetter"/>
      <w:lvlText w:val="%8)"/>
      <w:lvlJc w:val="left"/>
      <w:pPr>
        <w:ind w:left="4801" w:hanging="420"/>
      </w:pPr>
    </w:lvl>
    <w:lvl w:ilvl="8" w:tplc="0409001B" w:tentative="1">
      <w:start w:val="1"/>
      <w:numFmt w:val="lowerRoman"/>
      <w:lvlText w:val="%9."/>
      <w:lvlJc w:val="right"/>
      <w:pPr>
        <w:ind w:left="5221" w:hanging="420"/>
      </w:pPr>
    </w:lvl>
  </w:abstractNum>
  <w:abstractNum w:abstractNumId="48" w15:restartNumberingAfterBreak="0">
    <w:nsid w:val="6C066CFC"/>
    <w:multiLevelType w:val="multilevel"/>
    <w:tmpl w:val="0409001D"/>
    <w:styleLink w:val="1111110"/>
    <w:lvl w:ilvl="0">
      <w:start w:val="1"/>
      <w:numFmt w:val="decimal"/>
      <w:lvlText w:val="%1"/>
      <w:lvlJc w:val="left"/>
      <w:pPr>
        <w:tabs>
          <w:tab w:val="num" w:pos="425"/>
        </w:tabs>
        <w:ind w:left="425" w:hanging="425"/>
      </w:pPr>
    </w:lvl>
    <w:lvl w:ilvl="1">
      <w:start w:val="1"/>
      <w:numFmt w:val="decimal"/>
      <w:lvlText w:val="%1.%2"/>
      <w:lvlJc w:val="left"/>
      <w:pPr>
        <w:tabs>
          <w:tab w:val="num" w:pos="992"/>
        </w:tabs>
        <w:ind w:left="992" w:hanging="567"/>
      </w:pPr>
    </w:lvl>
    <w:lvl w:ilvl="2">
      <w:start w:val="1"/>
      <w:numFmt w:val="decimal"/>
      <w:lvlText w:val="%1.%2.%3"/>
      <w:lvlJc w:val="left"/>
      <w:pPr>
        <w:tabs>
          <w:tab w:val="num" w:pos="1418"/>
        </w:tabs>
        <w:ind w:left="1418"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49" w15:restartNumberingAfterBreak="0">
    <w:nsid w:val="6F637554"/>
    <w:multiLevelType w:val="hybridMultilevel"/>
    <w:tmpl w:val="DDCEB8BC"/>
    <w:lvl w:ilvl="0" w:tplc="67CA3A02">
      <w:start w:val="1"/>
      <w:numFmt w:val="decimal"/>
      <w:lvlText w:val="%1."/>
      <w:lvlJc w:val="left"/>
      <w:pPr>
        <w:ind w:left="1441" w:hanging="420"/>
      </w:pPr>
      <w:rPr>
        <w:rFonts w:hint="eastAsia"/>
      </w:r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50" w15:restartNumberingAfterBreak="0">
    <w:nsid w:val="708C7AD2"/>
    <w:multiLevelType w:val="hybridMultilevel"/>
    <w:tmpl w:val="ED9634A4"/>
    <w:lvl w:ilvl="0" w:tplc="4A6EC15E">
      <w:start w:val="1"/>
      <w:numFmt w:val="decimal"/>
      <w:pStyle w:val="111"/>
      <w:lvlText w:val="2.%1"/>
      <w:lvlJc w:val="left"/>
      <w:pPr>
        <w:ind w:left="420" w:hanging="420"/>
      </w:pPr>
      <w:rPr>
        <w:rFonts w:hint="eastAsia"/>
      </w:rPr>
    </w:lvl>
    <w:lvl w:ilvl="1" w:tplc="D29C6C76">
      <w:start w:val="1"/>
      <w:numFmt w:val="lowerLetter"/>
      <w:lvlText w:val="%2)"/>
      <w:lvlJc w:val="left"/>
      <w:pPr>
        <w:ind w:left="840" w:hanging="420"/>
      </w:pPr>
    </w:lvl>
    <w:lvl w:ilvl="2" w:tplc="4350AA4E">
      <w:start w:val="1"/>
      <w:numFmt w:val="decimal"/>
      <w:lvlText w:val="%3."/>
      <w:lvlJc w:val="left"/>
      <w:pPr>
        <w:ind w:left="1260" w:hanging="420"/>
      </w:pPr>
    </w:lvl>
    <w:lvl w:ilvl="3" w:tplc="EE944670" w:tentative="1">
      <w:start w:val="1"/>
      <w:numFmt w:val="decimal"/>
      <w:lvlText w:val="%4."/>
      <w:lvlJc w:val="left"/>
      <w:pPr>
        <w:ind w:left="1680" w:hanging="420"/>
      </w:pPr>
    </w:lvl>
    <w:lvl w:ilvl="4" w:tplc="8E20C44C" w:tentative="1">
      <w:start w:val="1"/>
      <w:numFmt w:val="lowerLetter"/>
      <w:lvlText w:val="%5)"/>
      <w:lvlJc w:val="left"/>
      <w:pPr>
        <w:ind w:left="2100" w:hanging="420"/>
      </w:pPr>
    </w:lvl>
    <w:lvl w:ilvl="5" w:tplc="0A2EC282" w:tentative="1">
      <w:start w:val="1"/>
      <w:numFmt w:val="lowerRoman"/>
      <w:lvlText w:val="%6."/>
      <w:lvlJc w:val="right"/>
      <w:pPr>
        <w:ind w:left="2520" w:hanging="420"/>
      </w:pPr>
    </w:lvl>
    <w:lvl w:ilvl="6" w:tplc="7A6AB41C" w:tentative="1">
      <w:start w:val="1"/>
      <w:numFmt w:val="decimal"/>
      <w:lvlText w:val="%7."/>
      <w:lvlJc w:val="left"/>
      <w:pPr>
        <w:ind w:left="2940" w:hanging="420"/>
      </w:pPr>
    </w:lvl>
    <w:lvl w:ilvl="7" w:tplc="29028D3E" w:tentative="1">
      <w:start w:val="1"/>
      <w:numFmt w:val="lowerLetter"/>
      <w:lvlText w:val="%8)"/>
      <w:lvlJc w:val="left"/>
      <w:pPr>
        <w:ind w:left="3360" w:hanging="420"/>
      </w:pPr>
    </w:lvl>
    <w:lvl w:ilvl="8" w:tplc="2962D8AE" w:tentative="1">
      <w:start w:val="1"/>
      <w:numFmt w:val="lowerRoman"/>
      <w:lvlText w:val="%9."/>
      <w:lvlJc w:val="right"/>
      <w:pPr>
        <w:ind w:left="3780" w:hanging="420"/>
      </w:pPr>
    </w:lvl>
  </w:abstractNum>
  <w:abstractNum w:abstractNumId="51" w15:restartNumberingAfterBreak="0">
    <w:nsid w:val="72347E6A"/>
    <w:multiLevelType w:val="multilevel"/>
    <w:tmpl w:val="D95C4700"/>
    <w:lvl w:ilvl="0">
      <w:start w:val="1"/>
      <w:numFmt w:val="upperLetter"/>
      <w:pStyle w:val="a2"/>
      <w:lvlText w:val="附录%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52" w15:restartNumberingAfterBreak="0">
    <w:nsid w:val="76E916B9"/>
    <w:multiLevelType w:val="hybridMultilevel"/>
    <w:tmpl w:val="C600621C"/>
    <w:lvl w:ilvl="0" w:tplc="67CA3A02">
      <w:start w:val="1"/>
      <w:numFmt w:val="decimal"/>
      <w:lvlText w:val="%1."/>
      <w:lvlJc w:val="left"/>
      <w:pPr>
        <w:ind w:left="1441" w:hanging="420"/>
      </w:pPr>
      <w:rPr>
        <w:rFonts w:hint="eastAsia"/>
      </w:r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num w:numId="1">
    <w:abstractNumId w:val="51"/>
  </w:num>
  <w:num w:numId="2">
    <w:abstractNumId w:val="32"/>
  </w:num>
  <w:num w:numId="3">
    <w:abstractNumId w:val="14"/>
  </w:num>
  <w:num w:numId="4">
    <w:abstractNumId w:val="9"/>
  </w:num>
  <w:num w:numId="5">
    <w:abstractNumId w:val="37"/>
  </w:num>
  <w:num w:numId="6">
    <w:abstractNumId w:val="13"/>
  </w:num>
  <w:num w:numId="7">
    <w:abstractNumId w:val="31"/>
  </w:num>
  <w:num w:numId="8">
    <w:abstractNumId w:val="39"/>
  </w:num>
  <w:num w:numId="9">
    <w:abstractNumId w:val="34"/>
  </w:num>
  <w:num w:numId="10">
    <w:abstractNumId w:val="45"/>
  </w:num>
  <w:num w:numId="11">
    <w:abstractNumId w:val="3"/>
  </w:num>
  <w:num w:numId="12">
    <w:abstractNumId w:val="11"/>
  </w:num>
  <w:num w:numId="13">
    <w:abstractNumId w:val="50"/>
  </w:num>
  <w:num w:numId="14">
    <w:abstractNumId w:val="46"/>
  </w:num>
  <w:num w:numId="15">
    <w:abstractNumId w:val="25"/>
  </w:num>
  <w:num w:numId="16">
    <w:abstractNumId w:val="18"/>
  </w:num>
  <w:num w:numId="17">
    <w:abstractNumId w:val="47"/>
  </w:num>
  <w:num w:numId="18">
    <w:abstractNumId w:val="29"/>
  </w:num>
  <w:num w:numId="19">
    <w:abstractNumId w:val="20"/>
  </w:num>
  <w:num w:numId="20">
    <w:abstractNumId w:val="30"/>
  </w:num>
  <w:num w:numId="21">
    <w:abstractNumId w:val="8"/>
  </w:num>
  <w:num w:numId="22">
    <w:abstractNumId w:val="4"/>
  </w:num>
  <w:num w:numId="23">
    <w:abstractNumId w:val="10"/>
  </w:num>
  <w:num w:numId="24">
    <w:abstractNumId w:val="49"/>
  </w:num>
  <w:num w:numId="25">
    <w:abstractNumId w:val="44"/>
  </w:num>
  <w:num w:numId="26">
    <w:abstractNumId w:val="5"/>
  </w:num>
  <w:num w:numId="27">
    <w:abstractNumId w:val="1"/>
  </w:num>
  <w:num w:numId="28">
    <w:abstractNumId w:val="24"/>
  </w:num>
  <w:num w:numId="29">
    <w:abstractNumId w:val="16"/>
  </w:num>
  <w:num w:numId="30">
    <w:abstractNumId w:val="26"/>
  </w:num>
  <w:num w:numId="31">
    <w:abstractNumId w:val="15"/>
  </w:num>
  <w:num w:numId="32">
    <w:abstractNumId w:val="35"/>
  </w:num>
  <w:num w:numId="33">
    <w:abstractNumId w:val="2"/>
  </w:num>
  <w:num w:numId="34">
    <w:abstractNumId w:val="7"/>
  </w:num>
  <w:num w:numId="35">
    <w:abstractNumId w:val="27"/>
  </w:num>
  <w:num w:numId="36">
    <w:abstractNumId w:val="28"/>
  </w:num>
  <w:num w:numId="37">
    <w:abstractNumId w:val="41"/>
  </w:num>
  <w:num w:numId="38">
    <w:abstractNumId w:val="12"/>
  </w:num>
  <w:num w:numId="39">
    <w:abstractNumId w:val="23"/>
  </w:num>
  <w:num w:numId="40">
    <w:abstractNumId w:val="48"/>
  </w:num>
  <w:num w:numId="41">
    <w:abstractNumId w:val="36"/>
  </w:num>
  <w:num w:numId="42">
    <w:abstractNumId w:val="22"/>
  </w:num>
  <w:num w:numId="43">
    <w:abstractNumId w:val="17"/>
  </w:num>
  <w:num w:numId="44">
    <w:abstractNumId w:val="38"/>
  </w:num>
  <w:num w:numId="4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43"/>
  </w:num>
  <w:num w:numId="58">
    <w:abstractNumId w:val="0"/>
  </w:num>
  <w:num w:numId="5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52"/>
  </w:num>
  <w:num w:numId="81">
    <w:abstractNumId w:val="42"/>
  </w:num>
  <w:num w:numId="82">
    <w:abstractNumId w:val="9"/>
  </w:num>
  <w:num w:numId="83">
    <w:abstractNumId w:val="9"/>
  </w:num>
  <w:num w:numId="84">
    <w:abstractNumId w:val="6"/>
  </w:num>
  <w:num w:numId="85">
    <w:abstractNumId w:val="40"/>
  </w:num>
  <w:num w:numId="86">
    <w:abstractNumId w:val="21"/>
  </w:num>
  <w:num w:numId="87">
    <w:abstractNumId w:val="33"/>
  </w:num>
  <w:num w:numId="88">
    <w:abstractNumId w:val="19"/>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67"/>
  <w:defaultTableStyle w:val="V30"/>
  <w:drawingGridHorizontalSpacing w:val="105"/>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C0B94"/>
    <w:rsid w:val="00000724"/>
    <w:rsid w:val="0000120B"/>
    <w:rsid w:val="00001904"/>
    <w:rsid w:val="000023DB"/>
    <w:rsid w:val="00005323"/>
    <w:rsid w:val="00007325"/>
    <w:rsid w:val="00010B7D"/>
    <w:rsid w:val="00010C0A"/>
    <w:rsid w:val="00011630"/>
    <w:rsid w:val="00011962"/>
    <w:rsid w:val="00011B50"/>
    <w:rsid w:val="00013155"/>
    <w:rsid w:val="000133AB"/>
    <w:rsid w:val="00014276"/>
    <w:rsid w:val="000145D8"/>
    <w:rsid w:val="00014C0D"/>
    <w:rsid w:val="000153E4"/>
    <w:rsid w:val="0001595D"/>
    <w:rsid w:val="000171EC"/>
    <w:rsid w:val="00017C40"/>
    <w:rsid w:val="000210D2"/>
    <w:rsid w:val="00021566"/>
    <w:rsid w:val="0002214D"/>
    <w:rsid w:val="00022254"/>
    <w:rsid w:val="0002276F"/>
    <w:rsid w:val="00024836"/>
    <w:rsid w:val="0002558E"/>
    <w:rsid w:val="00027F46"/>
    <w:rsid w:val="00030293"/>
    <w:rsid w:val="000321CB"/>
    <w:rsid w:val="00033243"/>
    <w:rsid w:val="00033F84"/>
    <w:rsid w:val="000375E9"/>
    <w:rsid w:val="00041545"/>
    <w:rsid w:val="00041907"/>
    <w:rsid w:val="00043B1A"/>
    <w:rsid w:val="000502C1"/>
    <w:rsid w:val="00050311"/>
    <w:rsid w:val="000504DB"/>
    <w:rsid w:val="0005157D"/>
    <w:rsid w:val="00051A7C"/>
    <w:rsid w:val="00051CA2"/>
    <w:rsid w:val="00052608"/>
    <w:rsid w:val="0005355F"/>
    <w:rsid w:val="000535E5"/>
    <w:rsid w:val="00054DE4"/>
    <w:rsid w:val="00064F80"/>
    <w:rsid w:val="0006678D"/>
    <w:rsid w:val="0006684D"/>
    <w:rsid w:val="00066A44"/>
    <w:rsid w:val="00066F4D"/>
    <w:rsid w:val="00070957"/>
    <w:rsid w:val="00071923"/>
    <w:rsid w:val="00072087"/>
    <w:rsid w:val="0007236C"/>
    <w:rsid w:val="00072AAD"/>
    <w:rsid w:val="00074B6E"/>
    <w:rsid w:val="00076475"/>
    <w:rsid w:val="00076AFE"/>
    <w:rsid w:val="00076E78"/>
    <w:rsid w:val="000777E5"/>
    <w:rsid w:val="0008003F"/>
    <w:rsid w:val="0008037B"/>
    <w:rsid w:val="0008048D"/>
    <w:rsid w:val="00080838"/>
    <w:rsid w:val="00080D2F"/>
    <w:rsid w:val="00082C9D"/>
    <w:rsid w:val="00082F3F"/>
    <w:rsid w:val="000834DE"/>
    <w:rsid w:val="00083A51"/>
    <w:rsid w:val="00084BE0"/>
    <w:rsid w:val="0008503A"/>
    <w:rsid w:val="000854EA"/>
    <w:rsid w:val="000862CE"/>
    <w:rsid w:val="00087B38"/>
    <w:rsid w:val="0009129A"/>
    <w:rsid w:val="00091B19"/>
    <w:rsid w:val="0009296F"/>
    <w:rsid w:val="000934F1"/>
    <w:rsid w:val="0009621C"/>
    <w:rsid w:val="00096488"/>
    <w:rsid w:val="0009664B"/>
    <w:rsid w:val="00096A63"/>
    <w:rsid w:val="00097458"/>
    <w:rsid w:val="0009792A"/>
    <w:rsid w:val="00097DE7"/>
    <w:rsid w:val="000A0022"/>
    <w:rsid w:val="000A1AFA"/>
    <w:rsid w:val="000A2674"/>
    <w:rsid w:val="000A585E"/>
    <w:rsid w:val="000A5CB3"/>
    <w:rsid w:val="000A5E01"/>
    <w:rsid w:val="000A6916"/>
    <w:rsid w:val="000A6E55"/>
    <w:rsid w:val="000A7FBA"/>
    <w:rsid w:val="000B1E79"/>
    <w:rsid w:val="000B1F79"/>
    <w:rsid w:val="000B245B"/>
    <w:rsid w:val="000B279C"/>
    <w:rsid w:val="000B5EE1"/>
    <w:rsid w:val="000B6384"/>
    <w:rsid w:val="000B65FD"/>
    <w:rsid w:val="000B7C6A"/>
    <w:rsid w:val="000B7C6C"/>
    <w:rsid w:val="000B7EFF"/>
    <w:rsid w:val="000C06CE"/>
    <w:rsid w:val="000C0963"/>
    <w:rsid w:val="000C0A74"/>
    <w:rsid w:val="000C3F98"/>
    <w:rsid w:val="000C62CD"/>
    <w:rsid w:val="000D0045"/>
    <w:rsid w:val="000D0502"/>
    <w:rsid w:val="000D2513"/>
    <w:rsid w:val="000D2AE3"/>
    <w:rsid w:val="000D41DD"/>
    <w:rsid w:val="000D57E7"/>
    <w:rsid w:val="000D601E"/>
    <w:rsid w:val="000D79DE"/>
    <w:rsid w:val="000E16AA"/>
    <w:rsid w:val="000E3396"/>
    <w:rsid w:val="000E3FA8"/>
    <w:rsid w:val="000E48ED"/>
    <w:rsid w:val="000E5A34"/>
    <w:rsid w:val="000E5B3B"/>
    <w:rsid w:val="000F21A1"/>
    <w:rsid w:val="000F2F37"/>
    <w:rsid w:val="000F443B"/>
    <w:rsid w:val="000F4683"/>
    <w:rsid w:val="000F536E"/>
    <w:rsid w:val="000F6AA5"/>
    <w:rsid w:val="000F73A2"/>
    <w:rsid w:val="001007FB"/>
    <w:rsid w:val="001017DC"/>
    <w:rsid w:val="0010187A"/>
    <w:rsid w:val="00101AE3"/>
    <w:rsid w:val="001020BB"/>
    <w:rsid w:val="0010214D"/>
    <w:rsid w:val="0010341A"/>
    <w:rsid w:val="0010410B"/>
    <w:rsid w:val="00104ADC"/>
    <w:rsid w:val="00106460"/>
    <w:rsid w:val="00106A4A"/>
    <w:rsid w:val="00107072"/>
    <w:rsid w:val="00107B0B"/>
    <w:rsid w:val="00107DA6"/>
    <w:rsid w:val="00110F4C"/>
    <w:rsid w:val="0011199D"/>
    <w:rsid w:val="00113CAD"/>
    <w:rsid w:val="00114A3D"/>
    <w:rsid w:val="0011636E"/>
    <w:rsid w:val="00116DBF"/>
    <w:rsid w:val="001178C7"/>
    <w:rsid w:val="00117C30"/>
    <w:rsid w:val="00120C0B"/>
    <w:rsid w:val="0012112D"/>
    <w:rsid w:val="00122A8A"/>
    <w:rsid w:val="00125657"/>
    <w:rsid w:val="00131CAC"/>
    <w:rsid w:val="00134805"/>
    <w:rsid w:val="00135B97"/>
    <w:rsid w:val="00135C53"/>
    <w:rsid w:val="00141150"/>
    <w:rsid w:val="00141351"/>
    <w:rsid w:val="0014145E"/>
    <w:rsid w:val="0014154F"/>
    <w:rsid w:val="00142926"/>
    <w:rsid w:val="00142F34"/>
    <w:rsid w:val="0014332B"/>
    <w:rsid w:val="0014385B"/>
    <w:rsid w:val="0014498F"/>
    <w:rsid w:val="001453BD"/>
    <w:rsid w:val="001454CD"/>
    <w:rsid w:val="00145A38"/>
    <w:rsid w:val="00150967"/>
    <w:rsid w:val="00151613"/>
    <w:rsid w:val="00152661"/>
    <w:rsid w:val="00154ACF"/>
    <w:rsid w:val="00156F51"/>
    <w:rsid w:val="00160729"/>
    <w:rsid w:val="00161BC3"/>
    <w:rsid w:val="00163D02"/>
    <w:rsid w:val="001666C5"/>
    <w:rsid w:val="00172027"/>
    <w:rsid w:val="00172E55"/>
    <w:rsid w:val="0017327A"/>
    <w:rsid w:val="0017451A"/>
    <w:rsid w:val="00176B45"/>
    <w:rsid w:val="00180259"/>
    <w:rsid w:val="0018080D"/>
    <w:rsid w:val="00180E3E"/>
    <w:rsid w:val="00181143"/>
    <w:rsid w:val="001827A7"/>
    <w:rsid w:val="00185231"/>
    <w:rsid w:val="00185EEE"/>
    <w:rsid w:val="00187508"/>
    <w:rsid w:val="00187DEF"/>
    <w:rsid w:val="00190A41"/>
    <w:rsid w:val="00191323"/>
    <w:rsid w:val="00191D15"/>
    <w:rsid w:val="001921A9"/>
    <w:rsid w:val="00194761"/>
    <w:rsid w:val="0019562C"/>
    <w:rsid w:val="001964B5"/>
    <w:rsid w:val="00196C9F"/>
    <w:rsid w:val="00197385"/>
    <w:rsid w:val="001A14C4"/>
    <w:rsid w:val="001A24AF"/>
    <w:rsid w:val="001A3936"/>
    <w:rsid w:val="001A42A4"/>
    <w:rsid w:val="001A7817"/>
    <w:rsid w:val="001B0FF2"/>
    <w:rsid w:val="001B18BF"/>
    <w:rsid w:val="001B20C3"/>
    <w:rsid w:val="001B38FF"/>
    <w:rsid w:val="001B3B2E"/>
    <w:rsid w:val="001B4094"/>
    <w:rsid w:val="001B4737"/>
    <w:rsid w:val="001B5D02"/>
    <w:rsid w:val="001B6259"/>
    <w:rsid w:val="001B6FAC"/>
    <w:rsid w:val="001B70B6"/>
    <w:rsid w:val="001C0851"/>
    <w:rsid w:val="001C0E12"/>
    <w:rsid w:val="001C0F7A"/>
    <w:rsid w:val="001C3D41"/>
    <w:rsid w:val="001C3F12"/>
    <w:rsid w:val="001C4487"/>
    <w:rsid w:val="001C527D"/>
    <w:rsid w:val="001D001D"/>
    <w:rsid w:val="001D0149"/>
    <w:rsid w:val="001D0278"/>
    <w:rsid w:val="001D18DC"/>
    <w:rsid w:val="001D669F"/>
    <w:rsid w:val="001D6842"/>
    <w:rsid w:val="001D7530"/>
    <w:rsid w:val="001D7DDA"/>
    <w:rsid w:val="001E30B9"/>
    <w:rsid w:val="001E37ED"/>
    <w:rsid w:val="001E382D"/>
    <w:rsid w:val="001E5B72"/>
    <w:rsid w:val="001E6211"/>
    <w:rsid w:val="001E6ABB"/>
    <w:rsid w:val="001E71BD"/>
    <w:rsid w:val="001F1D00"/>
    <w:rsid w:val="001F3661"/>
    <w:rsid w:val="001F3E31"/>
    <w:rsid w:val="001F54BE"/>
    <w:rsid w:val="002004D8"/>
    <w:rsid w:val="00200836"/>
    <w:rsid w:val="0020153C"/>
    <w:rsid w:val="00201774"/>
    <w:rsid w:val="00203E5B"/>
    <w:rsid w:val="002044DD"/>
    <w:rsid w:val="00210AFD"/>
    <w:rsid w:val="002116A0"/>
    <w:rsid w:val="00211EF5"/>
    <w:rsid w:val="0021235C"/>
    <w:rsid w:val="002134C0"/>
    <w:rsid w:val="0021362D"/>
    <w:rsid w:val="002148FC"/>
    <w:rsid w:val="00215F94"/>
    <w:rsid w:val="00216D88"/>
    <w:rsid w:val="00217D84"/>
    <w:rsid w:val="00220C70"/>
    <w:rsid w:val="002213B8"/>
    <w:rsid w:val="002226E2"/>
    <w:rsid w:val="002245F2"/>
    <w:rsid w:val="002247BC"/>
    <w:rsid w:val="00224DB5"/>
    <w:rsid w:val="00225DA0"/>
    <w:rsid w:val="002269E4"/>
    <w:rsid w:val="002304C5"/>
    <w:rsid w:val="00230E9E"/>
    <w:rsid w:val="002315E3"/>
    <w:rsid w:val="0023220D"/>
    <w:rsid w:val="00232D1D"/>
    <w:rsid w:val="00234CC4"/>
    <w:rsid w:val="002352DE"/>
    <w:rsid w:val="002375BA"/>
    <w:rsid w:val="002376A5"/>
    <w:rsid w:val="00242432"/>
    <w:rsid w:val="00242D9E"/>
    <w:rsid w:val="002435A7"/>
    <w:rsid w:val="00244EA6"/>
    <w:rsid w:val="002457D8"/>
    <w:rsid w:val="002461C9"/>
    <w:rsid w:val="00246E3D"/>
    <w:rsid w:val="002512A2"/>
    <w:rsid w:val="00251FCE"/>
    <w:rsid w:val="00253234"/>
    <w:rsid w:val="00253B8B"/>
    <w:rsid w:val="002541B3"/>
    <w:rsid w:val="00257718"/>
    <w:rsid w:val="002605B0"/>
    <w:rsid w:val="00260775"/>
    <w:rsid w:val="00262636"/>
    <w:rsid w:val="00264059"/>
    <w:rsid w:val="002652D5"/>
    <w:rsid w:val="00267C27"/>
    <w:rsid w:val="00270B20"/>
    <w:rsid w:val="002711F9"/>
    <w:rsid w:val="00271653"/>
    <w:rsid w:val="00273DF1"/>
    <w:rsid w:val="00274DC5"/>
    <w:rsid w:val="0027689A"/>
    <w:rsid w:val="00276B83"/>
    <w:rsid w:val="00276BD2"/>
    <w:rsid w:val="002819BC"/>
    <w:rsid w:val="00282C8C"/>
    <w:rsid w:val="00284CBB"/>
    <w:rsid w:val="002867B5"/>
    <w:rsid w:val="002867C1"/>
    <w:rsid w:val="00287854"/>
    <w:rsid w:val="00287B6B"/>
    <w:rsid w:val="00287E2E"/>
    <w:rsid w:val="0029076F"/>
    <w:rsid w:val="002907EC"/>
    <w:rsid w:val="002910E0"/>
    <w:rsid w:val="00292365"/>
    <w:rsid w:val="002935D8"/>
    <w:rsid w:val="002935E0"/>
    <w:rsid w:val="00294C23"/>
    <w:rsid w:val="00296E4D"/>
    <w:rsid w:val="002978F8"/>
    <w:rsid w:val="00297AEF"/>
    <w:rsid w:val="002A09D3"/>
    <w:rsid w:val="002A1B3F"/>
    <w:rsid w:val="002A2995"/>
    <w:rsid w:val="002A2E79"/>
    <w:rsid w:val="002A2F8F"/>
    <w:rsid w:val="002A330B"/>
    <w:rsid w:val="002A33AF"/>
    <w:rsid w:val="002A39A2"/>
    <w:rsid w:val="002A3B1A"/>
    <w:rsid w:val="002A486C"/>
    <w:rsid w:val="002A571E"/>
    <w:rsid w:val="002A5DEE"/>
    <w:rsid w:val="002A7E08"/>
    <w:rsid w:val="002B0014"/>
    <w:rsid w:val="002B11D0"/>
    <w:rsid w:val="002B12E7"/>
    <w:rsid w:val="002B2CD5"/>
    <w:rsid w:val="002B3A45"/>
    <w:rsid w:val="002B43FC"/>
    <w:rsid w:val="002B479B"/>
    <w:rsid w:val="002B4DA7"/>
    <w:rsid w:val="002B5115"/>
    <w:rsid w:val="002B5643"/>
    <w:rsid w:val="002B6979"/>
    <w:rsid w:val="002C0294"/>
    <w:rsid w:val="002C0543"/>
    <w:rsid w:val="002C0CD6"/>
    <w:rsid w:val="002C13CF"/>
    <w:rsid w:val="002C189D"/>
    <w:rsid w:val="002C1DB5"/>
    <w:rsid w:val="002C22D4"/>
    <w:rsid w:val="002C2318"/>
    <w:rsid w:val="002C2323"/>
    <w:rsid w:val="002C3278"/>
    <w:rsid w:val="002C3365"/>
    <w:rsid w:val="002C48D7"/>
    <w:rsid w:val="002C5ABE"/>
    <w:rsid w:val="002C5BEE"/>
    <w:rsid w:val="002C5EE9"/>
    <w:rsid w:val="002C6505"/>
    <w:rsid w:val="002D10F5"/>
    <w:rsid w:val="002D1728"/>
    <w:rsid w:val="002D489E"/>
    <w:rsid w:val="002D5BF8"/>
    <w:rsid w:val="002D6C54"/>
    <w:rsid w:val="002E0191"/>
    <w:rsid w:val="002E48D0"/>
    <w:rsid w:val="002E5399"/>
    <w:rsid w:val="002F014B"/>
    <w:rsid w:val="002F16D9"/>
    <w:rsid w:val="002F41B8"/>
    <w:rsid w:val="002F4605"/>
    <w:rsid w:val="002F496F"/>
    <w:rsid w:val="002F6142"/>
    <w:rsid w:val="002F64F1"/>
    <w:rsid w:val="002F692D"/>
    <w:rsid w:val="002F6A34"/>
    <w:rsid w:val="002F723A"/>
    <w:rsid w:val="002F7B08"/>
    <w:rsid w:val="00300685"/>
    <w:rsid w:val="00302245"/>
    <w:rsid w:val="00303D9D"/>
    <w:rsid w:val="003041A0"/>
    <w:rsid w:val="00305BEB"/>
    <w:rsid w:val="00305FB3"/>
    <w:rsid w:val="00306280"/>
    <w:rsid w:val="00307DBA"/>
    <w:rsid w:val="003105F1"/>
    <w:rsid w:val="00311171"/>
    <w:rsid w:val="00312DF1"/>
    <w:rsid w:val="003141CC"/>
    <w:rsid w:val="00314574"/>
    <w:rsid w:val="003162AE"/>
    <w:rsid w:val="0031692E"/>
    <w:rsid w:val="00316C8E"/>
    <w:rsid w:val="00320117"/>
    <w:rsid w:val="00321154"/>
    <w:rsid w:val="00322063"/>
    <w:rsid w:val="003236D2"/>
    <w:rsid w:val="00323A63"/>
    <w:rsid w:val="00325029"/>
    <w:rsid w:val="003267BB"/>
    <w:rsid w:val="00327963"/>
    <w:rsid w:val="00327A89"/>
    <w:rsid w:val="003344D9"/>
    <w:rsid w:val="003372EA"/>
    <w:rsid w:val="00337A16"/>
    <w:rsid w:val="00337B1D"/>
    <w:rsid w:val="00340C4B"/>
    <w:rsid w:val="003449B6"/>
    <w:rsid w:val="00345758"/>
    <w:rsid w:val="00345CA8"/>
    <w:rsid w:val="003460BF"/>
    <w:rsid w:val="003461B0"/>
    <w:rsid w:val="0034741F"/>
    <w:rsid w:val="00350893"/>
    <w:rsid w:val="00350A7D"/>
    <w:rsid w:val="00352F23"/>
    <w:rsid w:val="003539B9"/>
    <w:rsid w:val="00354F26"/>
    <w:rsid w:val="003579F6"/>
    <w:rsid w:val="00360713"/>
    <w:rsid w:val="003610EF"/>
    <w:rsid w:val="00361792"/>
    <w:rsid w:val="00361F14"/>
    <w:rsid w:val="00362411"/>
    <w:rsid w:val="00362546"/>
    <w:rsid w:val="003629CB"/>
    <w:rsid w:val="00362BAD"/>
    <w:rsid w:val="00362ECF"/>
    <w:rsid w:val="0036631D"/>
    <w:rsid w:val="00366E4B"/>
    <w:rsid w:val="00370DC3"/>
    <w:rsid w:val="00373B2C"/>
    <w:rsid w:val="00374120"/>
    <w:rsid w:val="00375C83"/>
    <w:rsid w:val="00375EAD"/>
    <w:rsid w:val="0038023D"/>
    <w:rsid w:val="00382427"/>
    <w:rsid w:val="00383C67"/>
    <w:rsid w:val="0038441E"/>
    <w:rsid w:val="00384F48"/>
    <w:rsid w:val="003860AA"/>
    <w:rsid w:val="0038612C"/>
    <w:rsid w:val="00386230"/>
    <w:rsid w:val="0038624B"/>
    <w:rsid w:val="003868D9"/>
    <w:rsid w:val="00390D3B"/>
    <w:rsid w:val="00391A56"/>
    <w:rsid w:val="003925C2"/>
    <w:rsid w:val="003938C4"/>
    <w:rsid w:val="003944FC"/>
    <w:rsid w:val="003959B9"/>
    <w:rsid w:val="00395E30"/>
    <w:rsid w:val="0039711D"/>
    <w:rsid w:val="003A104F"/>
    <w:rsid w:val="003A27CA"/>
    <w:rsid w:val="003A27F5"/>
    <w:rsid w:val="003A3278"/>
    <w:rsid w:val="003A3E26"/>
    <w:rsid w:val="003A3E7D"/>
    <w:rsid w:val="003A49B8"/>
    <w:rsid w:val="003A4F05"/>
    <w:rsid w:val="003A539B"/>
    <w:rsid w:val="003A549C"/>
    <w:rsid w:val="003A5BE8"/>
    <w:rsid w:val="003A5E46"/>
    <w:rsid w:val="003A5FE1"/>
    <w:rsid w:val="003A7260"/>
    <w:rsid w:val="003A7C9C"/>
    <w:rsid w:val="003A7DC7"/>
    <w:rsid w:val="003B0074"/>
    <w:rsid w:val="003B0C21"/>
    <w:rsid w:val="003B1CDC"/>
    <w:rsid w:val="003B22E9"/>
    <w:rsid w:val="003B2CEF"/>
    <w:rsid w:val="003B49A7"/>
    <w:rsid w:val="003B4ED9"/>
    <w:rsid w:val="003B6F29"/>
    <w:rsid w:val="003C08CB"/>
    <w:rsid w:val="003C1978"/>
    <w:rsid w:val="003C1E9E"/>
    <w:rsid w:val="003C2E2D"/>
    <w:rsid w:val="003C30C3"/>
    <w:rsid w:val="003C39E6"/>
    <w:rsid w:val="003C5BE1"/>
    <w:rsid w:val="003D2573"/>
    <w:rsid w:val="003D2786"/>
    <w:rsid w:val="003D296C"/>
    <w:rsid w:val="003E06CC"/>
    <w:rsid w:val="003E115D"/>
    <w:rsid w:val="003E1CCE"/>
    <w:rsid w:val="003E1F44"/>
    <w:rsid w:val="003E211E"/>
    <w:rsid w:val="003E3A83"/>
    <w:rsid w:val="003E5019"/>
    <w:rsid w:val="003E5313"/>
    <w:rsid w:val="003E63EC"/>
    <w:rsid w:val="003E7FEC"/>
    <w:rsid w:val="003F0B45"/>
    <w:rsid w:val="003F0F18"/>
    <w:rsid w:val="003F3A47"/>
    <w:rsid w:val="003F3D2A"/>
    <w:rsid w:val="003F4170"/>
    <w:rsid w:val="003F43CE"/>
    <w:rsid w:val="003F4FCF"/>
    <w:rsid w:val="003F7555"/>
    <w:rsid w:val="00400F61"/>
    <w:rsid w:val="00403032"/>
    <w:rsid w:val="00403290"/>
    <w:rsid w:val="0040332D"/>
    <w:rsid w:val="004040EF"/>
    <w:rsid w:val="004053CB"/>
    <w:rsid w:val="00406BA5"/>
    <w:rsid w:val="0041039A"/>
    <w:rsid w:val="004105EC"/>
    <w:rsid w:val="00411791"/>
    <w:rsid w:val="00413400"/>
    <w:rsid w:val="004136A5"/>
    <w:rsid w:val="0041409F"/>
    <w:rsid w:val="00416E2E"/>
    <w:rsid w:val="00420B72"/>
    <w:rsid w:val="00421C7C"/>
    <w:rsid w:val="00422748"/>
    <w:rsid w:val="00423BDC"/>
    <w:rsid w:val="004278B5"/>
    <w:rsid w:val="004300F4"/>
    <w:rsid w:val="004314CE"/>
    <w:rsid w:val="004346AD"/>
    <w:rsid w:val="004356EB"/>
    <w:rsid w:val="00435FAE"/>
    <w:rsid w:val="0043602D"/>
    <w:rsid w:val="0043675F"/>
    <w:rsid w:val="00436804"/>
    <w:rsid w:val="00436B92"/>
    <w:rsid w:val="00440AA8"/>
    <w:rsid w:val="00441D72"/>
    <w:rsid w:val="00447103"/>
    <w:rsid w:val="0044762D"/>
    <w:rsid w:val="00450E12"/>
    <w:rsid w:val="00451CF6"/>
    <w:rsid w:val="0045366D"/>
    <w:rsid w:val="004547B4"/>
    <w:rsid w:val="00455497"/>
    <w:rsid w:val="00456096"/>
    <w:rsid w:val="00457348"/>
    <w:rsid w:val="004601F1"/>
    <w:rsid w:val="004622AB"/>
    <w:rsid w:val="00462D8E"/>
    <w:rsid w:val="0046363A"/>
    <w:rsid w:val="00463820"/>
    <w:rsid w:val="00463E32"/>
    <w:rsid w:val="00464E48"/>
    <w:rsid w:val="00466677"/>
    <w:rsid w:val="0046676C"/>
    <w:rsid w:val="00466E8E"/>
    <w:rsid w:val="00470A8F"/>
    <w:rsid w:val="004722EF"/>
    <w:rsid w:val="00472F50"/>
    <w:rsid w:val="00473CB2"/>
    <w:rsid w:val="00473FEF"/>
    <w:rsid w:val="00476FB1"/>
    <w:rsid w:val="00477927"/>
    <w:rsid w:val="00480427"/>
    <w:rsid w:val="004821F6"/>
    <w:rsid w:val="004832FC"/>
    <w:rsid w:val="0048347D"/>
    <w:rsid w:val="00483F9A"/>
    <w:rsid w:val="00486431"/>
    <w:rsid w:val="00486E75"/>
    <w:rsid w:val="00487A1C"/>
    <w:rsid w:val="00487D14"/>
    <w:rsid w:val="00487E35"/>
    <w:rsid w:val="00490EDD"/>
    <w:rsid w:val="00491A2E"/>
    <w:rsid w:val="004933CE"/>
    <w:rsid w:val="004957AB"/>
    <w:rsid w:val="00496E4C"/>
    <w:rsid w:val="00497F73"/>
    <w:rsid w:val="004A2642"/>
    <w:rsid w:val="004A2673"/>
    <w:rsid w:val="004A3992"/>
    <w:rsid w:val="004A4005"/>
    <w:rsid w:val="004B0D41"/>
    <w:rsid w:val="004B29CD"/>
    <w:rsid w:val="004B3531"/>
    <w:rsid w:val="004B38F1"/>
    <w:rsid w:val="004B3D5C"/>
    <w:rsid w:val="004B4C7A"/>
    <w:rsid w:val="004B6114"/>
    <w:rsid w:val="004B6AA4"/>
    <w:rsid w:val="004B6CA8"/>
    <w:rsid w:val="004B6FC8"/>
    <w:rsid w:val="004B7A61"/>
    <w:rsid w:val="004C0466"/>
    <w:rsid w:val="004C0872"/>
    <w:rsid w:val="004C28C6"/>
    <w:rsid w:val="004C41B3"/>
    <w:rsid w:val="004C7563"/>
    <w:rsid w:val="004D2AC9"/>
    <w:rsid w:val="004D2AE8"/>
    <w:rsid w:val="004D2C13"/>
    <w:rsid w:val="004D5CF1"/>
    <w:rsid w:val="004D5DC8"/>
    <w:rsid w:val="004D643F"/>
    <w:rsid w:val="004D69D2"/>
    <w:rsid w:val="004E0672"/>
    <w:rsid w:val="004E1362"/>
    <w:rsid w:val="004E2448"/>
    <w:rsid w:val="004E2A9A"/>
    <w:rsid w:val="004E2DD3"/>
    <w:rsid w:val="004E2F19"/>
    <w:rsid w:val="004E2FEA"/>
    <w:rsid w:val="004E305E"/>
    <w:rsid w:val="004E42D2"/>
    <w:rsid w:val="004E6EC6"/>
    <w:rsid w:val="004F06FA"/>
    <w:rsid w:val="004F1A3D"/>
    <w:rsid w:val="004F1EC0"/>
    <w:rsid w:val="004F2447"/>
    <w:rsid w:val="004F38AE"/>
    <w:rsid w:val="004F3C7C"/>
    <w:rsid w:val="004F3E1C"/>
    <w:rsid w:val="004F6280"/>
    <w:rsid w:val="004F697C"/>
    <w:rsid w:val="004F6CED"/>
    <w:rsid w:val="005016A8"/>
    <w:rsid w:val="00501B07"/>
    <w:rsid w:val="00501EA8"/>
    <w:rsid w:val="00503848"/>
    <w:rsid w:val="00503D14"/>
    <w:rsid w:val="00504B55"/>
    <w:rsid w:val="00505F53"/>
    <w:rsid w:val="0050614A"/>
    <w:rsid w:val="00507E2A"/>
    <w:rsid w:val="005135D9"/>
    <w:rsid w:val="005214A7"/>
    <w:rsid w:val="00522580"/>
    <w:rsid w:val="00523C28"/>
    <w:rsid w:val="00523CA8"/>
    <w:rsid w:val="00523E52"/>
    <w:rsid w:val="0052474E"/>
    <w:rsid w:val="0052675B"/>
    <w:rsid w:val="00526952"/>
    <w:rsid w:val="00526BBC"/>
    <w:rsid w:val="00530302"/>
    <w:rsid w:val="00530D24"/>
    <w:rsid w:val="0053194D"/>
    <w:rsid w:val="00533708"/>
    <w:rsid w:val="005350A0"/>
    <w:rsid w:val="0053545F"/>
    <w:rsid w:val="00535F4C"/>
    <w:rsid w:val="00536900"/>
    <w:rsid w:val="00536D4D"/>
    <w:rsid w:val="00537472"/>
    <w:rsid w:val="00541CDC"/>
    <w:rsid w:val="00542A3C"/>
    <w:rsid w:val="00543953"/>
    <w:rsid w:val="00543A76"/>
    <w:rsid w:val="00543FDE"/>
    <w:rsid w:val="00545A3D"/>
    <w:rsid w:val="005476F7"/>
    <w:rsid w:val="00547873"/>
    <w:rsid w:val="0055520C"/>
    <w:rsid w:val="0055595D"/>
    <w:rsid w:val="00556721"/>
    <w:rsid w:val="00556DB2"/>
    <w:rsid w:val="005578B6"/>
    <w:rsid w:val="005607FC"/>
    <w:rsid w:val="00562612"/>
    <w:rsid w:val="00562E3E"/>
    <w:rsid w:val="00563999"/>
    <w:rsid w:val="005706B5"/>
    <w:rsid w:val="00571B40"/>
    <w:rsid w:val="00573C39"/>
    <w:rsid w:val="0057476C"/>
    <w:rsid w:val="0057502B"/>
    <w:rsid w:val="005750C8"/>
    <w:rsid w:val="0057552D"/>
    <w:rsid w:val="0057752B"/>
    <w:rsid w:val="00577A5F"/>
    <w:rsid w:val="00577A8B"/>
    <w:rsid w:val="00577CDF"/>
    <w:rsid w:val="00580254"/>
    <w:rsid w:val="00581446"/>
    <w:rsid w:val="00581962"/>
    <w:rsid w:val="00585E01"/>
    <w:rsid w:val="00586D12"/>
    <w:rsid w:val="00592EA9"/>
    <w:rsid w:val="00594091"/>
    <w:rsid w:val="00596A92"/>
    <w:rsid w:val="005A0AAD"/>
    <w:rsid w:val="005A1A80"/>
    <w:rsid w:val="005A1E6F"/>
    <w:rsid w:val="005A26CE"/>
    <w:rsid w:val="005A485F"/>
    <w:rsid w:val="005A53D7"/>
    <w:rsid w:val="005A751D"/>
    <w:rsid w:val="005A79AE"/>
    <w:rsid w:val="005B0949"/>
    <w:rsid w:val="005B1188"/>
    <w:rsid w:val="005B11F5"/>
    <w:rsid w:val="005B2518"/>
    <w:rsid w:val="005B30B2"/>
    <w:rsid w:val="005B310A"/>
    <w:rsid w:val="005B3DDC"/>
    <w:rsid w:val="005B5054"/>
    <w:rsid w:val="005B5970"/>
    <w:rsid w:val="005B6D8C"/>
    <w:rsid w:val="005B71DF"/>
    <w:rsid w:val="005B755C"/>
    <w:rsid w:val="005B7DC2"/>
    <w:rsid w:val="005B7E6C"/>
    <w:rsid w:val="005C4B55"/>
    <w:rsid w:val="005C4E64"/>
    <w:rsid w:val="005C7FAB"/>
    <w:rsid w:val="005D02D8"/>
    <w:rsid w:val="005D203C"/>
    <w:rsid w:val="005D2A15"/>
    <w:rsid w:val="005D2DB6"/>
    <w:rsid w:val="005D4160"/>
    <w:rsid w:val="005D419D"/>
    <w:rsid w:val="005D499C"/>
    <w:rsid w:val="005D4B94"/>
    <w:rsid w:val="005D4C6C"/>
    <w:rsid w:val="005D4E83"/>
    <w:rsid w:val="005E004F"/>
    <w:rsid w:val="005E0257"/>
    <w:rsid w:val="005E08C3"/>
    <w:rsid w:val="005E2BA8"/>
    <w:rsid w:val="005E2DD2"/>
    <w:rsid w:val="005E4B56"/>
    <w:rsid w:val="005E5310"/>
    <w:rsid w:val="005E7899"/>
    <w:rsid w:val="005F10B1"/>
    <w:rsid w:val="005F26D0"/>
    <w:rsid w:val="005F2A85"/>
    <w:rsid w:val="005F5536"/>
    <w:rsid w:val="0060106F"/>
    <w:rsid w:val="006014A4"/>
    <w:rsid w:val="00602B73"/>
    <w:rsid w:val="00606353"/>
    <w:rsid w:val="006072A9"/>
    <w:rsid w:val="00607A81"/>
    <w:rsid w:val="0061025C"/>
    <w:rsid w:val="00610C3F"/>
    <w:rsid w:val="006120E1"/>
    <w:rsid w:val="006137CA"/>
    <w:rsid w:val="00613D31"/>
    <w:rsid w:val="00614715"/>
    <w:rsid w:val="006174FF"/>
    <w:rsid w:val="0061787C"/>
    <w:rsid w:val="00620B4A"/>
    <w:rsid w:val="00621B0C"/>
    <w:rsid w:val="00621FE8"/>
    <w:rsid w:val="00622AD7"/>
    <w:rsid w:val="00623396"/>
    <w:rsid w:val="00624F47"/>
    <w:rsid w:val="0062510F"/>
    <w:rsid w:val="006259EC"/>
    <w:rsid w:val="0062669E"/>
    <w:rsid w:val="00627321"/>
    <w:rsid w:val="00631584"/>
    <w:rsid w:val="00631B2F"/>
    <w:rsid w:val="006320F1"/>
    <w:rsid w:val="00632A2C"/>
    <w:rsid w:val="00633087"/>
    <w:rsid w:val="0063351F"/>
    <w:rsid w:val="00634469"/>
    <w:rsid w:val="00634DF4"/>
    <w:rsid w:val="00635C5F"/>
    <w:rsid w:val="00636190"/>
    <w:rsid w:val="00636666"/>
    <w:rsid w:val="0064022C"/>
    <w:rsid w:val="00640FAB"/>
    <w:rsid w:val="00641667"/>
    <w:rsid w:val="00641F46"/>
    <w:rsid w:val="006420EA"/>
    <w:rsid w:val="00642E8D"/>
    <w:rsid w:val="00646082"/>
    <w:rsid w:val="00646637"/>
    <w:rsid w:val="006468D2"/>
    <w:rsid w:val="006473F1"/>
    <w:rsid w:val="006521BE"/>
    <w:rsid w:val="00652354"/>
    <w:rsid w:val="00652A23"/>
    <w:rsid w:val="00652FDB"/>
    <w:rsid w:val="00655365"/>
    <w:rsid w:val="00656D35"/>
    <w:rsid w:val="00656DFB"/>
    <w:rsid w:val="006611CD"/>
    <w:rsid w:val="00661235"/>
    <w:rsid w:val="00662E2B"/>
    <w:rsid w:val="0066367D"/>
    <w:rsid w:val="00664473"/>
    <w:rsid w:val="006646A8"/>
    <w:rsid w:val="00665B0E"/>
    <w:rsid w:val="00670BE2"/>
    <w:rsid w:val="00671288"/>
    <w:rsid w:val="00672951"/>
    <w:rsid w:val="00673126"/>
    <w:rsid w:val="00674A4C"/>
    <w:rsid w:val="006760E1"/>
    <w:rsid w:val="006765F5"/>
    <w:rsid w:val="00676C2A"/>
    <w:rsid w:val="00680302"/>
    <w:rsid w:val="00680585"/>
    <w:rsid w:val="00680B76"/>
    <w:rsid w:val="00681061"/>
    <w:rsid w:val="0068230F"/>
    <w:rsid w:val="00683565"/>
    <w:rsid w:val="00683953"/>
    <w:rsid w:val="0068422F"/>
    <w:rsid w:val="00686747"/>
    <w:rsid w:val="00691C48"/>
    <w:rsid w:val="00691CA6"/>
    <w:rsid w:val="00694D8B"/>
    <w:rsid w:val="0069554C"/>
    <w:rsid w:val="00695D19"/>
    <w:rsid w:val="00696A4E"/>
    <w:rsid w:val="00697D2C"/>
    <w:rsid w:val="006A144A"/>
    <w:rsid w:val="006A22A1"/>
    <w:rsid w:val="006A25D7"/>
    <w:rsid w:val="006A39FD"/>
    <w:rsid w:val="006A458E"/>
    <w:rsid w:val="006A745A"/>
    <w:rsid w:val="006A7AB4"/>
    <w:rsid w:val="006B14BF"/>
    <w:rsid w:val="006B451F"/>
    <w:rsid w:val="006B58EE"/>
    <w:rsid w:val="006B5E98"/>
    <w:rsid w:val="006B6A79"/>
    <w:rsid w:val="006C053D"/>
    <w:rsid w:val="006C0BC8"/>
    <w:rsid w:val="006C1E0B"/>
    <w:rsid w:val="006C425F"/>
    <w:rsid w:val="006C4329"/>
    <w:rsid w:val="006C559F"/>
    <w:rsid w:val="006C644D"/>
    <w:rsid w:val="006C65AA"/>
    <w:rsid w:val="006D0B05"/>
    <w:rsid w:val="006D622A"/>
    <w:rsid w:val="006D7C8F"/>
    <w:rsid w:val="006E0824"/>
    <w:rsid w:val="006E17E3"/>
    <w:rsid w:val="006E2DF2"/>
    <w:rsid w:val="006E2F9F"/>
    <w:rsid w:val="006E70B8"/>
    <w:rsid w:val="006F206B"/>
    <w:rsid w:val="006F23AF"/>
    <w:rsid w:val="006F2A6C"/>
    <w:rsid w:val="006F3081"/>
    <w:rsid w:val="006F4046"/>
    <w:rsid w:val="006F58F0"/>
    <w:rsid w:val="006F6B63"/>
    <w:rsid w:val="007029D0"/>
    <w:rsid w:val="0070345E"/>
    <w:rsid w:val="0070376F"/>
    <w:rsid w:val="007042AA"/>
    <w:rsid w:val="007043C1"/>
    <w:rsid w:val="00704E84"/>
    <w:rsid w:val="00705017"/>
    <w:rsid w:val="0070636C"/>
    <w:rsid w:val="007117AB"/>
    <w:rsid w:val="00711AA7"/>
    <w:rsid w:val="00713707"/>
    <w:rsid w:val="00713FD2"/>
    <w:rsid w:val="00714C88"/>
    <w:rsid w:val="007153FB"/>
    <w:rsid w:val="00715EF5"/>
    <w:rsid w:val="00716916"/>
    <w:rsid w:val="00716F24"/>
    <w:rsid w:val="00717CF9"/>
    <w:rsid w:val="0072122A"/>
    <w:rsid w:val="00722684"/>
    <w:rsid w:val="00723A5F"/>
    <w:rsid w:val="00723F21"/>
    <w:rsid w:val="00724A17"/>
    <w:rsid w:val="00725F76"/>
    <w:rsid w:val="0072774E"/>
    <w:rsid w:val="00727A1A"/>
    <w:rsid w:val="0073084B"/>
    <w:rsid w:val="007308D9"/>
    <w:rsid w:val="007310BD"/>
    <w:rsid w:val="007317BB"/>
    <w:rsid w:val="00731863"/>
    <w:rsid w:val="00731ADC"/>
    <w:rsid w:val="00731B91"/>
    <w:rsid w:val="00733628"/>
    <w:rsid w:val="00733BDB"/>
    <w:rsid w:val="0073530A"/>
    <w:rsid w:val="007369BD"/>
    <w:rsid w:val="00736A92"/>
    <w:rsid w:val="00737D63"/>
    <w:rsid w:val="00737E11"/>
    <w:rsid w:val="00737EF0"/>
    <w:rsid w:val="00742A75"/>
    <w:rsid w:val="00742D5E"/>
    <w:rsid w:val="0074365E"/>
    <w:rsid w:val="0074627D"/>
    <w:rsid w:val="0074633A"/>
    <w:rsid w:val="0074648A"/>
    <w:rsid w:val="007476D8"/>
    <w:rsid w:val="007511FB"/>
    <w:rsid w:val="007513EB"/>
    <w:rsid w:val="00752B9C"/>
    <w:rsid w:val="00754D4D"/>
    <w:rsid w:val="0075561F"/>
    <w:rsid w:val="0075691C"/>
    <w:rsid w:val="00756FCA"/>
    <w:rsid w:val="00757266"/>
    <w:rsid w:val="007578B3"/>
    <w:rsid w:val="00760AD1"/>
    <w:rsid w:val="00762127"/>
    <w:rsid w:val="007638B2"/>
    <w:rsid w:val="007646D9"/>
    <w:rsid w:val="00765F00"/>
    <w:rsid w:val="007665F5"/>
    <w:rsid w:val="0076735B"/>
    <w:rsid w:val="007673B1"/>
    <w:rsid w:val="00771CA2"/>
    <w:rsid w:val="00771F53"/>
    <w:rsid w:val="00774DDB"/>
    <w:rsid w:val="00774E27"/>
    <w:rsid w:val="007750B2"/>
    <w:rsid w:val="00775422"/>
    <w:rsid w:val="00781B39"/>
    <w:rsid w:val="0078266A"/>
    <w:rsid w:val="00782B6C"/>
    <w:rsid w:val="0078422C"/>
    <w:rsid w:val="00785ECF"/>
    <w:rsid w:val="00787543"/>
    <w:rsid w:val="00790918"/>
    <w:rsid w:val="00790CE5"/>
    <w:rsid w:val="00791CC2"/>
    <w:rsid w:val="00792F48"/>
    <w:rsid w:val="0079412F"/>
    <w:rsid w:val="007946B0"/>
    <w:rsid w:val="00794837"/>
    <w:rsid w:val="00795953"/>
    <w:rsid w:val="00796312"/>
    <w:rsid w:val="007A0830"/>
    <w:rsid w:val="007A0C9B"/>
    <w:rsid w:val="007A1649"/>
    <w:rsid w:val="007A2E34"/>
    <w:rsid w:val="007A40F2"/>
    <w:rsid w:val="007A4B89"/>
    <w:rsid w:val="007B1662"/>
    <w:rsid w:val="007B1E9D"/>
    <w:rsid w:val="007B570C"/>
    <w:rsid w:val="007B5F15"/>
    <w:rsid w:val="007B656E"/>
    <w:rsid w:val="007C0C8B"/>
    <w:rsid w:val="007C10E2"/>
    <w:rsid w:val="007C16D6"/>
    <w:rsid w:val="007C2CDF"/>
    <w:rsid w:val="007C58EA"/>
    <w:rsid w:val="007C75D4"/>
    <w:rsid w:val="007D0F25"/>
    <w:rsid w:val="007D1776"/>
    <w:rsid w:val="007D1AD5"/>
    <w:rsid w:val="007D1DFD"/>
    <w:rsid w:val="007D2A02"/>
    <w:rsid w:val="007D2A46"/>
    <w:rsid w:val="007D410C"/>
    <w:rsid w:val="007D64F6"/>
    <w:rsid w:val="007E021F"/>
    <w:rsid w:val="007E1945"/>
    <w:rsid w:val="007E2B96"/>
    <w:rsid w:val="007E2F3F"/>
    <w:rsid w:val="007E30DF"/>
    <w:rsid w:val="007E4F2E"/>
    <w:rsid w:val="007E59F2"/>
    <w:rsid w:val="007E5E20"/>
    <w:rsid w:val="007E6778"/>
    <w:rsid w:val="007E6E07"/>
    <w:rsid w:val="007F1CDC"/>
    <w:rsid w:val="007F2ED8"/>
    <w:rsid w:val="007F349E"/>
    <w:rsid w:val="007F5A96"/>
    <w:rsid w:val="007F60A7"/>
    <w:rsid w:val="007F72E4"/>
    <w:rsid w:val="007F79DF"/>
    <w:rsid w:val="007F7AA3"/>
    <w:rsid w:val="007F7C13"/>
    <w:rsid w:val="00801997"/>
    <w:rsid w:val="008019B8"/>
    <w:rsid w:val="00801F2A"/>
    <w:rsid w:val="00802CB6"/>
    <w:rsid w:val="00803565"/>
    <w:rsid w:val="00803612"/>
    <w:rsid w:val="00803C65"/>
    <w:rsid w:val="00804F8D"/>
    <w:rsid w:val="008054F9"/>
    <w:rsid w:val="00806486"/>
    <w:rsid w:val="00806C7E"/>
    <w:rsid w:val="00806C96"/>
    <w:rsid w:val="00806D41"/>
    <w:rsid w:val="00807F84"/>
    <w:rsid w:val="00810E74"/>
    <w:rsid w:val="00811280"/>
    <w:rsid w:val="00811B8B"/>
    <w:rsid w:val="00811EA4"/>
    <w:rsid w:val="0081257B"/>
    <w:rsid w:val="00812B3B"/>
    <w:rsid w:val="00814B59"/>
    <w:rsid w:val="0081556A"/>
    <w:rsid w:val="0081682E"/>
    <w:rsid w:val="008170F5"/>
    <w:rsid w:val="00817623"/>
    <w:rsid w:val="008178E2"/>
    <w:rsid w:val="0082028F"/>
    <w:rsid w:val="00820D56"/>
    <w:rsid w:val="008222C3"/>
    <w:rsid w:val="008226AF"/>
    <w:rsid w:val="0082306C"/>
    <w:rsid w:val="00823835"/>
    <w:rsid w:val="008251CB"/>
    <w:rsid w:val="00825757"/>
    <w:rsid w:val="00826AC1"/>
    <w:rsid w:val="00832F4E"/>
    <w:rsid w:val="008330FA"/>
    <w:rsid w:val="0083363F"/>
    <w:rsid w:val="008354A3"/>
    <w:rsid w:val="00841556"/>
    <w:rsid w:val="00843274"/>
    <w:rsid w:val="0084363F"/>
    <w:rsid w:val="00843817"/>
    <w:rsid w:val="008443F6"/>
    <w:rsid w:val="0084475E"/>
    <w:rsid w:val="0084655B"/>
    <w:rsid w:val="00846BB0"/>
    <w:rsid w:val="00850B14"/>
    <w:rsid w:val="00851383"/>
    <w:rsid w:val="00851563"/>
    <w:rsid w:val="00851688"/>
    <w:rsid w:val="00851DB9"/>
    <w:rsid w:val="00851F82"/>
    <w:rsid w:val="008522C4"/>
    <w:rsid w:val="00852C97"/>
    <w:rsid w:val="00852EDF"/>
    <w:rsid w:val="008558AA"/>
    <w:rsid w:val="00856EDA"/>
    <w:rsid w:val="0086134D"/>
    <w:rsid w:val="008619CD"/>
    <w:rsid w:val="00861AD4"/>
    <w:rsid w:val="00863386"/>
    <w:rsid w:val="00863737"/>
    <w:rsid w:val="00864F67"/>
    <w:rsid w:val="00865C51"/>
    <w:rsid w:val="00866CFB"/>
    <w:rsid w:val="00870F0E"/>
    <w:rsid w:val="008711C0"/>
    <w:rsid w:val="00872841"/>
    <w:rsid w:val="008731B3"/>
    <w:rsid w:val="0087575D"/>
    <w:rsid w:val="008763C5"/>
    <w:rsid w:val="0087789B"/>
    <w:rsid w:val="00877F78"/>
    <w:rsid w:val="0088089F"/>
    <w:rsid w:val="008815FE"/>
    <w:rsid w:val="00883CD8"/>
    <w:rsid w:val="00883E98"/>
    <w:rsid w:val="008845C4"/>
    <w:rsid w:val="00884B45"/>
    <w:rsid w:val="008851B7"/>
    <w:rsid w:val="00887F79"/>
    <w:rsid w:val="00890300"/>
    <w:rsid w:val="00890E6E"/>
    <w:rsid w:val="0089106F"/>
    <w:rsid w:val="00892ED7"/>
    <w:rsid w:val="008938AC"/>
    <w:rsid w:val="00894601"/>
    <w:rsid w:val="00894B1A"/>
    <w:rsid w:val="00895F1B"/>
    <w:rsid w:val="00897757"/>
    <w:rsid w:val="008A08C6"/>
    <w:rsid w:val="008A0CDC"/>
    <w:rsid w:val="008A288E"/>
    <w:rsid w:val="008A3B32"/>
    <w:rsid w:val="008A4ADD"/>
    <w:rsid w:val="008A4BDD"/>
    <w:rsid w:val="008A4D88"/>
    <w:rsid w:val="008A5256"/>
    <w:rsid w:val="008B0AB0"/>
    <w:rsid w:val="008B0E3E"/>
    <w:rsid w:val="008B17EE"/>
    <w:rsid w:val="008B34F2"/>
    <w:rsid w:val="008B4D70"/>
    <w:rsid w:val="008B5835"/>
    <w:rsid w:val="008B6D57"/>
    <w:rsid w:val="008B7B9B"/>
    <w:rsid w:val="008C02CF"/>
    <w:rsid w:val="008C0438"/>
    <w:rsid w:val="008C2E4D"/>
    <w:rsid w:val="008C30F4"/>
    <w:rsid w:val="008C5037"/>
    <w:rsid w:val="008C7F85"/>
    <w:rsid w:val="008D2C22"/>
    <w:rsid w:val="008D76B5"/>
    <w:rsid w:val="008E0285"/>
    <w:rsid w:val="008E322E"/>
    <w:rsid w:val="008E3CFD"/>
    <w:rsid w:val="008E4F8F"/>
    <w:rsid w:val="008E6235"/>
    <w:rsid w:val="008E68BA"/>
    <w:rsid w:val="008E72B4"/>
    <w:rsid w:val="008F2081"/>
    <w:rsid w:val="008F4CA6"/>
    <w:rsid w:val="008F7FF9"/>
    <w:rsid w:val="00900AEF"/>
    <w:rsid w:val="00902B2B"/>
    <w:rsid w:val="00902E5B"/>
    <w:rsid w:val="00903192"/>
    <w:rsid w:val="00903F93"/>
    <w:rsid w:val="009058A8"/>
    <w:rsid w:val="00907A51"/>
    <w:rsid w:val="00907F52"/>
    <w:rsid w:val="00911813"/>
    <w:rsid w:val="0091216E"/>
    <w:rsid w:val="00912A6C"/>
    <w:rsid w:val="00914840"/>
    <w:rsid w:val="00914937"/>
    <w:rsid w:val="009171BC"/>
    <w:rsid w:val="0092083F"/>
    <w:rsid w:val="0092482D"/>
    <w:rsid w:val="00925318"/>
    <w:rsid w:val="00925373"/>
    <w:rsid w:val="009276A7"/>
    <w:rsid w:val="009301F6"/>
    <w:rsid w:val="00931412"/>
    <w:rsid w:val="00931478"/>
    <w:rsid w:val="009319E8"/>
    <w:rsid w:val="00934483"/>
    <w:rsid w:val="00937764"/>
    <w:rsid w:val="00940D2A"/>
    <w:rsid w:val="009410D9"/>
    <w:rsid w:val="009410F2"/>
    <w:rsid w:val="00941295"/>
    <w:rsid w:val="00941CE0"/>
    <w:rsid w:val="0094334B"/>
    <w:rsid w:val="00943F7A"/>
    <w:rsid w:val="00947A35"/>
    <w:rsid w:val="00950A31"/>
    <w:rsid w:val="00951F14"/>
    <w:rsid w:val="009532E4"/>
    <w:rsid w:val="009540D2"/>
    <w:rsid w:val="009554DF"/>
    <w:rsid w:val="00957039"/>
    <w:rsid w:val="009574FE"/>
    <w:rsid w:val="00962B5E"/>
    <w:rsid w:val="00963BC9"/>
    <w:rsid w:val="00964E90"/>
    <w:rsid w:val="00965B42"/>
    <w:rsid w:val="00967337"/>
    <w:rsid w:val="00967407"/>
    <w:rsid w:val="00967511"/>
    <w:rsid w:val="0096779F"/>
    <w:rsid w:val="00970769"/>
    <w:rsid w:val="00970D02"/>
    <w:rsid w:val="0097211B"/>
    <w:rsid w:val="00972BB4"/>
    <w:rsid w:val="009761C5"/>
    <w:rsid w:val="0097664E"/>
    <w:rsid w:val="00976D2C"/>
    <w:rsid w:val="00977DD6"/>
    <w:rsid w:val="0098069C"/>
    <w:rsid w:val="00980F37"/>
    <w:rsid w:val="00982BE1"/>
    <w:rsid w:val="00983660"/>
    <w:rsid w:val="00984F4D"/>
    <w:rsid w:val="00986080"/>
    <w:rsid w:val="00986B3A"/>
    <w:rsid w:val="0098700B"/>
    <w:rsid w:val="00987322"/>
    <w:rsid w:val="00987F76"/>
    <w:rsid w:val="0099118D"/>
    <w:rsid w:val="00991782"/>
    <w:rsid w:val="00993624"/>
    <w:rsid w:val="009951C6"/>
    <w:rsid w:val="0099614E"/>
    <w:rsid w:val="00997EF2"/>
    <w:rsid w:val="009A00CC"/>
    <w:rsid w:val="009A0D55"/>
    <w:rsid w:val="009A2185"/>
    <w:rsid w:val="009A65E8"/>
    <w:rsid w:val="009A6947"/>
    <w:rsid w:val="009A6B73"/>
    <w:rsid w:val="009A72CE"/>
    <w:rsid w:val="009A7644"/>
    <w:rsid w:val="009B014A"/>
    <w:rsid w:val="009B2AEB"/>
    <w:rsid w:val="009B2E12"/>
    <w:rsid w:val="009B499C"/>
    <w:rsid w:val="009B4F42"/>
    <w:rsid w:val="009B7234"/>
    <w:rsid w:val="009B7760"/>
    <w:rsid w:val="009C1BE8"/>
    <w:rsid w:val="009C1E10"/>
    <w:rsid w:val="009C3747"/>
    <w:rsid w:val="009C3DB8"/>
    <w:rsid w:val="009C5168"/>
    <w:rsid w:val="009C6B7D"/>
    <w:rsid w:val="009C6EF4"/>
    <w:rsid w:val="009C730E"/>
    <w:rsid w:val="009D0212"/>
    <w:rsid w:val="009D0D2A"/>
    <w:rsid w:val="009D19D5"/>
    <w:rsid w:val="009D2C7C"/>
    <w:rsid w:val="009D586E"/>
    <w:rsid w:val="009D744F"/>
    <w:rsid w:val="009D7B26"/>
    <w:rsid w:val="009E1B18"/>
    <w:rsid w:val="009E1F10"/>
    <w:rsid w:val="009E2157"/>
    <w:rsid w:val="009E2C46"/>
    <w:rsid w:val="009E58E3"/>
    <w:rsid w:val="009E6D66"/>
    <w:rsid w:val="009E7B91"/>
    <w:rsid w:val="009F3158"/>
    <w:rsid w:val="009F3595"/>
    <w:rsid w:val="009F4AF8"/>
    <w:rsid w:val="009F5451"/>
    <w:rsid w:val="009F5D6B"/>
    <w:rsid w:val="009F675F"/>
    <w:rsid w:val="009F72A5"/>
    <w:rsid w:val="00A002BA"/>
    <w:rsid w:val="00A00541"/>
    <w:rsid w:val="00A01367"/>
    <w:rsid w:val="00A01EBD"/>
    <w:rsid w:val="00A02096"/>
    <w:rsid w:val="00A0237C"/>
    <w:rsid w:val="00A029B7"/>
    <w:rsid w:val="00A02EF3"/>
    <w:rsid w:val="00A03BF9"/>
    <w:rsid w:val="00A06485"/>
    <w:rsid w:val="00A06748"/>
    <w:rsid w:val="00A07CC4"/>
    <w:rsid w:val="00A07EFA"/>
    <w:rsid w:val="00A07FFB"/>
    <w:rsid w:val="00A103A7"/>
    <w:rsid w:val="00A12301"/>
    <w:rsid w:val="00A12BD4"/>
    <w:rsid w:val="00A13D67"/>
    <w:rsid w:val="00A142D6"/>
    <w:rsid w:val="00A20093"/>
    <w:rsid w:val="00A20DAD"/>
    <w:rsid w:val="00A22743"/>
    <w:rsid w:val="00A22BAD"/>
    <w:rsid w:val="00A23D28"/>
    <w:rsid w:val="00A24A27"/>
    <w:rsid w:val="00A25571"/>
    <w:rsid w:val="00A27105"/>
    <w:rsid w:val="00A30296"/>
    <w:rsid w:val="00A30459"/>
    <w:rsid w:val="00A307A9"/>
    <w:rsid w:val="00A313BF"/>
    <w:rsid w:val="00A32195"/>
    <w:rsid w:val="00A3398E"/>
    <w:rsid w:val="00A37BAA"/>
    <w:rsid w:val="00A40B3C"/>
    <w:rsid w:val="00A42333"/>
    <w:rsid w:val="00A441E0"/>
    <w:rsid w:val="00A46BF3"/>
    <w:rsid w:val="00A47302"/>
    <w:rsid w:val="00A47728"/>
    <w:rsid w:val="00A515D9"/>
    <w:rsid w:val="00A51A89"/>
    <w:rsid w:val="00A5245A"/>
    <w:rsid w:val="00A531D2"/>
    <w:rsid w:val="00A53288"/>
    <w:rsid w:val="00A53338"/>
    <w:rsid w:val="00A539FD"/>
    <w:rsid w:val="00A5523D"/>
    <w:rsid w:val="00A55F0C"/>
    <w:rsid w:val="00A57961"/>
    <w:rsid w:val="00A61F42"/>
    <w:rsid w:val="00A621E5"/>
    <w:rsid w:val="00A65E23"/>
    <w:rsid w:val="00A67072"/>
    <w:rsid w:val="00A673A0"/>
    <w:rsid w:val="00A6744F"/>
    <w:rsid w:val="00A73D37"/>
    <w:rsid w:val="00A73FA6"/>
    <w:rsid w:val="00A7532F"/>
    <w:rsid w:val="00A75ACB"/>
    <w:rsid w:val="00A75F5E"/>
    <w:rsid w:val="00A76E5D"/>
    <w:rsid w:val="00A81AF3"/>
    <w:rsid w:val="00A82F82"/>
    <w:rsid w:val="00A83A71"/>
    <w:rsid w:val="00A86CB6"/>
    <w:rsid w:val="00A87702"/>
    <w:rsid w:val="00A91900"/>
    <w:rsid w:val="00A92AB8"/>
    <w:rsid w:val="00A93FAC"/>
    <w:rsid w:val="00A965B7"/>
    <w:rsid w:val="00A97E4A"/>
    <w:rsid w:val="00AA0054"/>
    <w:rsid w:val="00AA0D26"/>
    <w:rsid w:val="00AA16B2"/>
    <w:rsid w:val="00AA1C68"/>
    <w:rsid w:val="00AA2952"/>
    <w:rsid w:val="00AA31C3"/>
    <w:rsid w:val="00AA35BF"/>
    <w:rsid w:val="00AA3B07"/>
    <w:rsid w:val="00AA5866"/>
    <w:rsid w:val="00AA5CD8"/>
    <w:rsid w:val="00AA66AA"/>
    <w:rsid w:val="00AA695C"/>
    <w:rsid w:val="00AA76F9"/>
    <w:rsid w:val="00AB081F"/>
    <w:rsid w:val="00AB2AE6"/>
    <w:rsid w:val="00AB3A01"/>
    <w:rsid w:val="00AB3B4E"/>
    <w:rsid w:val="00AB3DED"/>
    <w:rsid w:val="00AB4692"/>
    <w:rsid w:val="00AB4E49"/>
    <w:rsid w:val="00AC0FE4"/>
    <w:rsid w:val="00AC248F"/>
    <w:rsid w:val="00AC263C"/>
    <w:rsid w:val="00AC2F29"/>
    <w:rsid w:val="00AC33AE"/>
    <w:rsid w:val="00AC3B01"/>
    <w:rsid w:val="00AC3F87"/>
    <w:rsid w:val="00AC40BE"/>
    <w:rsid w:val="00AC40C5"/>
    <w:rsid w:val="00AC4746"/>
    <w:rsid w:val="00AC7F0E"/>
    <w:rsid w:val="00AD0444"/>
    <w:rsid w:val="00AD0914"/>
    <w:rsid w:val="00AD1C1B"/>
    <w:rsid w:val="00AD1EE1"/>
    <w:rsid w:val="00AD3733"/>
    <w:rsid w:val="00AD442D"/>
    <w:rsid w:val="00AD482A"/>
    <w:rsid w:val="00AD48F7"/>
    <w:rsid w:val="00AD53FA"/>
    <w:rsid w:val="00AD6D29"/>
    <w:rsid w:val="00AD7A12"/>
    <w:rsid w:val="00AD7D83"/>
    <w:rsid w:val="00AE38D9"/>
    <w:rsid w:val="00AE5AB6"/>
    <w:rsid w:val="00AE6172"/>
    <w:rsid w:val="00AE7016"/>
    <w:rsid w:val="00AF18DD"/>
    <w:rsid w:val="00AF2E9B"/>
    <w:rsid w:val="00AF63C5"/>
    <w:rsid w:val="00AF79D0"/>
    <w:rsid w:val="00B0131B"/>
    <w:rsid w:val="00B019CA"/>
    <w:rsid w:val="00B02CAA"/>
    <w:rsid w:val="00B039AF"/>
    <w:rsid w:val="00B03E5E"/>
    <w:rsid w:val="00B03F48"/>
    <w:rsid w:val="00B04A7C"/>
    <w:rsid w:val="00B0531F"/>
    <w:rsid w:val="00B0626D"/>
    <w:rsid w:val="00B062AB"/>
    <w:rsid w:val="00B10FF9"/>
    <w:rsid w:val="00B121F3"/>
    <w:rsid w:val="00B122B9"/>
    <w:rsid w:val="00B12767"/>
    <w:rsid w:val="00B12965"/>
    <w:rsid w:val="00B1346D"/>
    <w:rsid w:val="00B13DB7"/>
    <w:rsid w:val="00B13EB0"/>
    <w:rsid w:val="00B159CA"/>
    <w:rsid w:val="00B2047C"/>
    <w:rsid w:val="00B22966"/>
    <w:rsid w:val="00B22BAC"/>
    <w:rsid w:val="00B23A0F"/>
    <w:rsid w:val="00B23E35"/>
    <w:rsid w:val="00B27534"/>
    <w:rsid w:val="00B3026B"/>
    <w:rsid w:val="00B32214"/>
    <w:rsid w:val="00B3254B"/>
    <w:rsid w:val="00B32B98"/>
    <w:rsid w:val="00B32C83"/>
    <w:rsid w:val="00B37A3E"/>
    <w:rsid w:val="00B40687"/>
    <w:rsid w:val="00B40D7A"/>
    <w:rsid w:val="00B4225D"/>
    <w:rsid w:val="00B434B0"/>
    <w:rsid w:val="00B476CD"/>
    <w:rsid w:val="00B5096B"/>
    <w:rsid w:val="00B51254"/>
    <w:rsid w:val="00B51FE4"/>
    <w:rsid w:val="00B52D8B"/>
    <w:rsid w:val="00B53096"/>
    <w:rsid w:val="00B5345F"/>
    <w:rsid w:val="00B546C4"/>
    <w:rsid w:val="00B55F9B"/>
    <w:rsid w:val="00B56EBF"/>
    <w:rsid w:val="00B602CD"/>
    <w:rsid w:val="00B60EC4"/>
    <w:rsid w:val="00B617D6"/>
    <w:rsid w:val="00B6476C"/>
    <w:rsid w:val="00B66DA1"/>
    <w:rsid w:val="00B6735C"/>
    <w:rsid w:val="00B72ACC"/>
    <w:rsid w:val="00B736C2"/>
    <w:rsid w:val="00B75A84"/>
    <w:rsid w:val="00B81CB5"/>
    <w:rsid w:val="00B81DEF"/>
    <w:rsid w:val="00B82146"/>
    <w:rsid w:val="00B82F1B"/>
    <w:rsid w:val="00B83916"/>
    <w:rsid w:val="00B83DFF"/>
    <w:rsid w:val="00B8503A"/>
    <w:rsid w:val="00B872C8"/>
    <w:rsid w:val="00B90C54"/>
    <w:rsid w:val="00B90E9B"/>
    <w:rsid w:val="00B919A9"/>
    <w:rsid w:val="00B91A88"/>
    <w:rsid w:val="00B94FB4"/>
    <w:rsid w:val="00B9558A"/>
    <w:rsid w:val="00B95E78"/>
    <w:rsid w:val="00B9624E"/>
    <w:rsid w:val="00B96C7D"/>
    <w:rsid w:val="00BA1BDD"/>
    <w:rsid w:val="00BA33D5"/>
    <w:rsid w:val="00BA45DA"/>
    <w:rsid w:val="00BA528E"/>
    <w:rsid w:val="00BA5C30"/>
    <w:rsid w:val="00BA5F35"/>
    <w:rsid w:val="00BA662C"/>
    <w:rsid w:val="00BA67CE"/>
    <w:rsid w:val="00BA6A02"/>
    <w:rsid w:val="00BA7494"/>
    <w:rsid w:val="00BA777D"/>
    <w:rsid w:val="00BB0D26"/>
    <w:rsid w:val="00BB1121"/>
    <w:rsid w:val="00BB13B1"/>
    <w:rsid w:val="00BB18B3"/>
    <w:rsid w:val="00BB1B45"/>
    <w:rsid w:val="00BB23DB"/>
    <w:rsid w:val="00BB3A14"/>
    <w:rsid w:val="00BB3DB7"/>
    <w:rsid w:val="00BB7A7C"/>
    <w:rsid w:val="00BC0B94"/>
    <w:rsid w:val="00BC128B"/>
    <w:rsid w:val="00BC19DC"/>
    <w:rsid w:val="00BC365E"/>
    <w:rsid w:val="00BC4860"/>
    <w:rsid w:val="00BC50B6"/>
    <w:rsid w:val="00BC5C02"/>
    <w:rsid w:val="00BC7C8F"/>
    <w:rsid w:val="00BD0135"/>
    <w:rsid w:val="00BD0B27"/>
    <w:rsid w:val="00BD1E7B"/>
    <w:rsid w:val="00BD38BD"/>
    <w:rsid w:val="00BE05AF"/>
    <w:rsid w:val="00BE174A"/>
    <w:rsid w:val="00BE194F"/>
    <w:rsid w:val="00BE1DA9"/>
    <w:rsid w:val="00BE3B30"/>
    <w:rsid w:val="00BE5A13"/>
    <w:rsid w:val="00BE6A13"/>
    <w:rsid w:val="00BF17B9"/>
    <w:rsid w:val="00BF1B54"/>
    <w:rsid w:val="00BF1C93"/>
    <w:rsid w:val="00BF25C8"/>
    <w:rsid w:val="00BF2CEA"/>
    <w:rsid w:val="00BF6169"/>
    <w:rsid w:val="00BF64F4"/>
    <w:rsid w:val="00BF6D0B"/>
    <w:rsid w:val="00BF73B0"/>
    <w:rsid w:val="00C010B6"/>
    <w:rsid w:val="00C01CD5"/>
    <w:rsid w:val="00C01D73"/>
    <w:rsid w:val="00C03A93"/>
    <w:rsid w:val="00C060BC"/>
    <w:rsid w:val="00C066BC"/>
    <w:rsid w:val="00C06F68"/>
    <w:rsid w:val="00C07C21"/>
    <w:rsid w:val="00C07E78"/>
    <w:rsid w:val="00C12837"/>
    <w:rsid w:val="00C13D9B"/>
    <w:rsid w:val="00C14F84"/>
    <w:rsid w:val="00C1569C"/>
    <w:rsid w:val="00C165A1"/>
    <w:rsid w:val="00C1668F"/>
    <w:rsid w:val="00C1742D"/>
    <w:rsid w:val="00C20B50"/>
    <w:rsid w:val="00C20F4E"/>
    <w:rsid w:val="00C23CF1"/>
    <w:rsid w:val="00C243D2"/>
    <w:rsid w:val="00C24D2E"/>
    <w:rsid w:val="00C2595D"/>
    <w:rsid w:val="00C25FEA"/>
    <w:rsid w:val="00C264E9"/>
    <w:rsid w:val="00C266F5"/>
    <w:rsid w:val="00C26A17"/>
    <w:rsid w:val="00C315D5"/>
    <w:rsid w:val="00C32D87"/>
    <w:rsid w:val="00C330D6"/>
    <w:rsid w:val="00C34A9E"/>
    <w:rsid w:val="00C356CA"/>
    <w:rsid w:val="00C36EDB"/>
    <w:rsid w:val="00C40614"/>
    <w:rsid w:val="00C41742"/>
    <w:rsid w:val="00C41B58"/>
    <w:rsid w:val="00C445BE"/>
    <w:rsid w:val="00C460DE"/>
    <w:rsid w:val="00C46510"/>
    <w:rsid w:val="00C50344"/>
    <w:rsid w:val="00C5274C"/>
    <w:rsid w:val="00C5363D"/>
    <w:rsid w:val="00C54293"/>
    <w:rsid w:val="00C5634C"/>
    <w:rsid w:val="00C57360"/>
    <w:rsid w:val="00C57AA7"/>
    <w:rsid w:val="00C57E7D"/>
    <w:rsid w:val="00C602AF"/>
    <w:rsid w:val="00C6053B"/>
    <w:rsid w:val="00C6257A"/>
    <w:rsid w:val="00C63397"/>
    <w:rsid w:val="00C65DEF"/>
    <w:rsid w:val="00C66235"/>
    <w:rsid w:val="00C66539"/>
    <w:rsid w:val="00C67061"/>
    <w:rsid w:val="00C672C6"/>
    <w:rsid w:val="00C71844"/>
    <w:rsid w:val="00C72048"/>
    <w:rsid w:val="00C7231E"/>
    <w:rsid w:val="00C72410"/>
    <w:rsid w:val="00C72E0B"/>
    <w:rsid w:val="00C7376F"/>
    <w:rsid w:val="00C75C41"/>
    <w:rsid w:val="00C82BCB"/>
    <w:rsid w:val="00C82FB3"/>
    <w:rsid w:val="00C84622"/>
    <w:rsid w:val="00C84841"/>
    <w:rsid w:val="00C85E9D"/>
    <w:rsid w:val="00C87587"/>
    <w:rsid w:val="00C9043E"/>
    <w:rsid w:val="00C919E6"/>
    <w:rsid w:val="00C91D8E"/>
    <w:rsid w:val="00C92BC4"/>
    <w:rsid w:val="00C95961"/>
    <w:rsid w:val="00CA29F8"/>
    <w:rsid w:val="00CA332F"/>
    <w:rsid w:val="00CA563B"/>
    <w:rsid w:val="00CA5672"/>
    <w:rsid w:val="00CA5B38"/>
    <w:rsid w:val="00CA64E4"/>
    <w:rsid w:val="00CA70DB"/>
    <w:rsid w:val="00CB00A4"/>
    <w:rsid w:val="00CB043F"/>
    <w:rsid w:val="00CB12B5"/>
    <w:rsid w:val="00CB32ED"/>
    <w:rsid w:val="00CB472C"/>
    <w:rsid w:val="00CB76A4"/>
    <w:rsid w:val="00CC0FB5"/>
    <w:rsid w:val="00CC2296"/>
    <w:rsid w:val="00CC5335"/>
    <w:rsid w:val="00CC7F17"/>
    <w:rsid w:val="00CD1F3E"/>
    <w:rsid w:val="00CD510E"/>
    <w:rsid w:val="00CD5637"/>
    <w:rsid w:val="00CD6EED"/>
    <w:rsid w:val="00CD7055"/>
    <w:rsid w:val="00CE31C9"/>
    <w:rsid w:val="00CE4471"/>
    <w:rsid w:val="00CE4D13"/>
    <w:rsid w:val="00CE5DF7"/>
    <w:rsid w:val="00CE7CCC"/>
    <w:rsid w:val="00CF0A83"/>
    <w:rsid w:val="00CF12BE"/>
    <w:rsid w:val="00CF1D76"/>
    <w:rsid w:val="00CF29BC"/>
    <w:rsid w:val="00CF2BE3"/>
    <w:rsid w:val="00CF3ACE"/>
    <w:rsid w:val="00CF60E2"/>
    <w:rsid w:val="00D00B2D"/>
    <w:rsid w:val="00D0104C"/>
    <w:rsid w:val="00D0145E"/>
    <w:rsid w:val="00D02D23"/>
    <w:rsid w:val="00D030BA"/>
    <w:rsid w:val="00D03557"/>
    <w:rsid w:val="00D063A8"/>
    <w:rsid w:val="00D064FF"/>
    <w:rsid w:val="00D069B3"/>
    <w:rsid w:val="00D07622"/>
    <w:rsid w:val="00D07E88"/>
    <w:rsid w:val="00D100E0"/>
    <w:rsid w:val="00D11BC7"/>
    <w:rsid w:val="00D12A88"/>
    <w:rsid w:val="00D13439"/>
    <w:rsid w:val="00D14B03"/>
    <w:rsid w:val="00D152A7"/>
    <w:rsid w:val="00D157DD"/>
    <w:rsid w:val="00D15838"/>
    <w:rsid w:val="00D173F3"/>
    <w:rsid w:val="00D2084D"/>
    <w:rsid w:val="00D2174E"/>
    <w:rsid w:val="00D21D41"/>
    <w:rsid w:val="00D22B29"/>
    <w:rsid w:val="00D23189"/>
    <w:rsid w:val="00D256C4"/>
    <w:rsid w:val="00D26DAA"/>
    <w:rsid w:val="00D26F70"/>
    <w:rsid w:val="00D27659"/>
    <w:rsid w:val="00D277C9"/>
    <w:rsid w:val="00D31358"/>
    <w:rsid w:val="00D32D89"/>
    <w:rsid w:val="00D34627"/>
    <w:rsid w:val="00D3574A"/>
    <w:rsid w:val="00D36AE0"/>
    <w:rsid w:val="00D36F21"/>
    <w:rsid w:val="00D372D9"/>
    <w:rsid w:val="00D40CEF"/>
    <w:rsid w:val="00D41398"/>
    <w:rsid w:val="00D416D7"/>
    <w:rsid w:val="00D44FDB"/>
    <w:rsid w:val="00D46064"/>
    <w:rsid w:val="00D507E6"/>
    <w:rsid w:val="00D546F0"/>
    <w:rsid w:val="00D54DA0"/>
    <w:rsid w:val="00D55050"/>
    <w:rsid w:val="00D5572A"/>
    <w:rsid w:val="00D5597A"/>
    <w:rsid w:val="00D55A0F"/>
    <w:rsid w:val="00D56881"/>
    <w:rsid w:val="00D56A0D"/>
    <w:rsid w:val="00D56ABF"/>
    <w:rsid w:val="00D570F3"/>
    <w:rsid w:val="00D57460"/>
    <w:rsid w:val="00D576E4"/>
    <w:rsid w:val="00D60062"/>
    <w:rsid w:val="00D61762"/>
    <w:rsid w:val="00D63AF2"/>
    <w:rsid w:val="00D65514"/>
    <w:rsid w:val="00D65689"/>
    <w:rsid w:val="00D661A8"/>
    <w:rsid w:val="00D66D85"/>
    <w:rsid w:val="00D6729C"/>
    <w:rsid w:val="00D67D46"/>
    <w:rsid w:val="00D705F1"/>
    <w:rsid w:val="00D708CC"/>
    <w:rsid w:val="00D711C3"/>
    <w:rsid w:val="00D72DB1"/>
    <w:rsid w:val="00D7434C"/>
    <w:rsid w:val="00D747A4"/>
    <w:rsid w:val="00D7687D"/>
    <w:rsid w:val="00D76A65"/>
    <w:rsid w:val="00D77BB2"/>
    <w:rsid w:val="00D831FC"/>
    <w:rsid w:val="00D8351D"/>
    <w:rsid w:val="00D84170"/>
    <w:rsid w:val="00D844BA"/>
    <w:rsid w:val="00D84AC2"/>
    <w:rsid w:val="00D84ACF"/>
    <w:rsid w:val="00D8581C"/>
    <w:rsid w:val="00D8584C"/>
    <w:rsid w:val="00D85B3A"/>
    <w:rsid w:val="00D85F60"/>
    <w:rsid w:val="00D86242"/>
    <w:rsid w:val="00D87A93"/>
    <w:rsid w:val="00D87F8D"/>
    <w:rsid w:val="00D9006B"/>
    <w:rsid w:val="00D90198"/>
    <w:rsid w:val="00D916B4"/>
    <w:rsid w:val="00D919AA"/>
    <w:rsid w:val="00D91CEE"/>
    <w:rsid w:val="00D924C0"/>
    <w:rsid w:val="00D93007"/>
    <w:rsid w:val="00D9376B"/>
    <w:rsid w:val="00D94261"/>
    <w:rsid w:val="00D94299"/>
    <w:rsid w:val="00D94588"/>
    <w:rsid w:val="00DA0E6B"/>
    <w:rsid w:val="00DA229E"/>
    <w:rsid w:val="00DA23CF"/>
    <w:rsid w:val="00DA37A8"/>
    <w:rsid w:val="00DA3CE9"/>
    <w:rsid w:val="00DA58B2"/>
    <w:rsid w:val="00DA649B"/>
    <w:rsid w:val="00DA7B74"/>
    <w:rsid w:val="00DB160B"/>
    <w:rsid w:val="00DB2748"/>
    <w:rsid w:val="00DB3393"/>
    <w:rsid w:val="00DB7765"/>
    <w:rsid w:val="00DC1FBE"/>
    <w:rsid w:val="00DC2761"/>
    <w:rsid w:val="00DC2C3A"/>
    <w:rsid w:val="00DC300C"/>
    <w:rsid w:val="00DC33B4"/>
    <w:rsid w:val="00DC5960"/>
    <w:rsid w:val="00DC6966"/>
    <w:rsid w:val="00DC6DD9"/>
    <w:rsid w:val="00DC7A65"/>
    <w:rsid w:val="00DC7C6B"/>
    <w:rsid w:val="00DD0015"/>
    <w:rsid w:val="00DD12E4"/>
    <w:rsid w:val="00DD2D28"/>
    <w:rsid w:val="00DD370A"/>
    <w:rsid w:val="00DD3ABB"/>
    <w:rsid w:val="00DD5B11"/>
    <w:rsid w:val="00DD5B2D"/>
    <w:rsid w:val="00DD7BE0"/>
    <w:rsid w:val="00DD7EA6"/>
    <w:rsid w:val="00DE26CF"/>
    <w:rsid w:val="00DE2D12"/>
    <w:rsid w:val="00DE3E92"/>
    <w:rsid w:val="00DE428D"/>
    <w:rsid w:val="00DE58FA"/>
    <w:rsid w:val="00DE6573"/>
    <w:rsid w:val="00DE6816"/>
    <w:rsid w:val="00DF0619"/>
    <w:rsid w:val="00DF588F"/>
    <w:rsid w:val="00DF6479"/>
    <w:rsid w:val="00DF7819"/>
    <w:rsid w:val="00E00406"/>
    <w:rsid w:val="00E00FE7"/>
    <w:rsid w:val="00E01D44"/>
    <w:rsid w:val="00E01F77"/>
    <w:rsid w:val="00E02ED6"/>
    <w:rsid w:val="00E04EEA"/>
    <w:rsid w:val="00E059F3"/>
    <w:rsid w:val="00E05F59"/>
    <w:rsid w:val="00E07ACA"/>
    <w:rsid w:val="00E10490"/>
    <w:rsid w:val="00E107EC"/>
    <w:rsid w:val="00E11ECD"/>
    <w:rsid w:val="00E132AD"/>
    <w:rsid w:val="00E134B9"/>
    <w:rsid w:val="00E1373D"/>
    <w:rsid w:val="00E13A8D"/>
    <w:rsid w:val="00E13F7D"/>
    <w:rsid w:val="00E14227"/>
    <w:rsid w:val="00E148D3"/>
    <w:rsid w:val="00E165B0"/>
    <w:rsid w:val="00E17315"/>
    <w:rsid w:val="00E2077A"/>
    <w:rsid w:val="00E219D5"/>
    <w:rsid w:val="00E2309E"/>
    <w:rsid w:val="00E260FB"/>
    <w:rsid w:val="00E263D0"/>
    <w:rsid w:val="00E3083B"/>
    <w:rsid w:val="00E311E1"/>
    <w:rsid w:val="00E31ED1"/>
    <w:rsid w:val="00E31F8F"/>
    <w:rsid w:val="00E32B18"/>
    <w:rsid w:val="00E330A8"/>
    <w:rsid w:val="00E3459F"/>
    <w:rsid w:val="00E3467F"/>
    <w:rsid w:val="00E36635"/>
    <w:rsid w:val="00E37736"/>
    <w:rsid w:val="00E40671"/>
    <w:rsid w:val="00E418C3"/>
    <w:rsid w:val="00E41FBF"/>
    <w:rsid w:val="00E43ED6"/>
    <w:rsid w:val="00E445BF"/>
    <w:rsid w:val="00E44B38"/>
    <w:rsid w:val="00E47910"/>
    <w:rsid w:val="00E47CF2"/>
    <w:rsid w:val="00E509FF"/>
    <w:rsid w:val="00E51DEA"/>
    <w:rsid w:val="00E51F41"/>
    <w:rsid w:val="00E5304E"/>
    <w:rsid w:val="00E53059"/>
    <w:rsid w:val="00E53D67"/>
    <w:rsid w:val="00E53FDB"/>
    <w:rsid w:val="00E54273"/>
    <w:rsid w:val="00E54FB1"/>
    <w:rsid w:val="00E56366"/>
    <w:rsid w:val="00E609C5"/>
    <w:rsid w:val="00E63113"/>
    <w:rsid w:val="00E649A4"/>
    <w:rsid w:val="00E65C68"/>
    <w:rsid w:val="00E66289"/>
    <w:rsid w:val="00E66978"/>
    <w:rsid w:val="00E66A56"/>
    <w:rsid w:val="00E670C2"/>
    <w:rsid w:val="00E70255"/>
    <w:rsid w:val="00E73995"/>
    <w:rsid w:val="00E74316"/>
    <w:rsid w:val="00E7444B"/>
    <w:rsid w:val="00E75636"/>
    <w:rsid w:val="00E75EA5"/>
    <w:rsid w:val="00E8074C"/>
    <w:rsid w:val="00E8157D"/>
    <w:rsid w:val="00E825B6"/>
    <w:rsid w:val="00E84541"/>
    <w:rsid w:val="00E8559C"/>
    <w:rsid w:val="00E857B6"/>
    <w:rsid w:val="00E85A93"/>
    <w:rsid w:val="00E879EA"/>
    <w:rsid w:val="00E9111D"/>
    <w:rsid w:val="00E91CFC"/>
    <w:rsid w:val="00E92262"/>
    <w:rsid w:val="00E933ED"/>
    <w:rsid w:val="00E93620"/>
    <w:rsid w:val="00E937DC"/>
    <w:rsid w:val="00E95C32"/>
    <w:rsid w:val="00E96EDE"/>
    <w:rsid w:val="00E97254"/>
    <w:rsid w:val="00E9743A"/>
    <w:rsid w:val="00E974D5"/>
    <w:rsid w:val="00E976B1"/>
    <w:rsid w:val="00EA0975"/>
    <w:rsid w:val="00EA0AF8"/>
    <w:rsid w:val="00EA31D3"/>
    <w:rsid w:val="00EA3B42"/>
    <w:rsid w:val="00EA3C8B"/>
    <w:rsid w:val="00EA585B"/>
    <w:rsid w:val="00EA6654"/>
    <w:rsid w:val="00EA73FF"/>
    <w:rsid w:val="00EB0373"/>
    <w:rsid w:val="00EB12DC"/>
    <w:rsid w:val="00EB1D56"/>
    <w:rsid w:val="00EB35E7"/>
    <w:rsid w:val="00EB4168"/>
    <w:rsid w:val="00EB4AF4"/>
    <w:rsid w:val="00EB74F9"/>
    <w:rsid w:val="00EC077F"/>
    <w:rsid w:val="00EC2199"/>
    <w:rsid w:val="00EC2807"/>
    <w:rsid w:val="00EC2C02"/>
    <w:rsid w:val="00EC31F1"/>
    <w:rsid w:val="00EC3C72"/>
    <w:rsid w:val="00EC4EA2"/>
    <w:rsid w:val="00EC5E56"/>
    <w:rsid w:val="00EC5FCC"/>
    <w:rsid w:val="00EC668E"/>
    <w:rsid w:val="00ED23AD"/>
    <w:rsid w:val="00ED330C"/>
    <w:rsid w:val="00ED5A32"/>
    <w:rsid w:val="00ED6254"/>
    <w:rsid w:val="00ED68EE"/>
    <w:rsid w:val="00ED6C19"/>
    <w:rsid w:val="00EE2196"/>
    <w:rsid w:val="00EE2404"/>
    <w:rsid w:val="00EE2DF2"/>
    <w:rsid w:val="00EE51F2"/>
    <w:rsid w:val="00EE73CE"/>
    <w:rsid w:val="00EE7C55"/>
    <w:rsid w:val="00EF0B3B"/>
    <w:rsid w:val="00EF6554"/>
    <w:rsid w:val="00F0331D"/>
    <w:rsid w:val="00F03FF8"/>
    <w:rsid w:val="00F04521"/>
    <w:rsid w:val="00F04810"/>
    <w:rsid w:val="00F04A3F"/>
    <w:rsid w:val="00F064EA"/>
    <w:rsid w:val="00F06E9C"/>
    <w:rsid w:val="00F073BE"/>
    <w:rsid w:val="00F1087F"/>
    <w:rsid w:val="00F11616"/>
    <w:rsid w:val="00F11A16"/>
    <w:rsid w:val="00F1237A"/>
    <w:rsid w:val="00F12554"/>
    <w:rsid w:val="00F15E32"/>
    <w:rsid w:val="00F20933"/>
    <w:rsid w:val="00F211EE"/>
    <w:rsid w:val="00F21A7A"/>
    <w:rsid w:val="00F22DAE"/>
    <w:rsid w:val="00F22E0F"/>
    <w:rsid w:val="00F239B6"/>
    <w:rsid w:val="00F2439C"/>
    <w:rsid w:val="00F30A7E"/>
    <w:rsid w:val="00F320DF"/>
    <w:rsid w:val="00F33F84"/>
    <w:rsid w:val="00F3414D"/>
    <w:rsid w:val="00F34D8C"/>
    <w:rsid w:val="00F35791"/>
    <w:rsid w:val="00F36970"/>
    <w:rsid w:val="00F37818"/>
    <w:rsid w:val="00F4079D"/>
    <w:rsid w:val="00F41950"/>
    <w:rsid w:val="00F41C79"/>
    <w:rsid w:val="00F42053"/>
    <w:rsid w:val="00F420EC"/>
    <w:rsid w:val="00F427B6"/>
    <w:rsid w:val="00F43E0A"/>
    <w:rsid w:val="00F448F4"/>
    <w:rsid w:val="00F45242"/>
    <w:rsid w:val="00F45FC0"/>
    <w:rsid w:val="00F46D70"/>
    <w:rsid w:val="00F47143"/>
    <w:rsid w:val="00F50371"/>
    <w:rsid w:val="00F5170C"/>
    <w:rsid w:val="00F53A66"/>
    <w:rsid w:val="00F53ACE"/>
    <w:rsid w:val="00F54499"/>
    <w:rsid w:val="00F5486E"/>
    <w:rsid w:val="00F55CCB"/>
    <w:rsid w:val="00F55F07"/>
    <w:rsid w:val="00F56732"/>
    <w:rsid w:val="00F60D1E"/>
    <w:rsid w:val="00F60D3E"/>
    <w:rsid w:val="00F62169"/>
    <w:rsid w:val="00F63C8F"/>
    <w:rsid w:val="00F64E13"/>
    <w:rsid w:val="00F65914"/>
    <w:rsid w:val="00F70B27"/>
    <w:rsid w:val="00F719DD"/>
    <w:rsid w:val="00F7275B"/>
    <w:rsid w:val="00F7304E"/>
    <w:rsid w:val="00F73117"/>
    <w:rsid w:val="00F73215"/>
    <w:rsid w:val="00F738F5"/>
    <w:rsid w:val="00F739A7"/>
    <w:rsid w:val="00F749B0"/>
    <w:rsid w:val="00F75204"/>
    <w:rsid w:val="00F7529E"/>
    <w:rsid w:val="00F75C29"/>
    <w:rsid w:val="00F77175"/>
    <w:rsid w:val="00F8338E"/>
    <w:rsid w:val="00F85AF1"/>
    <w:rsid w:val="00F90BA4"/>
    <w:rsid w:val="00F936A3"/>
    <w:rsid w:val="00F93A51"/>
    <w:rsid w:val="00F959A4"/>
    <w:rsid w:val="00F959FD"/>
    <w:rsid w:val="00F95E42"/>
    <w:rsid w:val="00F96BA0"/>
    <w:rsid w:val="00F970AA"/>
    <w:rsid w:val="00F97B9A"/>
    <w:rsid w:val="00FA0954"/>
    <w:rsid w:val="00FA1991"/>
    <w:rsid w:val="00FA1E7C"/>
    <w:rsid w:val="00FA264A"/>
    <w:rsid w:val="00FA5CD5"/>
    <w:rsid w:val="00FA7295"/>
    <w:rsid w:val="00FB1848"/>
    <w:rsid w:val="00FB3529"/>
    <w:rsid w:val="00FB3A49"/>
    <w:rsid w:val="00FB4062"/>
    <w:rsid w:val="00FB494A"/>
    <w:rsid w:val="00FB5073"/>
    <w:rsid w:val="00FC188E"/>
    <w:rsid w:val="00FC2E70"/>
    <w:rsid w:val="00FC3250"/>
    <w:rsid w:val="00FC3AAC"/>
    <w:rsid w:val="00FC3B69"/>
    <w:rsid w:val="00FC41DA"/>
    <w:rsid w:val="00FC5E37"/>
    <w:rsid w:val="00FC7574"/>
    <w:rsid w:val="00FC77D7"/>
    <w:rsid w:val="00FC7B31"/>
    <w:rsid w:val="00FC7B61"/>
    <w:rsid w:val="00FD0ED5"/>
    <w:rsid w:val="00FD15DD"/>
    <w:rsid w:val="00FD3373"/>
    <w:rsid w:val="00FD35BF"/>
    <w:rsid w:val="00FD450C"/>
    <w:rsid w:val="00FD688F"/>
    <w:rsid w:val="00FD733D"/>
    <w:rsid w:val="00FD73EA"/>
    <w:rsid w:val="00FD7A39"/>
    <w:rsid w:val="00FE2EF9"/>
    <w:rsid w:val="00FE5E39"/>
    <w:rsid w:val="00FE69CA"/>
    <w:rsid w:val="00FE6DFF"/>
    <w:rsid w:val="00FE71DC"/>
    <w:rsid w:val="00FE74C3"/>
    <w:rsid w:val="00FE74CD"/>
    <w:rsid w:val="00FF08F9"/>
    <w:rsid w:val="00FF0D35"/>
    <w:rsid w:val="00FF4540"/>
    <w:rsid w:val="00FF580D"/>
    <w:rsid w:val="00FF6B9B"/>
    <w:rsid w:val="00FF7E5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D3CAA1E"/>
  <w15:docId w15:val="{677CF055-CECF-4E46-BD82-A6DEEB7B3D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HuaweiSans-Regular" w:eastAsia="方正兰亭黑简体" w:hAnsi="HuaweiSans-Regular" w:cs="Arial"/>
        <w:sz w:val="24"/>
        <w:szCs w:val="24"/>
        <w:lang w:val="en-US" w:eastAsia="zh-CN" w:bidi="ar-SA"/>
      </w:rPr>
    </w:rPrDefault>
    <w:pPrDefault/>
  </w:docDefaults>
  <w:latentStyles w:defLockedState="0" w:defUIPriority="0" w:defSemiHidden="0" w:defUnhideWhenUsed="0" w:defQFormat="0" w:count="37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qFormat="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aliases w:val="正文基准"/>
    <w:rsid w:val="00D0145E"/>
    <w:pPr>
      <w:topLinePunct/>
      <w:adjustRightInd w:val="0"/>
      <w:snapToGrid w:val="0"/>
      <w:spacing w:before="80" w:after="80" w:line="240" w:lineRule="atLeast"/>
      <w:ind w:left="1134"/>
    </w:pPr>
  </w:style>
  <w:style w:type="paragraph" w:styleId="1">
    <w:name w:val="heading 1"/>
    <w:aliases w:val="ALT+1,heading 1"/>
    <w:basedOn w:val="a3"/>
    <w:next w:val="2"/>
    <w:link w:val="1Char"/>
    <w:autoRedefine/>
    <w:qFormat/>
    <w:rsid w:val="00BF25C8"/>
    <w:pPr>
      <w:keepNext/>
      <w:numPr>
        <w:numId w:val="4"/>
      </w:numPr>
      <w:pBdr>
        <w:bottom w:val="single" w:sz="12" w:space="1" w:color="auto"/>
      </w:pBdr>
      <w:spacing w:before="0" w:after="800"/>
      <w:ind w:firstLine="0"/>
      <w:jc w:val="right"/>
      <w:outlineLvl w:val="0"/>
    </w:pPr>
    <w:rPr>
      <w:rFonts w:ascii="Huawei Sans" w:hAnsi="Huawei Sans"/>
      <w:b/>
      <w:bCs/>
      <w:sz w:val="44"/>
      <w:szCs w:val="44"/>
    </w:rPr>
  </w:style>
  <w:style w:type="paragraph" w:styleId="2">
    <w:name w:val="heading 2"/>
    <w:aliases w:val="ALT+2,heading 2"/>
    <w:basedOn w:val="a3"/>
    <w:next w:val="3"/>
    <w:link w:val="2Char"/>
    <w:autoRedefine/>
    <w:qFormat/>
    <w:rsid w:val="00C5634C"/>
    <w:pPr>
      <w:keepNext/>
      <w:keepLines/>
      <w:numPr>
        <w:ilvl w:val="1"/>
        <w:numId w:val="4"/>
      </w:numPr>
      <w:spacing w:before="600"/>
      <w:outlineLvl w:val="1"/>
    </w:pPr>
    <w:rPr>
      <w:rFonts w:ascii="Huawei Sans" w:hAnsi="Huawei Sans"/>
      <w:bCs/>
      <w:noProof/>
      <w:sz w:val="36"/>
      <w:szCs w:val="36"/>
      <w:lang w:eastAsia="en-US"/>
    </w:rPr>
  </w:style>
  <w:style w:type="paragraph" w:styleId="3">
    <w:name w:val="heading 3"/>
    <w:aliases w:val="ALT+3,heading 3"/>
    <w:basedOn w:val="a3"/>
    <w:link w:val="3Char"/>
    <w:autoRedefine/>
    <w:qFormat/>
    <w:rsid w:val="00804F8D"/>
    <w:pPr>
      <w:keepNext/>
      <w:keepLines/>
      <w:numPr>
        <w:ilvl w:val="2"/>
        <w:numId w:val="4"/>
      </w:numPr>
      <w:spacing w:before="200"/>
      <w:outlineLvl w:val="2"/>
    </w:pPr>
    <w:rPr>
      <w:rFonts w:ascii="Huawei Sans" w:hAnsi="Huawei Sans"/>
      <w:noProof/>
      <w:sz w:val="32"/>
      <w:szCs w:val="32"/>
    </w:rPr>
  </w:style>
  <w:style w:type="paragraph" w:styleId="4">
    <w:name w:val="heading 4"/>
    <w:aliases w:val="ALT+4,heading 4"/>
    <w:basedOn w:val="a3"/>
    <w:next w:val="5"/>
    <w:link w:val="4Char"/>
    <w:autoRedefine/>
    <w:qFormat/>
    <w:rsid w:val="00804F8D"/>
    <w:pPr>
      <w:keepNext/>
      <w:keepLines/>
      <w:numPr>
        <w:ilvl w:val="3"/>
        <w:numId w:val="4"/>
      </w:numPr>
      <w:outlineLvl w:val="3"/>
    </w:pPr>
    <w:rPr>
      <w:rFonts w:ascii="Huawei Sans" w:hAnsi="Huawei Sans" w:hint="eastAsia"/>
      <w:noProof/>
      <w:sz w:val="28"/>
      <w:szCs w:val="28"/>
    </w:rPr>
  </w:style>
  <w:style w:type="paragraph" w:styleId="5">
    <w:name w:val="heading 5"/>
    <w:aliases w:val="ALT+5,heading 5"/>
    <w:basedOn w:val="a3"/>
    <w:next w:val="BlockLabel"/>
    <w:link w:val="5Char"/>
    <w:autoRedefine/>
    <w:qFormat/>
    <w:rsid w:val="00C5634C"/>
    <w:pPr>
      <w:keepNext/>
      <w:keepLines/>
      <w:numPr>
        <w:ilvl w:val="4"/>
        <w:numId w:val="4"/>
      </w:numPr>
      <w:outlineLvl w:val="4"/>
    </w:pPr>
    <w:rPr>
      <w:rFonts w:ascii="Huawei Sans" w:hAnsi="Huawei Sans" w:hint="eastAsia"/>
      <w:noProof/>
    </w:rPr>
  </w:style>
  <w:style w:type="paragraph" w:styleId="6">
    <w:name w:val="heading 6"/>
    <w:basedOn w:val="a3"/>
    <w:next w:val="a3"/>
    <w:semiHidden/>
    <w:qFormat/>
    <w:rsid w:val="008938AC"/>
    <w:pPr>
      <w:keepNext/>
      <w:keepLines/>
      <w:spacing w:before="240" w:after="64" w:line="320" w:lineRule="atLeast"/>
      <w:outlineLvl w:val="5"/>
    </w:pPr>
    <w:rPr>
      <w:rFonts w:ascii="Arial" w:eastAsia="黑体" w:hAnsi="Arial" w:cs="Times New Roman"/>
      <w:b/>
      <w:bCs/>
    </w:rPr>
  </w:style>
  <w:style w:type="paragraph" w:styleId="7">
    <w:name w:val="heading 7"/>
    <w:aliases w:val="heading 7"/>
    <w:basedOn w:val="1"/>
    <w:next w:val="8"/>
    <w:qFormat/>
    <w:rsid w:val="00963BC9"/>
    <w:pPr>
      <w:keepLines/>
      <w:numPr>
        <w:numId w:val="0"/>
      </w:numPr>
      <w:topLinePunct w:val="0"/>
      <w:outlineLvl w:val="6"/>
    </w:pPr>
    <w:rPr>
      <w:bCs w:val="0"/>
    </w:rPr>
  </w:style>
  <w:style w:type="paragraph" w:styleId="8">
    <w:name w:val="heading 8"/>
    <w:aliases w:val="heading 8"/>
    <w:basedOn w:val="2"/>
    <w:next w:val="90"/>
    <w:qFormat/>
    <w:rsid w:val="008938AC"/>
    <w:pPr>
      <w:numPr>
        <w:ilvl w:val="0"/>
        <w:numId w:val="0"/>
      </w:numPr>
      <w:topLinePunct w:val="0"/>
      <w:spacing w:before="200"/>
      <w:outlineLvl w:val="7"/>
    </w:pPr>
    <w:rPr>
      <w:rFonts w:cs="Times New Roman"/>
    </w:rPr>
  </w:style>
  <w:style w:type="paragraph" w:styleId="90">
    <w:name w:val="heading 9"/>
    <w:aliases w:val="heading 9"/>
    <w:basedOn w:val="3"/>
    <w:next w:val="a3"/>
    <w:qFormat/>
    <w:rsid w:val="008938AC"/>
    <w:pPr>
      <w:numPr>
        <w:ilvl w:val="0"/>
        <w:numId w:val="0"/>
      </w:numPr>
      <w:topLinePunct w:val="0"/>
      <w:outlineLvl w:val="8"/>
    </w:pPr>
    <w:rPr>
      <w:rFonts w:cs="Times New Roman"/>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customStyle="1" w:styleId="BlockLabel">
    <w:name w:val="Block Label"/>
    <w:basedOn w:val="a3"/>
    <w:next w:val="a3"/>
    <w:rsid w:val="009319E8"/>
    <w:pPr>
      <w:keepNext/>
      <w:keepLines/>
      <w:spacing w:before="300"/>
      <w:ind w:left="0"/>
    </w:pPr>
    <w:rPr>
      <w:rFonts w:ascii="Arial Unicode MS" w:eastAsia="黑体" w:hAnsi="Arial Unicode MS" w:cs="Book Antiqua"/>
      <w:bCs/>
      <w:sz w:val="26"/>
      <w:szCs w:val="26"/>
    </w:rPr>
  </w:style>
  <w:style w:type="paragraph" w:customStyle="1" w:styleId="Cover1">
    <w:name w:val="Cover1"/>
    <w:basedOn w:val="a3"/>
    <w:rsid w:val="009D0E48"/>
    <w:pPr>
      <w:spacing w:line="240" w:lineRule="auto"/>
      <w:ind w:left="0"/>
    </w:pPr>
    <w:rPr>
      <w:rFonts w:ascii="Arial" w:eastAsia="黑体" w:hAnsi="Arial"/>
      <w:b/>
      <w:bCs/>
      <w:noProof/>
      <w:sz w:val="48"/>
      <w:szCs w:val="48"/>
    </w:rPr>
  </w:style>
  <w:style w:type="paragraph" w:customStyle="1" w:styleId="Cover4">
    <w:name w:val="Cover 4"/>
    <w:basedOn w:val="Cover3"/>
    <w:rsid w:val="001178C7"/>
    <w:pPr>
      <w:spacing w:before="0" w:after="0" w:line="240" w:lineRule="auto"/>
      <w:jc w:val="both"/>
    </w:pPr>
    <w:rPr>
      <w:sz w:val="21"/>
      <w:szCs w:val="21"/>
    </w:rPr>
  </w:style>
  <w:style w:type="character" w:customStyle="1" w:styleId="Char">
    <w:name w:val="页眉 Char"/>
    <w:basedOn w:val="a4"/>
    <w:link w:val="a7"/>
    <w:semiHidden/>
    <w:rsid w:val="00DD12E4"/>
    <w:rPr>
      <w:rFonts w:cs="Arial"/>
      <w:kern w:val="2"/>
      <w:sz w:val="2"/>
      <w:szCs w:val="2"/>
    </w:rPr>
  </w:style>
  <w:style w:type="table" w:customStyle="1" w:styleId="TableNoFrame">
    <w:name w:val="Table No Frame"/>
    <w:basedOn w:val="a8"/>
    <w:rsid w:val="00A461C1"/>
    <w:pPr>
      <w:adjustRightInd/>
      <w:snapToGrid/>
      <w:jc w:val="left"/>
    </w:pPr>
    <w:tblPr/>
    <w:trPr>
      <w:cantSplit/>
    </w:trPr>
  </w:style>
  <w:style w:type="paragraph" w:customStyle="1" w:styleId="Figure">
    <w:name w:val="Figure"/>
    <w:basedOn w:val="a3"/>
    <w:next w:val="a3"/>
    <w:rsid w:val="00686344"/>
  </w:style>
  <w:style w:type="paragraph" w:customStyle="1" w:styleId="FigureDescription">
    <w:name w:val="Figure Description"/>
    <w:next w:val="Figure"/>
    <w:link w:val="FigureDescription0"/>
    <w:rsid w:val="00302245"/>
    <w:pPr>
      <w:keepNext/>
      <w:numPr>
        <w:ilvl w:val="7"/>
        <w:numId w:val="44"/>
      </w:numPr>
      <w:adjustRightInd w:val="0"/>
      <w:snapToGrid w:val="0"/>
      <w:spacing w:before="320" w:after="80" w:line="240" w:lineRule="atLeast"/>
      <w:outlineLvl w:val="7"/>
    </w:pPr>
    <w:rPr>
      <w:rFonts w:eastAsia="黑体"/>
      <w:spacing w:val="-4"/>
      <w:kern w:val="2"/>
      <w:sz w:val="21"/>
      <w:szCs w:val="21"/>
    </w:rPr>
  </w:style>
  <w:style w:type="paragraph" w:customStyle="1" w:styleId="FigureText">
    <w:name w:val="Figure Text"/>
    <w:rsid w:val="006256E0"/>
    <w:pPr>
      <w:widowControl w:val="0"/>
      <w:adjustRightInd w:val="0"/>
      <w:snapToGrid w:val="0"/>
      <w:spacing w:line="240" w:lineRule="atLeast"/>
    </w:pPr>
    <w:rPr>
      <w:sz w:val="18"/>
      <w:szCs w:val="18"/>
      <w:lang w:eastAsia="en-US"/>
    </w:rPr>
  </w:style>
  <w:style w:type="paragraph" w:customStyle="1" w:styleId="HeadingLeft">
    <w:name w:val="Heading Left"/>
    <w:basedOn w:val="a3"/>
    <w:rsid w:val="009D0E48"/>
    <w:pPr>
      <w:spacing w:before="0" w:after="0"/>
      <w:ind w:left="0"/>
    </w:pPr>
    <w:rPr>
      <w:sz w:val="20"/>
      <w:szCs w:val="20"/>
    </w:rPr>
  </w:style>
  <w:style w:type="paragraph" w:customStyle="1" w:styleId="HeadingRight">
    <w:name w:val="Heading Right"/>
    <w:basedOn w:val="a3"/>
    <w:rsid w:val="009D0E48"/>
    <w:pPr>
      <w:spacing w:before="0" w:after="0"/>
      <w:ind w:left="0"/>
      <w:jc w:val="right"/>
    </w:pPr>
    <w:rPr>
      <w:sz w:val="20"/>
      <w:szCs w:val="20"/>
    </w:rPr>
  </w:style>
  <w:style w:type="paragraph" w:customStyle="1" w:styleId="Heading1NoNumber">
    <w:name w:val="Heading1 No Number"/>
    <w:basedOn w:val="1"/>
    <w:next w:val="a3"/>
    <w:link w:val="Heading1NoNumber0"/>
    <w:rsid w:val="001A0403"/>
    <w:pPr>
      <w:pageBreakBefore/>
      <w:numPr>
        <w:numId w:val="0"/>
      </w:numPr>
    </w:pPr>
  </w:style>
  <w:style w:type="paragraph" w:customStyle="1" w:styleId="Heading2NoNumber">
    <w:name w:val="Heading2 No Number"/>
    <w:basedOn w:val="2"/>
    <w:next w:val="a3"/>
    <w:link w:val="Heading2NoNumber0"/>
    <w:rsid w:val="00477927"/>
    <w:pPr>
      <w:numPr>
        <w:ilvl w:val="0"/>
        <w:numId w:val="0"/>
      </w:numPr>
    </w:pPr>
  </w:style>
  <w:style w:type="paragraph" w:customStyle="1" w:styleId="Heading3NoNumber">
    <w:name w:val="Heading3 No Number"/>
    <w:basedOn w:val="3"/>
    <w:next w:val="a3"/>
    <w:link w:val="Heading3NoNumber0"/>
    <w:autoRedefine/>
    <w:rsid w:val="00CB5842"/>
    <w:pPr>
      <w:numPr>
        <w:ilvl w:val="0"/>
        <w:numId w:val="0"/>
      </w:numPr>
      <w:outlineLvl w:val="9"/>
    </w:pPr>
    <w:rPr>
      <w:rFonts w:cs="Book Antiqua"/>
      <w:sz w:val="26"/>
    </w:rPr>
  </w:style>
  <w:style w:type="paragraph" w:customStyle="1" w:styleId="Heading4NoNumber">
    <w:name w:val="Heading4 No Number"/>
    <w:basedOn w:val="a3"/>
    <w:semiHidden/>
    <w:rsid w:val="009D0E48"/>
    <w:pPr>
      <w:keepNext/>
      <w:spacing w:before="200"/>
    </w:pPr>
    <w:rPr>
      <w:rFonts w:eastAsia="黑体"/>
      <w:bCs/>
      <w:spacing w:val="-4"/>
    </w:rPr>
  </w:style>
  <w:style w:type="paragraph" w:customStyle="1" w:styleId="AboutThisChapter">
    <w:name w:val="About This Chapter"/>
    <w:basedOn w:val="Heading2NoNumber"/>
    <w:next w:val="a3"/>
    <w:rsid w:val="009D0E48"/>
    <w:pPr>
      <w:spacing w:after="560"/>
    </w:pPr>
  </w:style>
  <w:style w:type="numbering" w:styleId="111111">
    <w:name w:val="Outline List 2"/>
    <w:basedOn w:val="a6"/>
    <w:semiHidden/>
    <w:rsid w:val="009D0E48"/>
    <w:pPr>
      <w:numPr>
        <w:numId w:val="39"/>
      </w:numPr>
    </w:pPr>
  </w:style>
  <w:style w:type="paragraph" w:customStyle="1" w:styleId="ItemList">
    <w:name w:val="Item List"/>
    <w:link w:val="ItemList0"/>
    <w:rsid w:val="00FD450C"/>
    <w:pPr>
      <w:numPr>
        <w:numId w:val="6"/>
      </w:numPr>
      <w:adjustRightInd w:val="0"/>
      <w:snapToGrid w:val="0"/>
      <w:spacing w:before="80" w:after="80" w:line="240" w:lineRule="atLeast"/>
    </w:pPr>
    <w:rPr>
      <w:rFonts w:ascii="FrutigerNext LT Regular" w:eastAsia="华文细黑" w:hAnsi="FrutigerNext LT Regular"/>
      <w:kern w:val="2"/>
      <w:sz w:val="21"/>
      <w:szCs w:val="21"/>
    </w:rPr>
  </w:style>
  <w:style w:type="paragraph" w:customStyle="1" w:styleId="ItemListinTable">
    <w:name w:val="Item List in Table"/>
    <w:basedOn w:val="a3"/>
    <w:rsid w:val="00DE6816"/>
    <w:pPr>
      <w:numPr>
        <w:numId w:val="8"/>
      </w:numPr>
      <w:tabs>
        <w:tab w:val="left" w:pos="284"/>
      </w:tabs>
      <w:ind w:left="284" w:hanging="284"/>
    </w:pPr>
  </w:style>
  <w:style w:type="paragraph" w:customStyle="1" w:styleId="ItemListText">
    <w:name w:val="Item List Text"/>
    <w:rsid w:val="006256E0"/>
    <w:pPr>
      <w:adjustRightInd w:val="0"/>
      <w:snapToGrid w:val="0"/>
      <w:spacing w:before="80" w:after="80" w:line="240" w:lineRule="atLeast"/>
      <w:ind w:left="2126"/>
    </w:pPr>
    <w:rPr>
      <w:kern w:val="2"/>
      <w:sz w:val="21"/>
      <w:szCs w:val="21"/>
    </w:rPr>
  </w:style>
  <w:style w:type="paragraph" w:customStyle="1" w:styleId="ItemStep">
    <w:name w:val="Item Step"/>
    <w:rsid w:val="006765F5"/>
    <w:pPr>
      <w:numPr>
        <w:ilvl w:val="6"/>
        <w:numId w:val="4"/>
      </w:numPr>
      <w:adjustRightInd w:val="0"/>
      <w:snapToGrid w:val="0"/>
      <w:spacing w:before="80" w:after="80" w:line="240" w:lineRule="atLeast"/>
      <w:outlineLvl w:val="6"/>
    </w:pPr>
    <w:rPr>
      <w:sz w:val="21"/>
      <w:szCs w:val="21"/>
    </w:rPr>
  </w:style>
  <w:style w:type="paragraph" w:customStyle="1" w:styleId="ManualTitle1">
    <w:name w:val="Manual Title1"/>
    <w:semiHidden/>
    <w:rsid w:val="009D0E48"/>
    <w:rPr>
      <w:rFonts w:ascii="Arial" w:eastAsia="黑体" w:hAnsi="Arial"/>
      <w:noProof/>
      <w:sz w:val="30"/>
      <w:lang w:eastAsia="en-US"/>
    </w:rPr>
  </w:style>
  <w:style w:type="paragraph" w:customStyle="1" w:styleId="CAUTIONHeading">
    <w:name w:val="CAUTION Heading"/>
    <w:basedOn w:val="a3"/>
    <w:rsid w:val="006256E0"/>
    <w:pPr>
      <w:keepNext/>
      <w:pBdr>
        <w:top w:val="single" w:sz="12" w:space="4" w:color="auto"/>
      </w:pBdr>
    </w:pPr>
    <w:rPr>
      <w:rFonts w:ascii="Book Antiqua" w:eastAsia="黑体" w:hAnsi="Book Antiqua"/>
      <w:bCs/>
      <w:noProof/>
    </w:rPr>
  </w:style>
  <w:style w:type="paragraph" w:customStyle="1" w:styleId="NotesHeadinginTable">
    <w:name w:val="Notes Heading in Table"/>
    <w:next w:val="NotesTextinTable"/>
    <w:rsid w:val="006256E0"/>
    <w:pPr>
      <w:keepNext/>
      <w:adjustRightInd w:val="0"/>
      <w:snapToGrid w:val="0"/>
      <w:spacing w:before="80" w:after="40" w:line="240" w:lineRule="atLeast"/>
    </w:pPr>
    <w:rPr>
      <w:rFonts w:eastAsia="黑体"/>
      <w:bCs/>
      <w:kern w:val="2"/>
      <w:sz w:val="18"/>
      <w:szCs w:val="18"/>
    </w:rPr>
  </w:style>
  <w:style w:type="paragraph" w:customStyle="1" w:styleId="CAUTIONText">
    <w:name w:val="CAUTION Text"/>
    <w:basedOn w:val="a3"/>
    <w:rsid w:val="006256E0"/>
    <w:pPr>
      <w:keepLines/>
      <w:pBdr>
        <w:bottom w:val="single" w:sz="12" w:space="4" w:color="auto"/>
      </w:pBdr>
    </w:pPr>
    <w:rPr>
      <w:rFonts w:eastAsia="楷体_GB2312"/>
      <w:iCs/>
    </w:rPr>
  </w:style>
  <w:style w:type="paragraph" w:customStyle="1" w:styleId="NotesTextinTable">
    <w:name w:val="Notes Text in Table"/>
    <w:rsid w:val="00F03FF8"/>
    <w:pPr>
      <w:widowControl w:val="0"/>
      <w:adjustRightInd w:val="0"/>
      <w:snapToGrid w:val="0"/>
      <w:spacing w:before="40" w:after="80" w:line="240" w:lineRule="atLeast"/>
      <w:ind w:left="170"/>
    </w:pPr>
    <w:rPr>
      <w:rFonts w:eastAsia="楷体_GB2312"/>
      <w:iCs/>
      <w:kern w:val="2"/>
      <w:szCs w:val="18"/>
    </w:rPr>
  </w:style>
  <w:style w:type="paragraph" w:customStyle="1" w:styleId="CAUTIONTextList">
    <w:name w:val="CAUTION Text List"/>
    <w:basedOn w:val="CAUTIONText"/>
    <w:rsid w:val="002541B3"/>
    <w:pPr>
      <w:keepNext/>
      <w:numPr>
        <w:numId w:val="11"/>
      </w:numPr>
    </w:pPr>
  </w:style>
  <w:style w:type="paragraph" w:customStyle="1" w:styleId="10">
    <w:name w:val="表格1"/>
    <w:basedOn w:val="TableHeading"/>
    <w:link w:val="11"/>
    <w:rsid w:val="002C2323"/>
    <w:pPr>
      <w:jc w:val="center"/>
    </w:pPr>
    <w:rPr>
      <w:b/>
    </w:rPr>
  </w:style>
  <w:style w:type="table" w:styleId="a8">
    <w:name w:val="Table Grid"/>
    <w:basedOn w:val="a5"/>
    <w:rsid w:val="009D0E48"/>
    <w:pPr>
      <w:widowControl w:val="0"/>
      <w:adjustRightInd w:val="0"/>
      <w:snapToGrid w:val="0"/>
      <w:jc w:val="both"/>
    </w:pPr>
    <w:tblPr>
      <w:tblInd w:w="113" w:type="dxa"/>
    </w:tblPr>
  </w:style>
  <w:style w:type="paragraph" w:customStyle="1" w:styleId="Step">
    <w:name w:val="Step"/>
    <w:basedOn w:val="a3"/>
    <w:link w:val="Step0"/>
    <w:rsid w:val="000D0045"/>
    <w:pPr>
      <w:tabs>
        <w:tab w:val="num" w:pos="1701"/>
      </w:tabs>
      <w:ind w:left="1701" w:hanging="159"/>
      <w:outlineLvl w:val="5"/>
    </w:pPr>
    <w:rPr>
      <w:snapToGrid w:val="0"/>
    </w:rPr>
  </w:style>
  <w:style w:type="paragraph" w:customStyle="1" w:styleId="SubItemList">
    <w:name w:val="Sub Item List"/>
    <w:basedOn w:val="a3"/>
    <w:rsid w:val="001C0E12"/>
    <w:pPr>
      <w:numPr>
        <w:ilvl w:val="5"/>
        <w:numId w:val="44"/>
      </w:numPr>
    </w:pPr>
  </w:style>
  <w:style w:type="paragraph" w:customStyle="1" w:styleId="SubItemListText">
    <w:name w:val="Sub Item List Text"/>
    <w:rsid w:val="006256E0"/>
    <w:pPr>
      <w:adjustRightInd w:val="0"/>
      <w:snapToGrid w:val="0"/>
      <w:spacing w:before="80" w:after="80" w:line="240" w:lineRule="atLeast"/>
      <w:ind w:left="2410"/>
    </w:pPr>
    <w:rPr>
      <w:kern w:val="2"/>
      <w:sz w:val="21"/>
      <w:szCs w:val="21"/>
    </w:rPr>
  </w:style>
  <w:style w:type="paragraph" w:styleId="a9">
    <w:name w:val="Title"/>
    <w:basedOn w:val="a3"/>
    <w:semiHidden/>
    <w:qFormat/>
    <w:rsid w:val="008938AC"/>
    <w:pPr>
      <w:spacing w:before="240" w:after="60"/>
      <w:jc w:val="center"/>
      <w:outlineLvl w:val="0"/>
    </w:pPr>
    <w:rPr>
      <w:rFonts w:ascii="Arial" w:hAnsi="Arial"/>
      <w:b/>
      <w:bCs/>
      <w:sz w:val="32"/>
      <w:szCs w:val="32"/>
    </w:rPr>
  </w:style>
  <w:style w:type="table" w:styleId="aa">
    <w:name w:val="Table Professional"/>
    <w:basedOn w:val="a5"/>
    <w:semiHidden/>
    <w:rsid w:val="009D0E48"/>
    <w:pPr>
      <w:widowControl w:val="0"/>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TableDescription">
    <w:name w:val="Table Description"/>
    <w:basedOn w:val="a3"/>
    <w:next w:val="a3"/>
    <w:link w:val="TableDescription0"/>
    <w:rsid w:val="00302245"/>
    <w:pPr>
      <w:keepNext/>
      <w:topLinePunct w:val="0"/>
      <w:spacing w:before="320"/>
      <w:ind w:left="0"/>
      <w:outlineLvl w:val="8"/>
    </w:pPr>
    <w:rPr>
      <w:rFonts w:eastAsia="黑体"/>
      <w:spacing w:val="-4"/>
    </w:rPr>
  </w:style>
  <w:style w:type="paragraph" w:customStyle="1" w:styleId="TableNote">
    <w:name w:val="Table Note"/>
    <w:basedOn w:val="a3"/>
    <w:rsid w:val="006256E0"/>
    <w:pPr>
      <w:numPr>
        <w:ilvl w:val="8"/>
        <w:numId w:val="44"/>
      </w:numPr>
    </w:pPr>
    <w:rPr>
      <w:sz w:val="18"/>
      <w:szCs w:val="18"/>
    </w:rPr>
  </w:style>
  <w:style w:type="paragraph" w:customStyle="1" w:styleId="TerminalDisplay">
    <w:name w:val="Terminal Display"/>
    <w:rsid w:val="00C5274C"/>
    <w:pPr>
      <w:snapToGrid w:val="0"/>
      <w:spacing w:line="240" w:lineRule="atLeast"/>
      <w:ind w:left="1701"/>
    </w:pPr>
    <w:rPr>
      <w:rFonts w:ascii="Courier New" w:hAnsi="Courier New" w:cs="Courier New"/>
      <w:snapToGrid w:val="0"/>
      <w:spacing w:val="-1"/>
      <w:sz w:val="21"/>
      <w:szCs w:val="16"/>
    </w:rPr>
  </w:style>
  <w:style w:type="paragraph" w:styleId="12">
    <w:name w:val="toc 1"/>
    <w:basedOn w:val="a3"/>
    <w:next w:val="a3"/>
    <w:uiPriority w:val="39"/>
    <w:rsid w:val="00D21D41"/>
    <w:pPr>
      <w:ind w:left="0"/>
    </w:pPr>
    <w:rPr>
      <w:rFonts w:ascii="Huawei Sans" w:hAnsi="Huawei Sans" w:cs="Book Antiqua"/>
      <w:b/>
      <w:bCs/>
    </w:rPr>
  </w:style>
  <w:style w:type="paragraph" w:styleId="20">
    <w:name w:val="toc 2"/>
    <w:basedOn w:val="a3"/>
    <w:next w:val="a3"/>
    <w:uiPriority w:val="39"/>
    <w:rsid w:val="00D21D41"/>
    <w:pPr>
      <w:ind w:left="0"/>
    </w:pPr>
    <w:rPr>
      <w:rFonts w:ascii="Huawei Sans" w:hAnsi="Huawei Sans"/>
      <w:noProof/>
      <w:sz w:val="20"/>
      <w:szCs w:val="20"/>
    </w:rPr>
  </w:style>
  <w:style w:type="paragraph" w:styleId="31">
    <w:name w:val="toc 3"/>
    <w:basedOn w:val="a3"/>
    <w:next w:val="a3"/>
    <w:uiPriority w:val="39"/>
    <w:rsid w:val="00D21D41"/>
    <w:pPr>
      <w:ind w:left="0"/>
    </w:pPr>
    <w:rPr>
      <w:rFonts w:ascii="Huawei Sans" w:hAnsi="Huawei Sans"/>
      <w:noProof/>
      <w:sz w:val="20"/>
      <w:szCs w:val="20"/>
    </w:rPr>
  </w:style>
  <w:style w:type="paragraph" w:styleId="41">
    <w:name w:val="toc 4"/>
    <w:basedOn w:val="a3"/>
    <w:next w:val="a3"/>
    <w:uiPriority w:val="39"/>
    <w:rsid w:val="00D21D41"/>
    <w:pPr>
      <w:ind w:left="0"/>
    </w:pPr>
    <w:rPr>
      <w:rFonts w:ascii="Huawei Sans" w:hAnsi="Huawei Sans"/>
      <w:sz w:val="20"/>
      <w:szCs w:val="20"/>
    </w:rPr>
  </w:style>
  <w:style w:type="paragraph" w:styleId="52">
    <w:name w:val="toc 5"/>
    <w:basedOn w:val="a3"/>
    <w:next w:val="a3"/>
    <w:uiPriority w:val="39"/>
    <w:rsid w:val="00D21D41"/>
    <w:pPr>
      <w:ind w:left="0"/>
    </w:pPr>
    <w:rPr>
      <w:rFonts w:ascii="Huawei Sans" w:hAnsi="Huawei Sans"/>
      <w:sz w:val="20"/>
    </w:rPr>
  </w:style>
  <w:style w:type="paragraph" w:styleId="60">
    <w:name w:val="toc 6"/>
    <w:basedOn w:val="a3"/>
    <w:next w:val="a3"/>
    <w:autoRedefine/>
    <w:uiPriority w:val="39"/>
    <w:qFormat/>
    <w:rsid w:val="00D21D41"/>
    <w:pPr>
      <w:ind w:left="2100"/>
    </w:pPr>
    <w:rPr>
      <w:rFonts w:ascii="Huawei Sans" w:hAnsi="Huawei Sans"/>
    </w:rPr>
  </w:style>
  <w:style w:type="paragraph" w:styleId="70">
    <w:name w:val="toc 7"/>
    <w:basedOn w:val="a3"/>
    <w:next w:val="a3"/>
    <w:autoRedefine/>
    <w:uiPriority w:val="39"/>
    <w:rsid w:val="009D0E48"/>
    <w:pPr>
      <w:ind w:left="2520"/>
    </w:pPr>
  </w:style>
  <w:style w:type="paragraph" w:styleId="80">
    <w:name w:val="toc 8"/>
    <w:basedOn w:val="a3"/>
    <w:next w:val="a3"/>
    <w:autoRedefine/>
    <w:uiPriority w:val="39"/>
    <w:rsid w:val="009D0E48"/>
    <w:pPr>
      <w:ind w:left="2940"/>
    </w:pPr>
  </w:style>
  <w:style w:type="paragraph" w:styleId="91">
    <w:name w:val="toc 9"/>
    <w:basedOn w:val="a3"/>
    <w:next w:val="a3"/>
    <w:autoRedefine/>
    <w:uiPriority w:val="39"/>
    <w:rsid w:val="009D0E48"/>
    <w:pPr>
      <w:ind w:left="3360"/>
    </w:pPr>
  </w:style>
  <w:style w:type="paragraph" w:styleId="13">
    <w:name w:val="index 1"/>
    <w:basedOn w:val="a3"/>
    <w:next w:val="a3"/>
    <w:autoRedefine/>
    <w:semiHidden/>
    <w:rsid w:val="009D0E48"/>
  </w:style>
  <w:style w:type="paragraph" w:styleId="21">
    <w:name w:val="index 2"/>
    <w:basedOn w:val="a3"/>
    <w:next w:val="a3"/>
    <w:autoRedefine/>
    <w:semiHidden/>
    <w:rsid w:val="009D0E48"/>
    <w:pPr>
      <w:ind w:leftChars="200" w:left="200"/>
    </w:pPr>
  </w:style>
  <w:style w:type="paragraph" w:styleId="32">
    <w:name w:val="index 3"/>
    <w:basedOn w:val="a3"/>
    <w:next w:val="a3"/>
    <w:autoRedefine/>
    <w:semiHidden/>
    <w:rsid w:val="009D0E48"/>
    <w:pPr>
      <w:ind w:leftChars="400" w:left="400"/>
    </w:pPr>
  </w:style>
  <w:style w:type="paragraph" w:styleId="53">
    <w:name w:val="index 5"/>
    <w:basedOn w:val="a3"/>
    <w:next w:val="a3"/>
    <w:autoRedefine/>
    <w:semiHidden/>
    <w:rsid w:val="009D0E48"/>
    <w:pPr>
      <w:ind w:left="1050" w:hanging="210"/>
    </w:pPr>
    <w:rPr>
      <w:sz w:val="20"/>
      <w:szCs w:val="20"/>
    </w:rPr>
  </w:style>
  <w:style w:type="paragraph" w:styleId="61">
    <w:name w:val="index 6"/>
    <w:basedOn w:val="a3"/>
    <w:next w:val="a3"/>
    <w:autoRedefine/>
    <w:semiHidden/>
    <w:rsid w:val="009D0E48"/>
    <w:pPr>
      <w:ind w:left="1260" w:hanging="210"/>
    </w:pPr>
    <w:rPr>
      <w:sz w:val="20"/>
      <w:szCs w:val="20"/>
    </w:rPr>
  </w:style>
  <w:style w:type="paragraph" w:styleId="71">
    <w:name w:val="index 7"/>
    <w:basedOn w:val="a3"/>
    <w:next w:val="a3"/>
    <w:autoRedefine/>
    <w:semiHidden/>
    <w:rsid w:val="009D0E48"/>
    <w:pPr>
      <w:ind w:left="1470" w:hanging="210"/>
    </w:pPr>
    <w:rPr>
      <w:sz w:val="20"/>
      <w:szCs w:val="20"/>
    </w:rPr>
  </w:style>
  <w:style w:type="paragraph" w:styleId="81">
    <w:name w:val="index 8"/>
    <w:basedOn w:val="a3"/>
    <w:next w:val="a3"/>
    <w:autoRedefine/>
    <w:semiHidden/>
    <w:rsid w:val="009D0E48"/>
    <w:pPr>
      <w:ind w:left="1680" w:hanging="210"/>
    </w:pPr>
    <w:rPr>
      <w:sz w:val="20"/>
      <w:szCs w:val="20"/>
    </w:rPr>
  </w:style>
  <w:style w:type="paragraph" w:styleId="92">
    <w:name w:val="index 9"/>
    <w:basedOn w:val="a3"/>
    <w:next w:val="a3"/>
    <w:autoRedefine/>
    <w:semiHidden/>
    <w:rsid w:val="009D0E48"/>
    <w:pPr>
      <w:ind w:left="1890" w:hanging="210"/>
    </w:pPr>
    <w:rPr>
      <w:sz w:val="20"/>
      <w:szCs w:val="20"/>
    </w:rPr>
  </w:style>
  <w:style w:type="paragraph" w:styleId="ab">
    <w:name w:val="table of figures"/>
    <w:basedOn w:val="a3"/>
    <w:next w:val="a3"/>
    <w:semiHidden/>
    <w:rsid w:val="009D0E48"/>
    <w:pPr>
      <w:spacing w:afterLines="50"/>
      <w:ind w:leftChars="300" w:left="300"/>
    </w:pPr>
    <w:rPr>
      <w:sz w:val="20"/>
      <w:szCs w:val="20"/>
    </w:rPr>
  </w:style>
  <w:style w:type="paragraph" w:styleId="ac">
    <w:name w:val="Document Map"/>
    <w:basedOn w:val="a3"/>
    <w:semiHidden/>
    <w:rsid w:val="009D0E48"/>
    <w:pPr>
      <w:shd w:val="clear" w:color="auto" w:fill="000080"/>
    </w:pPr>
  </w:style>
  <w:style w:type="paragraph" w:styleId="ad">
    <w:name w:val="footer"/>
    <w:basedOn w:val="HeadingLeft"/>
    <w:link w:val="Char0"/>
    <w:rsid w:val="001A084E"/>
    <w:pPr>
      <w:spacing w:before="200" w:after="200" w:line="20" w:lineRule="atLeast"/>
      <w:jc w:val="center"/>
    </w:pPr>
    <w:rPr>
      <w:rFonts w:cs="Times New Roman"/>
      <w:b/>
      <w:bCs/>
      <w:sz w:val="2"/>
      <w:szCs w:val="2"/>
    </w:rPr>
  </w:style>
  <w:style w:type="paragraph" w:customStyle="1" w:styleId="TerminalDisplayinTable">
    <w:name w:val="Terminal Display in Table"/>
    <w:rsid w:val="006256E0"/>
    <w:pPr>
      <w:widowControl w:val="0"/>
      <w:adjustRightInd w:val="0"/>
      <w:snapToGrid w:val="0"/>
      <w:spacing w:before="80" w:after="80" w:line="240" w:lineRule="atLeast"/>
    </w:pPr>
    <w:rPr>
      <w:rFonts w:ascii="Courier New" w:hAnsi="Courier New" w:cs="Courier New"/>
      <w:snapToGrid w:val="0"/>
      <w:spacing w:val="-1"/>
      <w:sz w:val="16"/>
      <w:szCs w:val="16"/>
    </w:rPr>
  </w:style>
  <w:style w:type="paragraph" w:styleId="a7">
    <w:name w:val="header"/>
    <w:basedOn w:val="a3"/>
    <w:link w:val="Char"/>
    <w:semiHidden/>
    <w:rsid w:val="001A084E"/>
    <w:pPr>
      <w:tabs>
        <w:tab w:val="center" w:pos="4153"/>
        <w:tab w:val="right" w:pos="8306"/>
      </w:tabs>
      <w:spacing w:before="0" w:after="0" w:line="20" w:lineRule="atLeast"/>
      <w:ind w:left="0"/>
      <w:jc w:val="right"/>
    </w:pPr>
    <w:rPr>
      <w:sz w:val="2"/>
      <w:szCs w:val="2"/>
    </w:rPr>
  </w:style>
  <w:style w:type="character" w:styleId="ae">
    <w:name w:val="Hyperlink"/>
    <w:uiPriority w:val="99"/>
    <w:rsid w:val="009D0E48"/>
    <w:rPr>
      <w:color w:val="0000FF"/>
      <w:u w:val="none"/>
    </w:rPr>
  </w:style>
  <w:style w:type="paragraph" w:customStyle="1" w:styleId="CopyrightDeclaration">
    <w:name w:val="Copyright Declaration"/>
    <w:semiHidden/>
    <w:rsid w:val="009D0E48"/>
    <w:pPr>
      <w:spacing w:before="80" w:after="80"/>
    </w:pPr>
    <w:rPr>
      <w:rFonts w:ascii="Arial" w:eastAsia="黑体" w:hAnsi="Arial"/>
      <w:sz w:val="36"/>
    </w:rPr>
  </w:style>
  <w:style w:type="numbering" w:styleId="1111110">
    <w:name w:val="Outline List 1"/>
    <w:basedOn w:val="a6"/>
    <w:semiHidden/>
    <w:rsid w:val="009D0E48"/>
    <w:pPr>
      <w:numPr>
        <w:numId w:val="40"/>
      </w:numPr>
    </w:pPr>
  </w:style>
  <w:style w:type="paragraph" w:customStyle="1" w:styleId="TableHeading">
    <w:name w:val="Table Heading"/>
    <w:basedOn w:val="a3"/>
    <w:link w:val="TableHeading0"/>
    <w:rsid w:val="006256E0"/>
    <w:pPr>
      <w:keepNext/>
      <w:widowControl w:val="0"/>
      <w:ind w:left="0"/>
    </w:pPr>
    <w:rPr>
      <w:rFonts w:ascii="Book Antiqua" w:eastAsia="黑体" w:hAnsi="Book Antiqua" w:cs="Book Antiqua"/>
      <w:bCs/>
      <w:snapToGrid w:val="0"/>
    </w:rPr>
  </w:style>
  <w:style w:type="paragraph" w:customStyle="1" w:styleId="TableText">
    <w:name w:val="Table Text"/>
    <w:basedOn w:val="a3"/>
    <w:link w:val="TableText0"/>
    <w:rsid w:val="006256E0"/>
    <w:pPr>
      <w:widowControl w:val="0"/>
      <w:ind w:left="0"/>
    </w:pPr>
    <w:rPr>
      <w:snapToGrid w:val="0"/>
    </w:rPr>
  </w:style>
  <w:style w:type="paragraph" w:customStyle="1" w:styleId="HeadingMiddle">
    <w:name w:val="Heading Middle"/>
    <w:rsid w:val="009D0E48"/>
    <w:pPr>
      <w:adjustRightInd w:val="0"/>
      <w:snapToGrid w:val="0"/>
      <w:spacing w:line="240" w:lineRule="atLeast"/>
      <w:jc w:val="center"/>
    </w:pPr>
    <w:rPr>
      <w:snapToGrid w:val="0"/>
    </w:rPr>
  </w:style>
  <w:style w:type="paragraph" w:styleId="af">
    <w:name w:val="macro"/>
    <w:semiHidden/>
    <w:rsid w:val="009D0E48"/>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adjustRightInd w:val="0"/>
      <w:snapToGrid w:val="0"/>
      <w:spacing w:before="160" w:after="160"/>
      <w:ind w:left="1701"/>
    </w:pPr>
    <w:rPr>
      <w:rFonts w:ascii="Courier New" w:hAnsi="Courier New" w:cs="Courier New"/>
      <w:kern w:val="2"/>
    </w:rPr>
  </w:style>
  <w:style w:type="paragraph" w:styleId="af0">
    <w:name w:val="footnote text"/>
    <w:basedOn w:val="a3"/>
    <w:link w:val="Char1"/>
    <w:uiPriority w:val="99"/>
    <w:rsid w:val="009D0E48"/>
    <w:rPr>
      <w:sz w:val="18"/>
      <w:szCs w:val="18"/>
    </w:rPr>
  </w:style>
  <w:style w:type="character" w:styleId="af1">
    <w:name w:val="footnote reference"/>
    <w:basedOn w:val="a4"/>
    <w:semiHidden/>
    <w:rsid w:val="009D0E48"/>
    <w:rPr>
      <w:vertAlign w:val="superscript"/>
    </w:rPr>
  </w:style>
  <w:style w:type="paragraph" w:styleId="af2">
    <w:name w:val="Balloon Text"/>
    <w:basedOn w:val="a3"/>
    <w:semiHidden/>
    <w:rsid w:val="009D0E48"/>
    <w:rPr>
      <w:sz w:val="18"/>
      <w:szCs w:val="18"/>
    </w:rPr>
  </w:style>
  <w:style w:type="paragraph" w:styleId="af3">
    <w:name w:val="annotation text"/>
    <w:basedOn w:val="a3"/>
    <w:semiHidden/>
    <w:rsid w:val="009D0E48"/>
  </w:style>
  <w:style w:type="character" w:styleId="af4">
    <w:name w:val="annotation reference"/>
    <w:basedOn w:val="a4"/>
    <w:semiHidden/>
    <w:rsid w:val="009D0E48"/>
    <w:rPr>
      <w:sz w:val="21"/>
      <w:szCs w:val="21"/>
    </w:rPr>
  </w:style>
  <w:style w:type="paragraph" w:styleId="af5">
    <w:name w:val="annotation subject"/>
    <w:basedOn w:val="af3"/>
    <w:next w:val="af3"/>
    <w:semiHidden/>
    <w:rsid w:val="009D0E48"/>
    <w:rPr>
      <w:b/>
      <w:bCs/>
    </w:rPr>
  </w:style>
  <w:style w:type="paragraph" w:styleId="42">
    <w:name w:val="index 4"/>
    <w:basedOn w:val="a3"/>
    <w:next w:val="a3"/>
    <w:autoRedefine/>
    <w:semiHidden/>
    <w:rsid w:val="009D0E48"/>
    <w:pPr>
      <w:ind w:left="1260"/>
    </w:pPr>
  </w:style>
  <w:style w:type="paragraph" w:styleId="af6">
    <w:name w:val="index heading"/>
    <w:basedOn w:val="a3"/>
    <w:next w:val="13"/>
    <w:semiHidden/>
    <w:rsid w:val="009D0E48"/>
    <w:rPr>
      <w:rFonts w:ascii="Arial" w:hAnsi="Arial"/>
      <w:b/>
      <w:bCs/>
    </w:rPr>
  </w:style>
  <w:style w:type="paragraph" w:styleId="af7">
    <w:name w:val="caption"/>
    <w:basedOn w:val="a3"/>
    <w:next w:val="a3"/>
    <w:semiHidden/>
    <w:qFormat/>
    <w:rsid w:val="008938AC"/>
    <w:pPr>
      <w:spacing w:before="152"/>
    </w:pPr>
    <w:rPr>
      <w:rFonts w:ascii="Arial" w:eastAsia="黑体" w:hAnsi="Arial"/>
      <w:sz w:val="20"/>
      <w:szCs w:val="20"/>
    </w:rPr>
  </w:style>
  <w:style w:type="paragraph" w:styleId="af8">
    <w:name w:val="endnote text"/>
    <w:basedOn w:val="a3"/>
    <w:semiHidden/>
    <w:rsid w:val="009D0E48"/>
  </w:style>
  <w:style w:type="character" w:styleId="af9">
    <w:name w:val="endnote reference"/>
    <w:basedOn w:val="a4"/>
    <w:semiHidden/>
    <w:rsid w:val="009D0E48"/>
    <w:rPr>
      <w:vertAlign w:val="superscript"/>
    </w:rPr>
  </w:style>
  <w:style w:type="paragraph" w:styleId="afa">
    <w:name w:val="table of authorities"/>
    <w:basedOn w:val="a3"/>
    <w:next w:val="a3"/>
    <w:semiHidden/>
    <w:rsid w:val="009D0E48"/>
    <w:pPr>
      <w:ind w:left="420"/>
    </w:pPr>
  </w:style>
  <w:style w:type="paragraph" w:styleId="afb">
    <w:name w:val="toa heading"/>
    <w:basedOn w:val="a3"/>
    <w:next w:val="a3"/>
    <w:semiHidden/>
    <w:rsid w:val="009D0E48"/>
    <w:pPr>
      <w:spacing w:before="120"/>
    </w:pPr>
    <w:rPr>
      <w:rFonts w:ascii="Arial" w:hAnsi="Arial"/>
    </w:rPr>
  </w:style>
  <w:style w:type="paragraph" w:customStyle="1" w:styleId="Contents">
    <w:name w:val="Contents"/>
    <w:basedOn w:val="Heading1NoNumber"/>
    <w:rsid w:val="001A0403"/>
    <w:pPr>
      <w:outlineLvl w:val="9"/>
    </w:pPr>
  </w:style>
  <w:style w:type="character" w:styleId="HTML">
    <w:name w:val="HTML Variable"/>
    <w:basedOn w:val="a4"/>
    <w:semiHidden/>
    <w:rsid w:val="009D0E48"/>
    <w:rPr>
      <w:i/>
      <w:iCs/>
    </w:rPr>
  </w:style>
  <w:style w:type="character" w:styleId="HTML0">
    <w:name w:val="HTML Typewriter"/>
    <w:basedOn w:val="a4"/>
    <w:semiHidden/>
    <w:rsid w:val="009D0E48"/>
    <w:rPr>
      <w:rFonts w:ascii="Courier New" w:hAnsi="Courier New" w:cs="Courier New"/>
      <w:sz w:val="20"/>
      <w:szCs w:val="20"/>
    </w:rPr>
  </w:style>
  <w:style w:type="character" w:styleId="HTML1">
    <w:name w:val="HTML Code"/>
    <w:basedOn w:val="a4"/>
    <w:semiHidden/>
    <w:rsid w:val="009D0E48"/>
    <w:rPr>
      <w:rFonts w:ascii="Courier New" w:hAnsi="Courier New" w:cs="Courier New"/>
      <w:sz w:val="20"/>
      <w:szCs w:val="20"/>
    </w:rPr>
  </w:style>
  <w:style w:type="paragraph" w:styleId="HTML2">
    <w:name w:val="HTML Address"/>
    <w:basedOn w:val="a3"/>
    <w:semiHidden/>
    <w:rsid w:val="009D0E48"/>
    <w:rPr>
      <w:i/>
      <w:iCs/>
    </w:rPr>
  </w:style>
  <w:style w:type="character" w:styleId="HTML3">
    <w:name w:val="HTML Definition"/>
    <w:basedOn w:val="a4"/>
    <w:semiHidden/>
    <w:rsid w:val="009D0E48"/>
    <w:rPr>
      <w:i/>
      <w:iCs/>
    </w:rPr>
  </w:style>
  <w:style w:type="character" w:styleId="HTML4">
    <w:name w:val="HTML Keyboard"/>
    <w:basedOn w:val="a4"/>
    <w:semiHidden/>
    <w:rsid w:val="009D0E48"/>
    <w:rPr>
      <w:rFonts w:ascii="Courier New" w:hAnsi="Courier New" w:cs="Courier New"/>
      <w:sz w:val="20"/>
      <w:szCs w:val="20"/>
    </w:rPr>
  </w:style>
  <w:style w:type="character" w:styleId="HTML5">
    <w:name w:val="HTML Acronym"/>
    <w:basedOn w:val="a4"/>
    <w:semiHidden/>
    <w:rsid w:val="009D0E48"/>
  </w:style>
  <w:style w:type="character" w:styleId="HTML6">
    <w:name w:val="HTML Sample"/>
    <w:basedOn w:val="a4"/>
    <w:semiHidden/>
    <w:rsid w:val="009D0E48"/>
    <w:rPr>
      <w:rFonts w:ascii="Courier New" w:hAnsi="Courier New" w:cs="Courier New"/>
    </w:rPr>
  </w:style>
  <w:style w:type="character" w:styleId="HTML7">
    <w:name w:val="HTML Cite"/>
    <w:basedOn w:val="a4"/>
    <w:semiHidden/>
    <w:rsid w:val="009D0E48"/>
    <w:rPr>
      <w:i/>
      <w:iCs/>
    </w:rPr>
  </w:style>
  <w:style w:type="paragraph" w:styleId="HTML8">
    <w:name w:val="HTML Preformatted"/>
    <w:basedOn w:val="a3"/>
    <w:semiHidden/>
    <w:rsid w:val="009D0E48"/>
    <w:rPr>
      <w:rFonts w:ascii="Courier New" w:hAnsi="Courier New" w:cs="Courier New"/>
      <w:sz w:val="20"/>
      <w:szCs w:val="20"/>
    </w:rPr>
  </w:style>
  <w:style w:type="table" w:styleId="14">
    <w:name w:val="Table Web 1"/>
    <w:basedOn w:val="a5"/>
    <w:semiHidden/>
    <w:rsid w:val="009D0E48"/>
    <w:pPr>
      <w:adjustRightInd w:val="0"/>
      <w:snapToGrid w:val="0"/>
      <w:spacing w:before="160" w:after="160" w:line="240" w:lineRule="atLeast"/>
      <w:ind w:left="1701"/>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2">
    <w:name w:val="Table Web 2"/>
    <w:basedOn w:val="a5"/>
    <w:semiHidden/>
    <w:rsid w:val="009D0E48"/>
    <w:pPr>
      <w:adjustRightInd w:val="0"/>
      <w:snapToGrid w:val="0"/>
      <w:spacing w:before="160" w:after="160" w:line="240" w:lineRule="atLeast"/>
      <w:ind w:left="1701"/>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3">
    <w:name w:val="Table Web 3"/>
    <w:basedOn w:val="a5"/>
    <w:semiHidden/>
    <w:rsid w:val="009D0E48"/>
    <w:pPr>
      <w:adjustRightInd w:val="0"/>
      <w:snapToGrid w:val="0"/>
      <w:spacing w:before="160" w:after="160" w:line="240" w:lineRule="atLeast"/>
      <w:ind w:left="1701"/>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c">
    <w:name w:val="Table Theme"/>
    <w:basedOn w:val="a5"/>
    <w:semiHidden/>
    <w:rsid w:val="009D0E48"/>
    <w:pPr>
      <w:adjustRightInd w:val="0"/>
      <w:snapToGrid w:val="0"/>
      <w:spacing w:before="160" w:after="160" w:line="240" w:lineRule="atLeast"/>
      <w:ind w:left="1701"/>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5">
    <w:name w:val="Table Colorful 1"/>
    <w:basedOn w:val="a5"/>
    <w:semiHidden/>
    <w:rsid w:val="009D0E48"/>
    <w:pPr>
      <w:adjustRightInd w:val="0"/>
      <w:snapToGrid w:val="0"/>
      <w:spacing w:before="160" w:after="160" w:line="240" w:lineRule="atLeast"/>
      <w:ind w:left="1701"/>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3">
    <w:name w:val="Table Colorful 2"/>
    <w:basedOn w:val="a5"/>
    <w:semiHidden/>
    <w:rsid w:val="009D0E48"/>
    <w:pPr>
      <w:adjustRightInd w:val="0"/>
      <w:snapToGrid w:val="0"/>
      <w:spacing w:before="160" w:after="160" w:line="240" w:lineRule="atLeast"/>
      <w:ind w:left="1701"/>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4">
    <w:name w:val="Table Colorful 3"/>
    <w:basedOn w:val="a5"/>
    <w:semiHidden/>
    <w:rsid w:val="009D0E48"/>
    <w:pPr>
      <w:adjustRightInd w:val="0"/>
      <w:snapToGrid w:val="0"/>
      <w:spacing w:before="160" w:after="160" w:line="240" w:lineRule="atLeast"/>
      <w:ind w:left="1701"/>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d">
    <w:name w:val="Salutation"/>
    <w:basedOn w:val="a3"/>
    <w:next w:val="a3"/>
    <w:semiHidden/>
    <w:rsid w:val="009D0E48"/>
  </w:style>
  <w:style w:type="paragraph" w:styleId="afe">
    <w:name w:val="Plain Text"/>
    <w:basedOn w:val="a3"/>
    <w:semiHidden/>
    <w:rsid w:val="009D0E48"/>
    <w:rPr>
      <w:rFonts w:ascii="宋体" w:hAnsi="Courier New" w:cs="Courier New"/>
    </w:rPr>
  </w:style>
  <w:style w:type="table" w:styleId="aff">
    <w:name w:val="Table Elegant"/>
    <w:basedOn w:val="a5"/>
    <w:semiHidden/>
    <w:rsid w:val="009D0E48"/>
    <w:pPr>
      <w:adjustRightInd w:val="0"/>
      <w:snapToGrid w:val="0"/>
      <w:spacing w:before="160" w:after="160" w:line="240" w:lineRule="atLeast"/>
      <w:ind w:left="1701"/>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aff0">
    <w:name w:val="E-mail Signature"/>
    <w:basedOn w:val="a3"/>
    <w:semiHidden/>
    <w:rsid w:val="009D0E48"/>
  </w:style>
  <w:style w:type="paragraph" w:styleId="aff1">
    <w:name w:val="Subtitle"/>
    <w:basedOn w:val="a3"/>
    <w:semiHidden/>
    <w:qFormat/>
    <w:rsid w:val="008938AC"/>
    <w:pPr>
      <w:spacing w:before="240" w:after="60" w:line="312" w:lineRule="atLeast"/>
      <w:jc w:val="center"/>
      <w:outlineLvl w:val="1"/>
    </w:pPr>
    <w:rPr>
      <w:rFonts w:ascii="Arial" w:hAnsi="Arial"/>
      <w:b/>
      <w:bCs/>
      <w:kern w:val="28"/>
      <w:sz w:val="32"/>
      <w:szCs w:val="32"/>
    </w:rPr>
  </w:style>
  <w:style w:type="table" w:styleId="16">
    <w:name w:val="Table Classic 1"/>
    <w:basedOn w:val="a5"/>
    <w:semiHidden/>
    <w:rsid w:val="009D0E48"/>
    <w:pPr>
      <w:adjustRightInd w:val="0"/>
      <w:snapToGrid w:val="0"/>
      <w:spacing w:before="160" w:after="160" w:line="240" w:lineRule="atLeast"/>
      <w:ind w:left="1701"/>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4">
    <w:name w:val="Table Classic 2"/>
    <w:basedOn w:val="a5"/>
    <w:semiHidden/>
    <w:rsid w:val="009D0E48"/>
    <w:pPr>
      <w:adjustRightInd w:val="0"/>
      <w:snapToGrid w:val="0"/>
      <w:spacing w:before="160" w:after="160" w:line="240" w:lineRule="atLeast"/>
      <w:ind w:left="1701"/>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5">
    <w:name w:val="Table Classic 3"/>
    <w:basedOn w:val="a5"/>
    <w:semiHidden/>
    <w:rsid w:val="009D0E48"/>
    <w:pPr>
      <w:adjustRightInd w:val="0"/>
      <w:snapToGrid w:val="0"/>
      <w:spacing w:before="160" w:after="160" w:line="240" w:lineRule="atLeast"/>
      <w:ind w:left="1701"/>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3">
    <w:name w:val="Table Classic 4"/>
    <w:basedOn w:val="a5"/>
    <w:semiHidden/>
    <w:rsid w:val="009D0E48"/>
    <w:pPr>
      <w:adjustRightInd w:val="0"/>
      <w:snapToGrid w:val="0"/>
      <w:spacing w:before="160" w:after="160" w:line="240" w:lineRule="atLeast"/>
      <w:ind w:left="1701"/>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styleId="aff2">
    <w:name w:val="envelope return"/>
    <w:basedOn w:val="a3"/>
    <w:semiHidden/>
    <w:rsid w:val="009D0E48"/>
    <w:rPr>
      <w:rFonts w:ascii="Arial" w:hAnsi="Arial"/>
    </w:rPr>
  </w:style>
  <w:style w:type="table" w:styleId="17">
    <w:name w:val="Table Simple 1"/>
    <w:basedOn w:val="a5"/>
    <w:semiHidden/>
    <w:rsid w:val="009D0E48"/>
    <w:pPr>
      <w:adjustRightInd w:val="0"/>
      <w:snapToGrid w:val="0"/>
      <w:spacing w:before="160" w:after="160" w:line="240" w:lineRule="atLeast"/>
      <w:ind w:left="1701"/>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5">
    <w:name w:val="Table Simple 2"/>
    <w:basedOn w:val="a5"/>
    <w:semiHidden/>
    <w:rsid w:val="009D0E48"/>
    <w:pPr>
      <w:adjustRightInd w:val="0"/>
      <w:snapToGrid w:val="0"/>
      <w:spacing w:before="160" w:after="160" w:line="240" w:lineRule="atLeast"/>
      <w:ind w:left="1701"/>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6">
    <w:name w:val="Table Simple 3"/>
    <w:basedOn w:val="a5"/>
    <w:semiHidden/>
    <w:rsid w:val="009D0E48"/>
    <w:pPr>
      <w:adjustRightInd w:val="0"/>
      <w:snapToGrid w:val="0"/>
      <w:spacing w:before="160" w:after="160" w:line="240" w:lineRule="atLeast"/>
      <w:ind w:left="1701"/>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styleId="aff3">
    <w:name w:val="Closing"/>
    <w:basedOn w:val="a3"/>
    <w:semiHidden/>
    <w:rsid w:val="009D0E48"/>
    <w:pPr>
      <w:ind w:leftChars="2100" w:left="100"/>
    </w:pPr>
  </w:style>
  <w:style w:type="table" w:styleId="18">
    <w:name w:val="Table Subtle 1"/>
    <w:basedOn w:val="a5"/>
    <w:semiHidden/>
    <w:rsid w:val="009D0E48"/>
    <w:pPr>
      <w:adjustRightInd w:val="0"/>
      <w:snapToGrid w:val="0"/>
      <w:spacing w:before="160" w:after="160" w:line="240" w:lineRule="atLeast"/>
      <w:ind w:left="1701"/>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6">
    <w:name w:val="Table Subtle 2"/>
    <w:basedOn w:val="a5"/>
    <w:semiHidden/>
    <w:rsid w:val="009D0E48"/>
    <w:pPr>
      <w:adjustRightInd w:val="0"/>
      <w:snapToGrid w:val="0"/>
      <w:spacing w:before="160" w:after="160" w:line="240" w:lineRule="atLeast"/>
      <w:ind w:left="1701"/>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9">
    <w:name w:val="Table 3D effects 1"/>
    <w:basedOn w:val="a5"/>
    <w:semiHidden/>
    <w:rsid w:val="009D0E48"/>
    <w:pPr>
      <w:adjustRightInd w:val="0"/>
      <w:snapToGrid w:val="0"/>
      <w:spacing w:before="160" w:after="160" w:line="240" w:lineRule="atLeast"/>
      <w:ind w:left="1701"/>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7">
    <w:name w:val="Table 3D effects 2"/>
    <w:basedOn w:val="a5"/>
    <w:semiHidden/>
    <w:rsid w:val="009D0E48"/>
    <w:pPr>
      <w:adjustRightInd w:val="0"/>
      <w:snapToGrid w:val="0"/>
      <w:spacing w:before="160" w:after="160" w:line="240" w:lineRule="atLeast"/>
      <w:ind w:left="1701"/>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7">
    <w:name w:val="Table 3D effects 3"/>
    <w:basedOn w:val="a5"/>
    <w:semiHidden/>
    <w:rsid w:val="009D0E48"/>
    <w:pPr>
      <w:adjustRightInd w:val="0"/>
      <w:snapToGrid w:val="0"/>
      <w:spacing w:before="160" w:after="160" w:line="240" w:lineRule="atLeast"/>
      <w:ind w:left="1701"/>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4">
    <w:name w:val="List"/>
    <w:basedOn w:val="a3"/>
    <w:semiHidden/>
    <w:rsid w:val="009D0E48"/>
    <w:pPr>
      <w:ind w:left="200" w:hangingChars="200" w:hanging="200"/>
    </w:pPr>
  </w:style>
  <w:style w:type="paragraph" w:styleId="28">
    <w:name w:val="List 2"/>
    <w:basedOn w:val="a3"/>
    <w:semiHidden/>
    <w:rsid w:val="009D0E48"/>
    <w:pPr>
      <w:ind w:leftChars="200" w:left="100" w:hangingChars="200" w:hanging="200"/>
    </w:pPr>
  </w:style>
  <w:style w:type="paragraph" w:styleId="38">
    <w:name w:val="List 3"/>
    <w:basedOn w:val="a3"/>
    <w:semiHidden/>
    <w:rsid w:val="009D0E48"/>
    <w:pPr>
      <w:ind w:leftChars="400" w:left="100" w:hangingChars="200" w:hanging="200"/>
    </w:pPr>
  </w:style>
  <w:style w:type="paragraph" w:styleId="44">
    <w:name w:val="List 4"/>
    <w:basedOn w:val="a3"/>
    <w:semiHidden/>
    <w:rsid w:val="009D0E48"/>
    <w:pPr>
      <w:ind w:leftChars="600" w:left="100" w:hangingChars="200" w:hanging="200"/>
    </w:pPr>
  </w:style>
  <w:style w:type="paragraph" w:styleId="54">
    <w:name w:val="List 5"/>
    <w:basedOn w:val="a3"/>
    <w:semiHidden/>
    <w:rsid w:val="009D0E48"/>
    <w:pPr>
      <w:ind w:leftChars="800" w:left="100" w:hangingChars="200" w:hanging="200"/>
    </w:pPr>
  </w:style>
  <w:style w:type="paragraph" w:styleId="a2">
    <w:name w:val="List Number"/>
    <w:basedOn w:val="a3"/>
    <w:semiHidden/>
    <w:rsid w:val="009D0E48"/>
    <w:pPr>
      <w:numPr>
        <w:numId w:val="1"/>
      </w:numPr>
    </w:pPr>
  </w:style>
  <w:style w:type="paragraph" w:styleId="29">
    <w:name w:val="List Number 2"/>
    <w:basedOn w:val="a3"/>
    <w:semiHidden/>
    <w:rsid w:val="009D0E48"/>
    <w:pPr>
      <w:tabs>
        <w:tab w:val="num" w:pos="432"/>
      </w:tabs>
      <w:ind w:left="432" w:hanging="432"/>
    </w:pPr>
  </w:style>
  <w:style w:type="paragraph" w:styleId="39">
    <w:name w:val="List Number 3"/>
    <w:basedOn w:val="a3"/>
    <w:semiHidden/>
    <w:rsid w:val="009D0E48"/>
    <w:pPr>
      <w:tabs>
        <w:tab w:val="num" w:pos="432"/>
      </w:tabs>
      <w:ind w:left="432" w:hanging="432"/>
    </w:pPr>
  </w:style>
  <w:style w:type="paragraph" w:styleId="40">
    <w:name w:val="List Number 4"/>
    <w:basedOn w:val="a3"/>
    <w:semiHidden/>
    <w:rsid w:val="009D0E48"/>
    <w:pPr>
      <w:numPr>
        <w:numId w:val="2"/>
      </w:numPr>
    </w:pPr>
  </w:style>
  <w:style w:type="paragraph" w:styleId="55">
    <w:name w:val="List Number 5"/>
    <w:basedOn w:val="a3"/>
    <w:semiHidden/>
    <w:rsid w:val="009D0E48"/>
    <w:pPr>
      <w:ind w:left="0"/>
    </w:pPr>
  </w:style>
  <w:style w:type="paragraph" w:styleId="aff5">
    <w:name w:val="List Continue"/>
    <w:basedOn w:val="a3"/>
    <w:semiHidden/>
    <w:rsid w:val="009D0E48"/>
    <w:pPr>
      <w:spacing w:after="120"/>
      <w:ind w:leftChars="200" w:left="420"/>
    </w:pPr>
  </w:style>
  <w:style w:type="paragraph" w:styleId="2a">
    <w:name w:val="List Continue 2"/>
    <w:basedOn w:val="a3"/>
    <w:semiHidden/>
    <w:rsid w:val="009D0E48"/>
    <w:pPr>
      <w:spacing w:after="120"/>
      <w:ind w:leftChars="400" w:left="840"/>
    </w:pPr>
  </w:style>
  <w:style w:type="paragraph" w:styleId="3a">
    <w:name w:val="List Continue 3"/>
    <w:basedOn w:val="a3"/>
    <w:semiHidden/>
    <w:rsid w:val="009D0E48"/>
    <w:pPr>
      <w:spacing w:after="120"/>
      <w:ind w:leftChars="600" w:left="1260"/>
    </w:pPr>
  </w:style>
  <w:style w:type="paragraph" w:styleId="45">
    <w:name w:val="List Continue 4"/>
    <w:basedOn w:val="a3"/>
    <w:semiHidden/>
    <w:rsid w:val="009D0E48"/>
    <w:pPr>
      <w:spacing w:after="120"/>
      <w:ind w:leftChars="800" w:left="1680"/>
    </w:pPr>
  </w:style>
  <w:style w:type="paragraph" w:styleId="56">
    <w:name w:val="List Continue 5"/>
    <w:basedOn w:val="a3"/>
    <w:semiHidden/>
    <w:rsid w:val="009D0E48"/>
    <w:pPr>
      <w:spacing w:after="120"/>
      <w:ind w:leftChars="1000" w:left="2100"/>
    </w:pPr>
  </w:style>
  <w:style w:type="paragraph" w:styleId="aff6">
    <w:name w:val="List Bullet"/>
    <w:basedOn w:val="a3"/>
    <w:autoRedefine/>
    <w:semiHidden/>
    <w:rsid w:val="009D0E48"/>
    <w:pPr>
      <w:tabs>
        <w:tab w:val="num" w:pos="432"/>
      </w:tabs>
      <w:ind w:left="432" w:hanging="432"/>
    </w:pPr>
  </w:style>
  <w:style w:type="paragraph" w:styleId="2b">
    <w:name w:val="List Bullet 2"/>
    <w:basedOn w:val="a3"/>
    <w:autoRedefine/>
    <w:semiHidden/>
    <w:rsid w:val="009D0E48"/>
    <w:pPr>
      <w:tabs>
        <w:tab w:val="num" w:pos="432"/>
      </w:tabs>
      <w:ind w:left="432" w:hanging="432"/>
    </w:pPr>
  </w:style>
  <w:style w:type="paragraph" w:styleId="3b">
    <w:name w:val="List Bullet 3"/>
    <w:basedOn w:val="a3"/>
    <w:autoRedefine/>
    <w:semiHidden/>
    <w:rsid w:val="009D0E48"/>
    <w:pPr>
      <w:tabs>
        <w:tab w:val="num" w:pos="432"/>
      </w:tabs>
      <w:ind w:left="432" w:hanging="432"/>
    </w:pPr>
  </w:style>
  <w:style w:type="paragraph" w:styleId="46">
    <w:name w:val="List Bullet 4"/>
    <w:basedOn w:val="a3"/>
    <w:autoRedefine/>
    <w:semiHidden/>
    <w:rsid w:val="009D0E48"/>
    <w:pPr>
      <w:tabs>
        <w:tab w:val="num" w:pos="432"/>
      </w:tabs>
      <w:ind w:left="432" w:hanging="432"/>
    </w:pPr>
  </w:style>
  <w:style w:type="paragraph" w:styleId="51">
    <w:name w:val="List Bullet 5"/>
    <w:basedOn w:val="a3"/>
    <w:autoRedefine/>
    <w:semiHidden/>
    <w:rsid w:val="009D0E48"/>
    <w:pPr>
      <w:numPr>
        <w:numId w:val="3"/>
      </w:numPr>
    </w:pPr>
  </w:style>
  <w:style w:type="table" w:styleId="1a">
    <w:name w:val="Table List 1"/>
    <w:basedOn w:val="a5"/>
    <w:semiHidden/>
    <w:rsid w:val="009D0E48"/>
    <w:pPr>
      <w:adjustRightInd w:val="0"/>
      <w:snapToGrid w:val="0"/>
      <w:spacing w:before="160" w:after="160" w:line="240" w:lineRule="atLeast"/>
      <w:ind w:left="1701"/>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c">
    <w:name w:val="Table List 2"/>
    <w:basedOn w:val="a5"/>
    <w:semiHidden/>
    <w:rsid w:val="009D0E48"/>
    <w:pPr>
      <w:adjustRightInd w:val="0"/>
      <w:snapToGrid w:val="0"/>
      <w:spacing w:before="160" w:after="160" w:line="240" w:lineRule="atLeast"/>
      <w:ind w:left="1701"/>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List 3"/>
    <w:basedOn w:val="a5"/>
    <w:semiHidden/>
    <w:rsid w:val="009D0E48"/>
    <w:pPr>
      <w:adjustRightInd w:val="0"/>
      <w:snapToGrid w:val="0"/>
      <w:spacing w:before="160" w:after="160" w:line="240" w:lineRule="atLeast"/>
      <w:ind w:left="1701"/>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7">
    <w:name w:val="Table List 4"/>
    <w:basedOn w:val="a5"/>
    <w:semiHidden/>
    <w:rsid w:val="009D0E48"/>
    <w:pPr>
      <w:adjustRightInd w:val="0"/>
      <w:snapToGrid w:val="0"/>
      <w:spacing w:before="160" w:after="160" w:line="240" w:lineRule="atLeast"/>
      <w:ind w:left="1701"/>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7">
    <w:name w:val="Table List 5"/>
    <w:basedOn w:val="a5"/>
    <w:semiHidden/>
    <w:rsid w:val="009D0E48"/>
    <w:pPr>
      <w:adjustRightInd w:val="0"/>
      <w:snapToGrid w:val="0"/>
      <w:spacing w:before="160" w:after="160" w:line="240" w:lineRule="atLeast"/>
      <w:ind w:left="1701"/>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2">
    <w:name w:val="Table List 6"/>
    <w:basedOn w:val="a5"/>
    <w:semiHidden/>
    <w:rsid w:val="009D0E48"/>
    <w:pPr>
      <w:adjustRightInd w:val="0"/>
      <w:snapToGrid w:val="0"/>
      <w:spacing w:before="160" w:after="160" w:line="240" w:lineRule="atLeast"/>
      <w:ind w:left="1701"/>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72">
    <w:name w:val="Table List 7"/>
    <w:basedOn w:val="a5"/>
    <w:semiHidden/>
    <w:rsid w:val="009D0E48"/>
    <w:pPr>
      <w:adjustRightInd w:val="0"/>
      <w:snapToGrid w:val="0"/>
      <w:spacing w:before="160" w:after="160" w:line="240" w:lineRule="atLeast"/>
      <w:ind w:left="1701"/>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2">
    <w:name w:val="Table List 8"/>
    <w:basedOn w:val="a5"/>
    <w:semiHidden/>
    <w:rsid w:val="009D0E48"/>
    <w:pPr>
      <w:adjustRightInd w:val="0"/>
      <w:snapToGrid w:val="0"/>
      <w:spacing w:before="160" w:after="160" w:line="240" w:lineRule="atLeast"/>
      <w:ind w:left="1701"/>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tblStylePr w:type="nwCell">
      <w:tblPr/>
      <w:tcPr>
        <w:tcBorders>
          <w:tl2br w:val="single" w:sz="6" w:space="0" w:color="auto"/>
          <w:tr2bl w:val="none" w:sz="0" w:space="0" w:color="auto"/>
        </w:tcBorders>
      </w:tcPr>
    </w:tblStylePr>
  </w:style>
  <w:style w:type="table" w:styleId="aff7">
    <w:name w:val="Table Contemporary"/>
    <w:basedOn w:val="a5"/>
    <w:semiHidden/>
    <w:rsid w:val="009D0E48"/>
    <w:pPr>
      <w:adjustRightInd w:val="0"/>
      <w:snapToGrid w:val="0"/>
      <w:spacing w:before="160" w:after="160" w:line="240" w:lineRule="atLeast"/>
      <w:ind w:left="1701"/>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aff8">
    <w:name w:val="Normal (Web)"/>
    <w:basedOn w:val="a3"/>
    <w:semiHidden/>
    <w:rsid w:val="009D0E48"/>
    <w:rPr>
      <w:rFonts w:cs="Times New Roman"/>
    </w:rPr>
  </w:style>
  <w:style w:type="paragraph" w:styleId="aff9">
    <w:name w:val="Signature"/>
    <w:basedOn w:val="a3"/>
    <w:semiHidden/>
    <w:rsid w:val="009D0E48"/>
    <w:pPr>
      <w:ind w:leftChars="2100" w:left="100"/>
    </w:pPr>
  </w:style>
  <w:style w:type="character" w:styleId="affa">
    <w:name w:val="Emphasis"/>
    <w:basedOn w:val="a4"/>
    <w:semiHidden/>
    <w:qFormat/>
    <w:rsid w:val="008938AC"/>
    <w:rPr>
      <w:i/>
      <w:iCs/>
    </w:rPr>
  </w:style>
  <w:style w:type="paragraph" w:styleId="affb">
    <w:name w:val="Date"/>
    <w:basedOn w:val="a3"/>
    <w:next w:val="a3"/>
    <w:semiHidden/>
    <w:rsid w:val="009D0E48"/>
    <w:pPr>
      <w:ind w:leftChars="2500" w:left="100"/>
    </w:pPr>
  </w:style>
  <w:style w:type="table" w:styleId="1b">
    <w:name w:val="Table Columns 1"/>
    <w:basedOn w:val="a5"/>
    <w:semiHidden/>
    <w:rsid w:val="009D0E48"/>
    <w:pPr>
      <w:adjustRightInd w:val="0"/>
      <w:snapToGrid w:val="0"/>
      <w:spacing w:before="160" w:after="160" w:line="240" w:lineRule="atLeast"/>
      <w:ind w:left="1701"/>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d">
    <w:name w:val="Table Columns 2"/>
    <w:basedOn w:val="a5"/>
    <w:semiHidden/>
    <w:rsid w:val="009D0E48"/>
    <w:pPr>
      <w:adjustRightInd w:val="0"/>
      <w:snapToGrid w:val="0"/>
      <w:spacing w:before="160" w:after="160" w:line="240" w:lineRule="atLeast"/>
      <w:ind w:left="1701"/>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
    <w:name w:val="Table Columns 3"/>
    <w:basedOn w:val="a5"/>
    <w:semiHidden/>
    <w:rsid w:val="009D0E48"/>
    <w:pPr>
      <w:adjustRightInd w:val="0"/>
      <w:snapToGrid w:val="0"/>
      <w:spacing w:before="160" w:after="160" w:line="240" w:lineRule="atLeast"/>
      <w:ind w:left="1701"/>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5"/>
    <w:semiHidden/>
    <w:rsid w:val="009D0E48"/>
    <w:pPr>
      <w:adjustRightInd w:val="0"/>
      <w:snapToGrid w:val="0"/>
      <w:spacing w:before="160" w:after="160" w:line="240" w:lineRule="atLeast"/>
      <w:ind w:left="1701"/>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8">
    <w:name w:val="Table Columns 5"/>
    <w:basedOn w:val="a5"/>
    <w:semiHidden/>
    <w:rsid w:val="009D0E48"/>
    <w:pPr>
      <w:adjustRightInd w:val="0"/>
      <w:snapToGrid w:val="0"/>
      <w:spacing w:before="160" w:after="160" w:line="240" w:lineRule="atLeast"/>
      <w:ind w:left="1701"/>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c">
    <w:name w:val="Table Grid 1"/>
    <w:basedOn w:val="a5"/>
    <w:semiHidden/>
    <w:rsid w:val="009D0E48"/>
    <w:pPr>
      <w:adjustRightInd w:val="0"/>
      <w:snapToGrid w:val="0"/>
      <w:spacing w:before="160" w:after="160" w:line="240" w:lineRule="atLeast"/>
      <w:ind w:left="1701"/>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2e">
    <w:name w:val="Table Grid 2"/>
    <w:basedOn w:val="a5"/>
    <w:semiHidden/>
    <w:rsid w:val="009D0E48"/>
    <w:pPr>
      <w:adjustRightInd w:val="0"/>
      <w:snapToGrid w:val="0"/>
      <w:spacing w:before="160" w:after="160" w:line="240" w:lineRule="atLeast"/>
      <w:ind w:left="1701"/>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e">
    <w:name w:val="Table Grid 3"/>
    <w:basedOn w:val="a5"/>
    <w:semiHidden/>
    <w:rsid w:val="009D0E48"/>
    <w:pPr>
      <w:adjustRightInd w:val="0"/>
      <w:snapToGrid w:val="0"/>
      <w:spacing w:before="160" w:after="160" w:line="240" w:lineRule="atLeast"/>
      <w:ind w:left="1701"/>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49">
    <w:name w:val="Table Grid 4"/>
    <w:basedOn w:val="a5"/>
    <w:semiHidden/>
    <w:rsid w:val="009D0E48"/>
    <w:pPr>
      <w:adjustRightInd w:val="0"/>
      <w:snapToGrid w:val="0"/>
      <w:spacing w:before="160" w:after="160" w:line="240" w:lineRule="atLeast"/>
      <w:ind w:left="1701"/>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9">
    <w:name w:val="Table Grid 5"/>
    <w:basedOn w:val="a5"/>
    <w:semiHidden/>
    <w:rsid w:val="009D0E48"/>
    <w:pPr>
      <w:adjustRightInd w:val="0"/>
      <w:snapToGrid w:val="0"/>
      <w:spacing w:before="160" w:after="160" w:line="240" w:lineRule="atLeast"/>
      <w:ind w:left="1701"/>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3">
    <w:name w:val="Table Grid 6"/>
    <w:basedOn w:val="a5"/>
    <w:semiHidden/>
    <w:rsid w:val="009D0E48"/>
    <w:pPr>
      <w:adjustRightInd w:val="0"/>
      <w:snapToGrid w:val="0"/>
      <w:spacing w:before="160" w:after="160" w:line="240" w:lineRule="atLeast"/>
      <w:ind w:left="1701"/>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3">
    <w:name w:val="Table Grid 7"/>
    <w:basedOn w:val="a5"/>
    <w:semiHidden/>
    <w:rsid w:val="009D0E48"/>
    <w:pPr>
      <w:adjustRightInd w:val="0"/>
      <w:snapToGrid w:val="0"/>
      <w:spacing w:before="160" w:after="160" w:line="240" w:lineRule="atLeast"/>
      <w:ind w:left="1701"/>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3">
    <w:name w:val="Table Grid 8"/>
    <w:basedOn w:val="a5"/>
    <w:semiHidden/>
    <w:rsid w:val="009D0E48"/>
    <w:pPr>
      <w:adjustRightInd w:val="0"/>
      <w:snapToGrid w:val="0"/>
      <w:spacing w:before="160" w:after="160" w:line="240" w:lineRule="atLeast"/>
      <w:ind w:left="1701"/>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affc">
    <w:name w:val="Block Text"/>
    <w:basedOn w:val="a3"/>
    <w:semiHidden/>
    <w:rsid w:val="009D0E48"/>
    <w:pPr>
      <w:spacing w:after="120"/>
      <w:ind w:leftChars="700" w:left="1440" w:rightChars="700" w:right="1440"/>
    </w:pPr>
  </w:style>
  <w:style w:type="numbering" w:styleId="a0">
    <w:name w:val="Outline List 3"/>
    <w:basedOn w:val="a6"/>
    <w:semiHidden/>
    <w:rsid w:val="009D0E48"/>
    <w:pPr>
      <w:numPr>
        <w:numId w:val="7"/>
      </w:numPr>
    </w:pPr>
  </w:style>
  <w:style w:type="paragraph" w:styleId="affd">
    <w:name w:val="envelope address"/>
    <w:basedOn w:val="a3"/>
    <w:semiHidden/>
    <w:rsid w:val="009D0E48"/>
    <w:pPr>
      <w:framePr w:w="7920" w:h="1980" w:hRule="exact" w:hSpace="180" w:wrap="auto" w:hAnchor="page" w:xAlign="center" w:yAlign="bottom"/>
      <w:ind w:leftChars="1400" w:left="100"/>
    </w:pPr>
    <w:rPr>
      <w:rFonts w:ascii="Arial" w:hAnsi="Arial"/>
    </w:rPr>
  </w:style>
  <w:style w:type="paragraph" w:styleId="affe">
    <w:name w:val="Message Header"/>
    <w:basedOn w:val="a3"/>
    <w:semiHidden/>
    <w:rsid w:val="009D0E48"/>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Arial" w:hAnsi="Arial"/>
    </w:rPr>
  </w:style>
  <w:style w:type="character" w:styleId="afff">
    <w:name w:val="line number"/>
    <w:basedOn w:val="a4"/>
    <w:semiHidden/>
    <w:rsid w:val="009D0E48"/>
  </w:style>
  <w:style w:type="character" w:styleId="afff0">
    <w:name w:val="Strong"/>
    <w:basedOn w:val="a4"/>
    <w:qFormat/>
    <w:rsid w:val="008938AC"/>
    <w:rPr>
      <w:b/>
      <w:bCs/>
    </w:rPr>
  </w:style>
  <w:style w:type="character" w:styleId="afff1">
    <w:name w:val="page number"/>
    <w:basedOn w:val="a4"/>
    <w:semiHidden/>
    <w:rsid w:val="009D0E48"/>
  </w:style>
  <w:style w:type="character" w:styleId="afff2">
    <w:name w:val="FollowedHyperlink"/>
    <w:semiHidden/>
    <w:rsid w:val="009D0E48"/>
    <w:rPr>
      <w:color w:val="800080"/>
      <w:u w:val="none"/>
    </w:rPr>
  </w:style>
  <w:style w:type="paragraph" w:styleId="afff3">
    <w:name w:val="Body Text"/>
    <w:basedOn w:val="a3"/>
    <w:semiHidden/>
    <w:rsid w:val="009D0E48"/>
    <w:pPr>
      <w:spacing w:after="120"/>
    </w:pPr>
  </w:style>
  <w:style w:type="paragraph" w:styleId="afff4">
    <w:name w:val="Body Text First Indent"/>
    <w:basedOn w:val="afff3"/>
    <w:semiHidden/>
    <w:rsid w:val="009D0E48"/>
    <w:pPr>
      <w:ind w:firstLineChars="100" w:firstLine="420"/>
    </w:pPr>
  </w:style>
  <w:style w:type="paragraph" w:styleId="afff5">
    <w:name w:val="Body Text Indent"/>
    <w:basedOn w:val="a3"/>
    <w:semiHidden/>
    <w:rsid w:val="009D0E48"/>
    <w:pPr>
      <w:spacing w:after="120"/>
      <w:ind w:leftChars="200" w:left="420"/>
    </w:pPr>
  </w:style>
  <w:style w:type="paragraph" w:styleId="2f">
    <w:name w:val="Body Text First Indent 2"/>
    <w:basedOn w:val="afff5"/>
    <w:semiHidden/>
    <w:rsid w:val="009D0E48"/>
    <w:pPr>
      <w:ind w:firstLineChars="200" w:firstLine="420"/>
    </w:pPr>
  </w:style>
  <w:style w:type="paragraph" w:styleId="afff6">
    <w:name w:val="Normal Indent"/>
    <w:basedOn w:val="a3"/>
    <w:semiHidden/>
    <w:rsid w:val="009D0E48"/>
    <w:pPr>
      <w:ind w:firstLineChars="200" w:firstLine="420"/>
    </w:pPr>
  </w:style>
  <w:style w:type="paragraph" w:styleId="2f0">
    <w:name w:val="Body Text 2"/>
    <w:basedOn w:val="a3"/>
    <w:semiHidden/>
    <w:rsid w:val="009D0E48"/>
    <w:pPr>
      <w:spacing w:after="120" w:line="480" w:lineRule="auto"/>
    </w:pPr>
  </w:style>
  <w:style w:type="paragraph" w:styleId="3f">
    <w:name w:val="Body Text 3"/>
    <w:basedOn w:val="a3"/>
    <w:semiHidden/>
    <w:rsid w:val="009D0E48"/>
    <w:pPr>
      <w:spacing w:after="120"/>
    </w:pPr>
    <w:rPr>
      <w:sz w:val="16"/>
      <w:szCs w:val="16"/>
    </w:rPr>
  </w:style>
  <w:style w:type="paragraph" w:styleId="2f1">
    <w:name w:val="Body Text Indent 2"/>
    <w:basedOn w:val="a3"/>
    <w:semiHidden/>
    <w:rsid w:val="009D0E48"/>
    <w:pPr>
      <w:spacing w:after="120" w:line="480" w:lineRule="auto"/>
      <w:ind w:leftChars="200" w:left="420"/>
    </w:pPr>
  </w:style>
  <w:style w:type="paragraph" w:styleId="3f0">
    <w:name w:val="Body Text Indent 3"/>
    <w:basedOn w:val="a3"/>
    <w:semiHidden/>
    <w:rsid w:val="009D0E48"/>
    <w:pPr>
      <w:spacing w:after="120"/>
      <w:ind w:leftChars="200" w:left="420"/>
    </w:pPr>
    <w:rPr>
      <w:sz w:val="16"/>
      <w:szCs w:val="16"/>
    </w:rPr>
  </w:style>
  <w:style w:type="paragraph" w:styleId="afff7">
    <w:name w:val="Note Heading"/>
    <w:basedOn w:val="a3"/>
    <w:next w:val="a3"/>
    <w:semiHidden/>
    <w:rsid w:val="009D0E48"/>
    <w:pPr>
      <w:jc w:val="center"/>
    </w:pPr>
  </w:style>
  <w:style w:type="paragraph" w:customStyle="1" w:styleId="ItemStepinTable">
    <w:name w:val="Item Step in Table"/>
    <w:rsid w:val="00EF7646"/>
    <w:pPr>
      <w:numPr>
        <w:numId w:val="9"/>
      </w:numPr>
      <w:topLinePunct/>
      <w:spacing w:before="80" w:after="80" w:line="240" w:lineRule="atLeast"/>
    </w:pPr>
    <w:rPr>
      <w:sz w:val="21"/>
      <w:szCs w:val="22"/>
    </w:rPr>
  </w:style>
  <w:style w:type="paragraph" w:customStyle="1" w:styleId="End">
    <w:name w:val="End"/>
    <w:basedOn w:val="a3"/>
    <w:rsid w:val="006256E0"/>
    <w:pPr>
      <w:spacing w:after="400"/>
    </w:pPr>
    <w:rPr>
      <w:b/>
    </w:rPr>
  </w:style>
  <w:style w:type="paragraph" w:customStyle="1" w:styleId="1d">
    <w:name w:val="样式1"/>
    <w:basedOn w:val="End"/>
    <w:semiHidden/>
    <w:rsid w:val="009D0E48"/>
    <w:rPr>
      <w:b w:val="0"/>
    </w:rPr>
  </w:style>
  <w:style w:type="paragraph" w:customStyle="1" w:styleId="NotesTextListinTable">
    <w:name w:val="Notes Text List in Table"/>
    <w:rsid w:val="006C425F"/>
    <w:pPr>
      <w:numPr>
        <w:numId w:val="12"/>
      </w:numPr>
      <w:spacing w:before="40" w:after="80" w:line="200" w:lineRule="atLeast"/>
      <w:ind w:left="454" w:hanging="284"/>
      <w:jc w:val="both"/>
    </w:pPr>
    <w:rPr>
      <w:rFonts w:eastAsia="楷体_GB2312" w:cs="楷体_GB2312"/>
      <w:noProof/>
      <w:sz w:val="18"/>
      <w:szCs w:val="18"/>
    </w:rPr>
  </w:style>
  <w:style w:type="paragraph" w:customStyle="1" w:styleId="NotesHeading">
    <w:name w:val="Notes Heading"/>
    <w:basedOn w:val="CAUTIONHeading"/>
    <w:rsid w:val="006256E0"/>
    <w:pPr>
      <w:pBdr>
        <w:top w:val="none" w:sz="0" w:space="0" w:color="auto"/>
      </w:pBdr>
      <w:spacing w:after="40"/>
    </w:pPr>
    <w:rPr>
      <w:position w:val="-6"/>
      <w:sz w:val="18"/>
      <w:szCs w:val="18"/>
    </w:rPr>
  </w:style>
  <w:style w:type="paragraph" w:customStyle="1" w:styleId="NotesText">
    <w:name w:val="Notes Text"/>
    <w:basedOn w:val="CAUTIONText"/>
    <w:rsid w:val="0021362D"/>
    <w:pPr>
      <w:pBdr>
        <w:bottom w:val="none" w:sz="0" w:space="0" w:color="auto"/>
      </w:pBdr>
      <w:spacing w:before="40" w:line="200" w:lineRule="atLeast"/>
      <w:ind w:left="2075"/>
    </w:pPr>
    <w:rPr>
      <w:szCs w:val="18"/>
    </w:rPr>
  </w:style>
  <w:style w:type="paragraph" w:customStyle="1" w:styleId="NotesTextList">
    <w:name w:val="Notes Text List"/>
    <w:basedOn w:val="CAUTIONTextList"/>
    <w:rsid w:val="00F03FF8"/>
    <w:pPr>
      <w:numPr>
        <w:numId w:val="10"/>
      </w:numPr>
      <w:pBdr>
        <w:bottom w:val="none" w:sz="0" w:space="0" w:color="auto"/>
      </w:pBdr>
      <w:spacing w:before="40" w:line="200" w:lineRule="atLeast"/>
    </w:pPr>
    <w:rPr>
      <w:sz w:val="20"/>
      <w:szCs w:val="18"/>
    </w:rPr>
  </w:style>
  <w:style w:type="paragraph" w:customStyle="1" w:styleId="FigureDescriptioninAppendix">
    <w:name w:val="Figure Description in Appendix"/>
    <w:basedOn w:val="Figure"/>
    <w:next w:val="Figure"/>
    <w:rsid w:val="00302245"/>
    <w:pPr>
      <w:keepNext/>
      <w:numPr>
        <w:ilvl w:val="7"/>
        <w:numId w:val="5"/>
      </w:numPr>
      <w:topLinePunct w:val="0"/>
      <w:outlineLvl w:val="7"/>
    </w:pPr>
    <w:rPr>
      <w:rFonts w:eastAsia="黑体"/>
    </w:rPr>
  </w:style>
  <w:style w:type="paragraph" w:customStyle="1" w:styleId="Cover2">
    <w:name w:val="Cover 2"/>
    <w:rsid w:val="00AF79D0"/>
    <w:pPr>
      <w:adjustRightInd w:val="0"/>
      <w:snapToGrid w:val="0"/>
      <w:jc w:val="center"/>
    </w:pPr>
    <w:rPr>
      <w:rFonts w:ascii="Arial" w:eastAsia="黑体" w:hAnsi="Arial"/>
      <w:noProof/>
      <w:sz w:val="32"/>
      <w:szCs w:val="32"/>
      <w:lang w:eastAsia="en-US"/>
    </w:rPr>
  </w:style>
  <w:style w:type="paragraph" w:customStyle="1" w:styleId="CoverText">
    <w:name w:val="Cover Text"/>
    <w:rsid w:val="009D0E48"/>
    <w:pPr>
      <w:adjustRightInd w:val="0"/>
      <w:snapToGrid w:val="0"/>
      <w:spacing w:before="80" w:after="80" w:line="240" w:lineRule="atLeast"/>
      <w:jc w:val="both"/>
    </w:pPr>
    <w:rPr>
      <w:rFonts w:ascii="Arial" w:hAnsi="Arial"/>
      <w:snapToGrid w:val="0"/>
    </w:rPr>
  </w:style>
  <w:style w:type="paragraph" w:customStyle="1" w:styleId="Cover3">
    <w:name w:val="Cover 3"/>
    <w:basedOn w:val="a3"/>
    <w:rsid w:val="009D0E48"/>
    <w:pPr>
      <w:widowControl w:val="0"/>
      <w:topLinePunct w:val="0"/>
      <w:ind w:left="0"/>
    </w:pPr>
    <w:rPr>
      <w:rFonts w:ascii="Arial" w:eastAsia="黑体" w:hAnsi="Arial"/>
      <w:b/>
      <w:bCs/>
      <w:spacing w:val="-4"/>
      <w:sz w:val="22"/>
      <w:szCs w:val="22"/>
    </w:rPr>
  </w:style>
  <w:style w:type="paragraph" w:customStyle="1" w:styleId="TOC1">
    <w:name w:val="TOC 标题1"/>
    <w:next w:val="12"/>
    <w:semiHidden/>
    <w:rsid w:val="00BF0F77"/>
    <w:pPr>
      <w:keepNext/>
      <w:snapToGrid w:val="0"/>
      <w:spacing w:before="480" w:after="360"/>
      <w:jc w:val="center"/>
    </w:pPr>
    <w:rPr>
      <w:rFonts w:ascii="Arial" w:eastAsia="黑体" w:hAnsi="Arial"/>
      <w:noProof/>
      <w:sz w:val="36"/>
      <w:szCs w:val="36"/>
    </w:rPr>
  </w:style>
  <w:style w:type="paragraph" w:customStyle="1" w:styleId="Command">
    <w:name w:val="Command"/>
    <w:basedOn w:val="a3"/>
    <w:rsid w:val="00024836"/>
    <w:pPr>
      <w:topLinePunct w:val="0"/>
      <w:adjustRightInd/>
      <w:snapToGrid/>
      <w:spacing w:before="40" w:after="40" w:line="240" w:lineRule="auto"/>
      <w:ind w:leftChars="810" w:left="810" w:rightChars="100" w:right="210"/>
    </w:pPr>
    <w:rPr>
      <w:rFonts w:ascii="Courier New" w:eastAsia="黑体" w:hAnsi="Courier New" w:cs="宋体"/>
      <w:szCs w:val="20"/>
    </w:rPr>
  </w:style>
  <w:style w:type="character" w:customStyle="1" w:styleId="commandparameter">
    <w:name w:val="command parameter"/>
    <w:rsid w:val="00BF0F77"/>
    <w:rPr>
      <w:rFonts w:ascii="Arial" w:eastAsia="宋体" w:hAnsi="Arial"/>
      <w:i/>
      <w:color w:val="auto"/>
      <w:sz w:val="21"/>
      <w:szCs w:val="21"/>
    </w:rPr>
  </w:style>
  <w:style w:type="character" w:customStyle="1" w:styleId="commandkeywords">
    <w:name w:val="command keywords"/>
    <w:rsid w:val="00BF0F77"/>
    <w:rPr>
      <w:rFonts w:ascii="Arial" w:eastAsia="宋体" w:hAnsi="Arial"/>
      <w:b/>
      <w:color w:val="auto"/>
      <w:sz w:val="21"/>
      <w:szCs w:val="21"/>
    </w:rPr>
  </w:style>
  <w:style w:type="character" w:customStyle="1" w:styleId="TableHeading0">
    <w:name w:val="Table Heading 字符"/>
    <w:basedOn w:val="a4"/>
    <w:link w:val="TableHeading"/>
    <w:rsid w:val="002C2323"/>
    <w:rPr>
      <w:rFonts w:ascii="Book Antiqua" w:eastAsia="黑体" w:hAnsi="Book Antiqua" w:cs="Book Antiqua"/>
      <w:bCs/>
      <w:snapToGrid w:val="0"/>
      <w:sz w:val="21"/>
      <w:szCs w:val="21"/>
    </w:rPr>
  </w:style>
  <w:style w:type="paragraph" w:customStyle="1" w:styleId="Outline">
    <w:name w:val="Outline"/>
    <w:basedOn w:val="a3"/>
    <w:rsid w:val="009D0E48"/>
    <w:pPr>
      <w:topLinePunct w:val="0"/>
      <w:spacing w:line="200" w:lineRule="atLeast"/>
      <w:ind w:left="709"/>
      <w:jc w:val="both"/>
    </w:pPr>
    <w:rPr>
      <w:i/>
      <w:color w:val="0000FF"/>
      <w:sz w:val="18"/>
      <w:szCs w:val="18"/>
    </w:rPr>
  </w:style>
  <w:style w:type="paragraph" w:customStyle="1" w:styleId="TableDescriptioninAppendix">
    <w:name w:val="Table Description in Appendix"/>
    <w:basedOn w:val="TableDescription"/>
    <w:next w:val="a3"/>
    <w:rsid w:val="00CB5842"/>
  </w:style>
  <w:style w:type="paragraph" w:customStyle="1" w:styleId="Code">
    <w:name w:val="Code"/>
    <w:basedOn w:val="a3"/>
    <w:rsid w:val="006256E0"/>
    <w:pPr>
      <w:widowControl w:val="0"/>
      <w:autoSpaceDE w:val="0"/>
      <w:autoSpaceDN w:val="0"/>
      <w:spacing w:before="0" w:after="0" w:line="360" w:lineRule="auto"/>
    </w:pPr>
    <w:rPr>
      <w:rFonts w:ascii="Courier New" w:hAnsi="Courier New"/>
      <w:sz w:val="18"/>
    </w:rPr>
  </w:style>
  <w:style w:type="paragraph" w:customStyle="1" w:styleId="CopyrightDeclaration1">
    <w:name w:val="Copyright Declaration1"/>
    <w:rsid w:val="00BF0F77"/>
    <w:pPr>
      <w:spacing w:before="80" w:after="80"/>
    </w:pPr>
    <w:rPr>
      <w:rFonts w:ascii="Arial" w:eastAsia="黑体" w:hAnsi="Arial"/>
      <w:sz w:val="36"/>
    </w:rPr>
  </w:style>
  <w:style w:type="paragraph" w:customStyle="1" w:styleId="Cover30">
    <w:name w:val="Cover3"/>
    <w:semiHidden/>
    <w:rsid w:val="00BF0F77"/>
    <w:pPr>
      <w:adjustRightInd w:val="0"/>
      <w:snapToGrid w:val="0"/>
      <w:spacing w:before="80" w:after="80" w:line="240" w:lineRule="atLeast"/>
    </w:pPr>
    <w:rPr>
      <w:rFonts w:ascii="Arial" w:eastAsia="黑体" w:hAnsi="Arial"/>
      <w:noProof/>
      <w:sz w:val="32"/>
      <w:szCs w:val="32"/>
      <w:lang w:eastAsia="en-US"/>
    </w:rPr>
  </w:style>
  <w:style w:type="paragraph" w:customStyle="1" w:styleId="Cover40">
    <w:name w:val="Cover4"/>
    <w:basedOn w:val="a3"/>
    <w:semiHidden/>
    <w:rsid w:val="00BF0F77"/>
    <w:pPr>
      <w:topLinePunct w:val="0"/>
      <w:ind w:left="0"/>
    </w:pPr>
    <w:rPr>
      <w:rFonts w:ascii="Arial" w:eastAsia="Arial" w:hAnsi="Arial"/>
      <w:b/>
      <w:bCs/>
    </w:rPr>
  </w:style>
  <w:style w:type="paragraph" w:customStyle="1" w:styleId="SubItemListTextTD">
    <w:name w:val="Sub Item List Text TD"/>
    <w:basedOn w:val="TerminalDisplay"/>
    <w:rsid w:val="00704857"/>
    <w:pPr>
      <w:adjustRightInd w:val="0"/>
      <w:ind w:left="2410"/>
    </w:pPr>
  </w:style>
  <w:style w:type="paragraph" w:customStyle="1" w:styleId="ItemlistTextTD">
    <w:name w:val="Item list Text TD"/>
    <w:basedOn w:val="TerminalDisplay"/>
    <w:rsid w:val="00704857"/>
    <w:pPr>
      <w:adjustRightInd w:val="0"/>
      <w:ind w:left="2126"/>
    </w:pPr>
  </w:style>
  <w:style w:type="paragraph" w:customStyle="1" w:styleId="ItemListTextinTable">
    <w:name w:val="Item List Text in Table"/>
    <w:basedOn w:val="TableText"/>
    <w:autoRedefine/>
    <w:qFormat/>
    <w:rsid w:val="00076E78"/>
    <w:pPr>
      <w:ind w:left="284"/>
    </w:pPr>
  </w:style>
  <w:style w:type="paragraph" w:customStyle="1" w:styleId="Appendixheading1">
    <w:name w:val="Appendix heading 1"/>
    <w:basedOn w:val="1"/>
    <w:next w:val="2"/>
    <w:rsid w:val="002A19E4"/>
    <w:pPr>
      <w:keepLines/>
      <w:numPr>
        <w:numId w:val="5"/>
      </w:numPr>
      <w:topLinePunct w:val="0"/>
    </w:pPr>
    <w:rPr>
      <w:rFonts w:hint="eastAsia"/>
      <w:bCs w:val="0"/>
    </w:rPr>
  </w:style>
  <w:style w:type="paragraph" w:customStyle="1" w:styleId="Appendixheading2">
    <w:name w:val="Appendix heading 2"/>
    <w:basedOn w:val="2"/>
    <w:next w:val="Appendixheading3"/>
    <w:rsid w:val="008D2A40"/>
    <w:pPr>
      <w:numPr>
        <w:numId w:val="5"/>
      </w:numPr>
      <w:topLinePunct w:val="0"/>
      <w:spacing w:before="200"/>
    </w:pPr>
    <w:rPr>
      <w:rFonts w:cs="Times New Roman" w:hint="eastAsia"/>
    </w:rPr>
  </w:style>
  <w:style w:type="paragraph" w:customStyle="1" w:styleId="Appendixheading3">
    <w:name w:val="Appendix heading 3"/>
    <w:basedOn w:val="3"/>
    <w:next w:val="Appendixheading4"/>
    <w:rsid w:val="008D2A40"/>
    <w:pPr>
      <w:numPr>
        <w:numId w:val="5"/>
      </w:numPr>
      <w:topLinePunct w:val="0"/>
    </w:pPr>
    <w:rPr>
      <w:rFonts w:cs="Times New Roman" w:hint="eastAsia"/>
    </w:rPr>
  </w:style>
  <w:style w:type="paragraph" w:customStyle="1" w:styleId="Appendixheading4">
    <w:name w:val="Appendix heading 4"/>
    <w:basedOn w:val="4"/>
    <w:next w:val="Appendixheading5"/>
    <w:rsid w:val="008D2A40"/>
    <w:pPr>
      <w:numPr>
        <w:numId w:val="5"/>
      </w:numPr>
      <w:topLinePunct w:val="0"/>
    </w:pPr>
    <w:rPr>
      <w:bCs/>
    </w:rPr>
  </w:style>
  <w:style w:type="paragraph" w:customStyle="1" w:styleId="Appendixheading5">
    <w:name w:val="Appendix heading 5"/>
    <w:basedOn w:val="5"/>
    <w:next w:val="BlockLabel"/>
    <w:rsid w:val="00173771"/>
    <w:pPr>
      <w:numPr>
        <w:numId w:val="5"/>
      </w:numPr>
      <w:topLinePunct w:val="0"/>
    </w:pPr>
    <w:rPr>
      <w:rFonts w:cs="Times New Roman"/>
      <w:bCs/>
    </w:rPr>
  </w:style>
  <w:style w:type="character" w:styleId="afff8">
    <w:name w:val="Placeholder Text"/>
    <w:basedOn w:val="a4"/>
    <w:uiPriority w:val="99"/>
    <w:semiHidden/>
    <w:rsid w:val="00F62169"/>
    <w:rPr>
      <w:color w:val="808080"/>
    </w:rPr>
  </w:style>
  <w:style w:type="paragraph" w:customStyle="1" w:styleId="DecimalAligned">
    <w:name w:val="Decimal Aligned"/>
    <w:basedOn w:val="a3"/>
    <w:autoRedefine/>
    <w:uiPriority w:val="40"/>
    <w:rsid w:val="00076E78"/>
    <w:pPr>
      <w:tabs>
        <w:tab w:val="decimal" w:pos="360"/>
      </w:tabs>
      <w:topLinePunct w:val="0"/>
      <w:adjustRightInd/>
      <w:snapToGrid/>
      <w:spacing w:before="0" w:after="200" w:line="276" w:lineRule="auto"/>
      <w:ind w:left="0"/>
    </w:pPr>
    <w:rPr>
      <w:sz w:val="22"/>
      <w:szCs w:val="22"/>
    </w:rPr>
  </w:style>
  <w:style w:type="character" w:customStyle="1" w:styleId="Char1">
    <w:name w:val="脚注文本 Char"/>
    <w:basedOn w:val="a4"/>
    <w:link w:val="af0"/>
    <w:uiPriority w:val="99"/>
    <w:rsid w:val="00A5245A"/>
    <w:rPr>
      <w:rFonts w:cs="Arial"/>
      <w:kern w:val="2"/>
      <w:sz w:val="18"/>
      <w:szCs w:val="18"/>
    </w:rPr>
  </w:style>
  <w:style w:type="character" w:styleId="afff9">
    <w:name w:val="Subtle Emphasis"/>
    <w:basedOn w:val="a4"/>
    <w:uiPriority w:val="19"/>
    <w:rsid w:val="00076E78"/>
    <w:rPr>
      <w:rFonts w:ascii="微软雅黑" w:eastAsia="微软雅黑" w:hAnsi="微软雅黑" w:cs="微软雅黑"/>
      <w:bCs w:val="0"/>
      <w:i/>
      <w:iCs/>
      <w:color w:val="808080" w:themeColor="text1" w:themeTint="7F"/>
      <w:szCs w:val="22"/>
      <w:lang w:eastAsia="zh-CN"/>
    </w:rPr>
  </w:style>
  <w:style w:type="table" w:styleId="2-5">
    <w:name w:val="Medium Shading 2 Accent 5"/>
    <w:basedOn w:val="a5"/>
    <w:uiPriority w:val="64"/>
    <w:rsid w:val="00A5245A"/>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cover--">
    <w:name w:val="cover--"/>
    <w:basedOn w:val="a3"/>
    <w:rsid w:val="00F739A7"/>
    <w:pPr>
      <w:widowControl w:val="0"/>
      <w:tabs>
        <w:tab w:val="left" w:pos="1644"/>
      </w:tabs>
      <w:autoSpaceDE w:val="0"/>
      <w:autoSpaceDN w:val="0"/>
      <w:snapToGrid/>
      <w:spacing w:before="120" w:after="120" w:line="360" w:lineRule="auto"/>
      <w:ind w:left="0"/>
      <w:jc w:val="center"/>
    </w:pPr>
    <w:rPr>
      <w:rFonts w:ascii="Arial" w:eastAsia="黑体" w:hAnsi="Arial"/>
      <w:sz w:val="72"/>
    </w:rPr>
  </w:style>
  <w:style w:type="paragraph" w:customStyle="1" w:styleId="afffa">
    <w:name w:val="图样式"/>
    <w:basedOn w:val="a3"/>
    <w:rsid w:val="00DD12E4"/>
    <w:pPr>
      <w:keepNext/>
      <w:topLinePunct w:val="0"/>
      <w:autoSpaceDE w:val="0"/>
      <w:autoSpaceDN w:val="0"/>
      <w:spacing w:before="0" w:after="0" w:line="360" w:lineRule="auto"/>
      <w:ind w:left="0"/>
      <w:jc w:val="center"/>
    </w:pPr>
    <w:rPr>
      <w:rFonts w:cs="Times New Roman"/>
    </w:rPr>
  </w:style>
  <w:style w:type="paragraph" w:customStyle="1" w:styleId="Cover-">
    <w:name w:val="Cover-宋体+罗马+正文"/>
    <w:basedOn w:val="a3"/>
    <w:link w:val="Cover-Char"/>
    <w:autoRedefine/>
    <w:rsid w:val="00076E78"/>
    <w:pPr>
      <w:widowControl w:val="0"/>
      <w:topLinePunct w:val="0"/>
      <w:autoSpaceDE w:val="0"/>
      <w:autoSpaceDN w:val="0"/>
      <w:snapToGrid/>
      <w:spacing w:before="0" w:afterLines="50" w:line="320" w:lineRule="exact"/>
      <w:ind w:left="0" w:firstLine="420"/>
    </w:pPr>
  </w:style>
  <w:style w:type="character" w:customStyle="1" w:styleId="Cover-Char">
    <w:name w:val="Cover-宋体+罗马+正文 Char"/>
    <w:basedOn w:val="a4"/>
    <w:link w:val="Cover-"/>
    <w:rsid w:val="00076E78"/>
    <w:rPr>
      <w:rFonts w:ascii="微软雅黑" w:eastAsia="微软雅黑" w:hAnsi="微软雅黑" w:cs="微软雅黑"/>
      <w:sz w:val="24"/>
      <w:szCs w:val="24"/>
    </w:rPr>
  </w:style>
  <w:style w:type="paragraph" w:customStyle="1" w:styleId="05">
    <w:name w:val="样式 实验正文 + 段后: 0.5 行"/>
    <w:basedOn w:val="Cover-"/>
    <w:rsid w:val="00014276"/>
    <w:pPr>
      <w:spacing w:after="120"/>
    </w:pPr>
    <w:rPr>
      <w:rFonts w:cs="宋体"/>
      <w:szCs w:val="20"/>
    </w:rPr>
  </w:style>
  <w:style w:type="paragraph" w:customStyle="1" w:styleId="afffb">
    <w:name w:val="表格"/>
    <w:next w:val="a3"/>
    <w:link w:val="Char2"/>
    <w:rsid w:val="00072AAD"/>
    <w:pPr>
      <w:framePr w:wrap="around" w:vAnchor="text" w:hAnchor="margin" w:x="-34" w:y="1"/>
      <w:mirrorIndents/>
    </w:pPr>
    <w:rPr>
      <w:rFonts w:ascii="Arial" w:eastAsia="微软雅黑" w:hAnsi="Arial"/>
      <w:snapToGrid w:val="0"/>
      <w:szCs w:val="21"/>
    </w:rPr>
  </w:style>
  <w:style w:type="character" w:customStyle="1" w:styleId="Char2">
    <w:name w:val="表格 Char"/>
    <w:basedOn w:val="a4"/>
    <w:link w:val="afffb"/>
    <w:rsid w:val="00072AAD"/>
    <w:rPr>
      <w:rFonts w:ascii="Arial" w:eastAsia="微软雅黑" w:hAnsi="Arial"/>
      <w:snapToGrid w:val="0"/>
      <w:szCs w:val="21"/>
    </w:rPr>
  </w:style>
  <w:style w:type="character" w:customStyle="1" w:styleId="afffc">
    <w:name w:val="样式 蓝色"/>
    <w:basedOn w:val="a4"/>
    <w:semiHidden/>
    <w:rsid w:val="00D9006B"/>
    <w:rPr>
      <w:color w:val="0000FF"/>
    </w:rPr>
  </w:style>
  <w:style w:type="character" w:customStyle="1" w:styleId="afffd">
    <w:name w:val="样式 倾斜 蓝色"/>
    <w:basedOn w:val="a4"/>
    <w:rsid w:val="00D9006B"/>
    <w:rPr>
      <w:i/>
      <w:iCs/>
      <w:color w:val="0000FF"/>
    </w:rPr>
  </w:style>
  <w:style w:type="paragraph" w:customStyle="1" w:styleId="Tab">
    <w:name w:val="正文+Tab"/>
    <w:basedOn w:val="a3"/>
    <w:rsid w:val="000145D8"/>
    <w:pPr>
      <w:ind w:left="420"/>
    </w:pPr>
    <w:rPr>
      <w:rFonts w:cs="宋体"/>
      <w:szCs w:val="20"/>
    </w:rPr>
  </w:style>
  <w:style w:type="character" w:customStyle="1" w:styleId="11">
    <w:name w:val="表格1 字符"/>
    <w:basedOn w:val="TableHeading0"/>
    <w:link w:val="10"/>
    <w:rsid w:val="002C2323"/>
    <w:rPr>
      <w:rFonts w:ascii="Book Antiqua" w:eastAsia="黑体" w:hAnsi="Book Antiqua" w:cs="Book Antiqua"/>
      <w:b/>
      <w:bCs/>
      <w:snapToGrid w:val="0"/>
      <w:sz w:val="21"/>
      <w:szCs w:val="21"/>
    </w:rPr>
  </w:style>
  <w:style w:type="paragraph" w:customStyle="1" w:styleId="afffe">
    <w:name w:val="命令行"/>
    <w:basedOn w:val="a3"/>
    <w:rsid w:val="00C330D6"/>
    <w:pPr>
      <w:topLinePunct w:val="0"/>
      <w:adjustRightInd/>
      <w:spacing w:beforeLines="100" w:before="0" w:afterLines="100" w:after="0" w:line="240" w:lineRule="auto"/>
      <w:ind w:leftChars="500" w:left="500" w:rightChars="100" w:right="100" w:firstLineChars="200" w:firstLine="200"/>
      <w:contextualSpacing/>
    </w:pPr>
    <w:rPr>
      <w:rFonts w:ascii="Courier New" w:hAnsi="Courier New" w:cs="Times New Roman"/>
      <w:sz w:val="16"/>
      <w:szCs w:val="20"/>
    </w:rPr>
  </w:style>
  <w:style w:type="paragraph" w:customStyle="1" w:styleId="Command11">
    <w:name w:val="样式 Command + 左侧:  1 字符 右侧:  1 字符"/>
    <w:basedOn w:val="Command"/>
    <w:semiHidden/>
    <w:rsid w:val="00024836"/>
    <w:pPr>
      <w:ind w:left="2940"/>
    </w:pPr>
  </w:style>
  <w:style w:type="character" w:customStyle="1" w:styleId="affff">
    <w:name w:val="样式 正文 +"/>
    <w:basedOn w:val="a4"/>
    <w:rsid w:val="0070345E"/>
    <w:rPr>
      <w:rFonts w:ascii="FrutigerNext LT Regular" w:eastAsia="华文细黑" w:hAnsi="FrutigerNext LT Regular"/>
      <w:kern w:val="0"/>
    </w:rPr>
  </w:style>
  <w:style w:type="paragraph" w:styleId="TOC">
    <w:name w:val="TOC Heading"/>
    <w:basedOn w:val="1"/>
    <w:next w:val="a3"/>
    <w:autoRedefine/>
    <w:uiPriority w:val="39"/>
    <w:unhideWhenUsed/>
    <w:rsid w:val="00076E78"/>
    <w:pPr>
      <w:keepLines/>
      <w:numPr>
        <w:numId w:val="0"/>
      </w:numPr>
      <w:pBdr>
        <w:bottom w:val="none" w:sz="0" w:space="0" w:color="auto"/>
      </w:pBdr>
      <w:topLinePunct w:val="0"/>
      <w:adjustRightInd/>
      <w:snapToGrid/>
      <w:spacing w:before="240" w:after="0" w:line="259" w:lineRule="auto"/>
      <w:jc w:val="left"/>
      <w:outlineLvl w:val="9"/>
    </w:pPr>
    <w:rPr>
      <w:b w:val="0"/>
      <w:bCs w:val="0"/>
      <w:color w:val="365F91" w:themeColor="accent1" w:themeShade="BF"/>
      <w:sz w:val="32"/>
      <w:szCs w:val="32"/>
    </w:rPr>
  </w:style>
  <w:style w:type="paragraph" w:customStyle="1" w:styleId="BlockLabel0">
    <w:name w:val="Block Label + 结果验证"/>
    <w:basedOn w:val="BlockLabel"/>
    <w:rsid w:val="000D0045"/>
    <w:pPr>
      <w:ind w:leftChars="270" w:left="270"/>
    </w:pPr>
    <w:rPr>
      <w:rFonts w:cs="宋体"/>
      <w:bCs w:val="0"/>
      <w:sz w:val="24"/>
      <w:szCs w:val="20"/>
    </w:rPr>
  </w:style>
  <w:style w:type="table" w:customStyle="1" w:styleId="V30">
    <w:name w:val="实验手册V3.0专用"/>
    <w:basedOn w:val="a5"/>
    <w:uiPriority w:val="99"/>
    <w:rsid w:val="009B014A"/>
    <w:rPr>
      <w:sz w:val="21"/>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paragraph" w:customStyle="1" w:styleId="TableDescription1">
    <w:name w:val="样式 Table Description + 居中"/>
    <w:basedOn w:val="TableDescription"/>
    <w:link w:val="TableDescription2"/>
    <w:rsid w:val="00F53ACE"/>
    <w:pPr>
      <w:ind w:leftChars="100" w:left="1281" w:rightChars="100" w:right="100"/>
      <w:jc w:val="center"/>
    </w:pPr>
    <w:rPr>
      <w:rFonts w:cs="宋体"/>
      <w:szCs w:val="20"/>
    </w:rPr>
  </w:style>
  <w:style w:type="character" w:customStyle="1" w:styleId="1Char">
    <w:name w:val="标题 1 Char"/>
    <w:aliases w:val="ALT+1 Char,heading 1 Char"/>
    <w:basedOn w:val="a4"/>
    <w:link w:val="1"/>
    <w:rsid w:val="00BF25C8"/>
    <w:rPr>
      <w:rFonts w:ascii="Huawei Sans" w:hAnsi="Huawei Sans"/>
      <w:b/>
      <w:bCs/>
      <w:sz w:val="44"/>
      <w:szCs w:val="44"/>
    </w:rPr>
  </w:style>
  <w:style w:type="paragraph" w:customStyle="1" w:styleId="affff0">
    <w:name w:val="正文（首行不缩进）"/>
    <w:basedOn w:val="a3"/>
    <w:rsid w:val="0020153C"/>
    <w:pPr>
      <w:widowControl w:val="0"/>
      <w:topLinePunct w:val="0"/>
      <w:autoSpaceDE w:val="0"/>
      <w:autoSpaceDN w:val="0"/>
      <w:snapToGrid/>
      <w:spacing w:beforeLines="50" w:before="0" w:afterLines="50" w:after="0" w:line="240" w:lineRule="auto"/>
      <w:ind w:leftChars="400" w:left="880" w:firstLineChars="200" w:firstLine="440"/>
      <w:contextualSpacing/>
    </w:pPr>
    <w:rPr>
      <w:rFonts w:ascii="Times New Roman" w:hAnsi="Times New Roman" w:cs="Times New Roman"/>
      <w:snapToGrid w:val="0"/>
      <w:sz w:val="22"/>
    </w:rPr>
  </w:style>
  <w:style w:type="paragraph" w:styleId="a">
    <w:name w:val="List Paragraph"/>
    <w:basedOn w:val="a3"/>
    <w:link w:val="Char3"/>
    <w:autoRedefine/>
    <w:uiPriority w:val="34"/>
    <w:qFormat/>
    <w:rsid w:val="0038023D"/>
    <w:pPr>
      <w:widowControl w:val="0"/>
      <w:numPr>
        <w:numId w:val="31"/>
      </w:numPr>
      <w:topLinePunct w:val="0"/>
      <w:autoSpaceDE w:val="0"/>
      <w:autoSpaceDN w:val="0"/>
      <w:snapToGrid/>
      <w:spacing w:beforeLines="50" w:before="156" w:afterLines="50" w:after="156" w:line="240" w:lineRule="auto"/>
      <w:contextualSpacing/>
    </w:pPr>
    <w:rPr>
      <w:snapToGrid w:val="0"/>
      <w:sz w:val="22"/>
    </w:rPr>
  </w:style>
  <w:style w:type="character" w:customStyle="1" w:styleId="Char3">
    <w:name w:val="列出段落 Char"/>
    <w:basedOn w:val="a4"/>
    <w:link w:val="a"/>
    <w:uiPriority w:val="34"/>
    <w:rsid w:val="0038023D"/>
    <w:rPr>
      <w:snapToGrid w:val="0"/>
      <w:sz w:val="22"/>
    </w:rPr>
  </w:style>
  <w:style w:type="paragraph" w:customStyle="1" w:styleId="-">
    <w:name w:val="前言正文-新"/>
    <w:basedOn w:val="a3"/>
    <w:autoRedefine/>
    <w:rsid w:val="00076E78"/>
    <w:pPr>
      <w:widowControl w:val="0"/>
      <w:topLinePunct w:val="0"/>
      <w:autoSpaceDE w:val="0"/>
      <w:autoSpaceDN w:val="0"/>
      <w:snapToGrid/>
      <w:spacing w:beforeLines="50" w:before="156" w:afterLines="50" w:after="156" w:line="360" w:lineRule="auto"/>
      <w:ind w:left="0"/>
      <w:contextualSpacing/>
    </w:pPr>
    <w:rPr>
      <w:snapToGrid w:val="0"/>
      <w:szCs w:val="20"/>
    </w:rPr>
  </w:style>
  <w:style w:type="paragraph" w:customStyle="1" w:styleId="affff1">
    <w:name w:val="表格题注"/>
    <w:next w:val="a3"/>
    <w:rsid w:val="0020153C"/>
    <w:pPr>
      <w:keepLines/>
      <w:spacing w:beforeLines="100"/>
      <w:ind w:left="1089" w:hanging="369"/>
      <w:jc w:val="center"/>
    </w:pPr>
    <w:rPr>
      <w:rFonts w:ascii="Arial" w:hAnsi="Arial"/>
      <w:sz w:val="18"/>
      <w:szCs w:val="18"/>
    </w:rPr>
  </w:style>
  <w:style w:type="paragraph" w:customStyle="1" w:styleId="affff2">
    <w:name w:val="插图题注"/>
    <w:next w:val="a3"/>
    <w:rsid w:val="0020153C"/>
    <w:pPr>
      <w:spacing w:afterLines="100"/>
      <w:ind w:left="1089" w:hanging="369"/>
      <w:jc w:val="center"/>
    </w:pPr>
    <w:rPr>
      <w:rFonts w:ascii="Arial" w:hAnsi="Arial"/>
      <w:sz w:val="18"/>
      <w:szCs w:val="18"/>
    </w:rPr>
  </w:style>
  <w:style w:type="paragraph" w:customStyle="1" w:styleId="111">
    <w:name w:val="标题111"/>
    <w:basedOn w:val="2"/>
    <w:rsid w:val="0020153C"/>
    <w:pPr>
      <w:keepLines w:val="0"/>
      <w:numPr>
        <w:ilvl w:val="0"/>
        <w:numId w:val="13"/>
      </w:numPr>
      <w:topLinePunct w:val="0"/>
      <w:adjustRightInd/>
      <w:snapToGrid/>
      <w:spacing w:before="240" w:after="240" w:line="240" w:lineRule="auto"/>
      <w:jc w:val="both"/>
    </w:pPr>
    <w:rPr>
      <w:rFonts w:ascii="Arial" w:hAnsi="Arial" w:cs="Times New Roman"/>
      <w:b/>
      <w:bCs w:val="0"/>
      <w:noProof w:val="0"/>
      <w:sz w:val="24"/>
      <w:szCs w:val="24"/>
      <w:lang w:eastAsia="zh-CN"/>
    </w:rPr>
  </w:style>
  <w:style w:type="paragraph" w:customStyle="1" w:styleId="a1">
    <w:name w:val="实验目标"/>
    <w:basedOn w:val="a"/>
    <w:rsid w:val="0020153C"/>
    <w:pPr>
      <w:numPr>
        <w:numId w:val="14"/>
      </w:numPr>
      <w:ind w:left="0" w:firstLine="0"/>
    </w:pPr>
    <w:rPr>
      <w:rFonts w:cs="宋体"/>
      <w:color w:val="000000" w:themeColor="text1"/>
      <w:szCs w:val="20"/>
    </w:rPr>
  </w:style>
  <w:style w:type="paragraph" w:customStyle="1" w:styleId="-0">
    <w:name w:val="表格-实验环境说明"/>
    <w:basedOn w:val="afffb"/>
    <w:rsid w:val="0020153C"/>
    <w:pPr>
      <w:framePr w:wrap="around"/>
      <w:spacing w:before="156" w:after="156"/>
      <w:jc w:val="center"/>
    </w:pPr>
    <w:rPr>
      <w:rFonts w:ascii="微软雅黑" w:hAnsi="微软雅黑" w:cs="宋体"/>
      <w:szCs w:val="20"/>
    </w:rPr>
  </w:style>
  <w:style w:type="character" w:customStyle="1" w:styleId="Char0">
    <w:name w:val="页脚 Char"/>
    <w:basedOn w:val="a4"/>
    <w:link w:val="ad"/>
    <w:rsid w:val="0020153C"/>
    <w:rPr>
      <w:rFonts w:ascii="FrutigerNext LT Regular" w:eastAsia="华文细黑" w:hAnsi="FrutigerNext LT Regular"/>
      <w:b/>
      <w:bCs/>
      <w:kern w:val="2"/>
      <w:sz w:val="2"/>
      <w:szCs w:val="2"/>
    </w:rPr>
  </w:style>
  <w:style w:type="paragraph" w:customStyle="1" w:styleId="1110">
    <w:name w:val="正文111"/>
    <w:basedOn w:val="a3"/>
    <w:link w:val="111Char"/>
    <w:rsid w:val="008619CD"/>
    <w:pPr>
      <w:widowControl w:val="0"/>
      <w:topLinePunct w:val="0"/>
      <w:autoSpaceDE w:val="0"/>
      <w:autoSpaceDN w:val="0"/>
      <w:snapToGrid/>
      <w:spacing w:beforeLines="50" w:before="0" w:afterLines="50" w:after="0" w:line="240" w:lineRule="auto"/>
      <w:ind w:left="0" w:firstLineChars="200" w:firstLine="420"/>
      <w:contextualSpacing/>
    </w:pPr>
    <w:rPr>
      <w:rFonts w:cs="Times New Roman"/>
      <w:bCs/>
      <w:snapToGrid w:val="0"/>
      <w:szCs w:val="20"/>
    </w:rPr>
  </w:style>
  <w:style w:type="character" w:customStyle="1" w:styleId="111Char">
    <w:name w:val="正文111 Char"/>
    <w:basedOn w:val="a4"/>
    <w:link w:val="1110"/>
    <w:rsid w:val="008619CD"/>
    <w:rPr>
      <w:rFonts w:ascii="微软雅黑" w:eastAsia="微软雅黑" w:hAnsi="微软雅黑"/>
      <w:bCs/>
      <w:snapToGrid w:val="0"/>
      <w:sz w:val="21"/>
    </w:rPr>
  </w:style>
  <w:style w:type="paragraph" w:customStyle="1" w:styleId="1e">
    <w:name w:val="1.正文"/>
    <w:basedOn w:val="a3"/>
    <w:link w:val="1f"/>
    <w:qFormat/>
    <w:rsid w:val="003D296C"/>
    <w:pPr>
      <w:ind w:left="1021"/>
      <w:jc w:val="both"/>
    </w:pPr>
    <w:rPr>
      <w:rFonts w:ascii="Huawei Sans" w:hAnsi="Huawei Sans"/>
      <w:sz w:val="21"/>
    </w:rPr>
  </w:style>
  <w:style w:type="paragraph" w:customStyle="1" w:styleId="F1EN">
    <w:name w:val="F1正文EN"/>
    <w:basedOn w:val="a3"/>
    <w:link w:val="F1EN0"/>
    <w:rsid w:val="00EF0B3B"/>
    <w:rPr>
      <w:rFonts w:eastAsia="FrutigerNext LT Regular"/>
    </w:rPr>
  </w:style>
  <w:style w:type="character" w:customStyle="1" w:styleId="1f">
    <w:name w:val="1.正文 字符"/>
    <w:basedOn w:val="a4"/>
    <w:link w:val="1e"/>
    <w:rsid w:val="003D296C"/>
    <w:rPr>
      <w:rFonts w:ascii="Huawei Sans" w:hAnsi="Huawei Sans"/>
      <w:sz w:val="21"/>
    </w:rPr>
  </w:style>
  <w:style w:type="paragraph" w:customStyle="1" w:styleId="2f2">
    <w:name w:val="2.命令"/>
    <w:basedOn w:val="a3"/>
    <w:link w:val="2f3"/>
    <w:qFormat/>
    <w:rsid w:val="00375C83"/>
    <w:pPr>
      <w:spacing w:beforeLines="100" w:before="100" w:afterLines="100" w:after="100"/>
      <w:ind w:left="1247"/>
      <w:contextualSpacing/>
    </w:pPr>
    <w:rPr>
      <w:rFonts w:ascii="Huawei Sans" w:hAnsi="Huawei Sans" w:cs="Courier New"/>
      <w:snapToGrid w:val="0"/>
      <w:sz w:val="18"/>
      <w:szCs w:val="18"/>
    </w:rPr>
  </w:style>
  <w:style w:type="character" w:customStyle="1" w:styleId="F1EN0">
    <w:name w:val="F1正文EN 字符"/>
    <w:basedOn w:val="a4"/>
    <w:link w:val="F1EN"/>
    <w:rsid w:val="00EF0B3B"/>
    <w:rPr>
      <w:rFonts w:ascii="FrutigerNext LT Regular" w:eastAsia="FrutigerNext LT Regular" w:hAnsi="FrutigerNext LT Regular" w:cs="Arial"/>
      <w:kern w:val="2"/>
      <w:sz w:val="21"/>
      <w:szCs w:val="21"/>
    </w:rPr>
  </w:style>
  <w:style w:type="character" w:customStyle="1" w:styleId="2f3">
    <w:name w:val="2.命令 字符"/>
    <w:basedOn w:val="a4"/>
    <w:link w:val="2f2"/>
    <w:rsid w:val="00375C83"/>
    <w:rPr>
      <w:rFonts w:ascii="Huawei Sans" w:hAnsi="Huawei Sans" w:cs="Courier New"/>
      <w:snapToGrid w:val="0"/>
      <w:sz w:val="18"/>
      <w:szCs w:val="18"/>
    </w:rPr>
  </w:style>
  <w:style w:type="paragraph" w:customStyle="1" w:styleId="4a">
    <w:name w:val="4.任务"/>
    <w:basedOn w:val="ItemList"/>
    <w:link w:val="4b"/>
    <w:autoRedefine/>
    <w:qFormat/>
    <w:rsid w:val="00C5634C"/>
    <w:pPr>
      <w:ind w:left="1446"/>
    </w:pPr>
    <w:rPr>
      <w:rFonts w:ascii="Huawei Sans" w:eastAsia="方正兰亭黑简体" w:hAnsi="Huawei Sans" w:cs="微软雅黑"/>
    </w:rPr>
  </w:style>
  <w:style w:type="character" w:customStyle="1" w:styleId="Step0">
    <w:name w:val="Step 字符"/>
    <w:basedOn w:val="a4"/>
    <w:link w:val="Step"/>
    <w:rsid w:val="004F1A3D"/>
    <w:rPr>
      <w:rFonts w:ascii="FrutigerNext LT Regular" w:eastAsia="华文细黑" w:hAnsi="FrutigerNext LT Regular" w:cs="Arial"/>
      <w:snapToGrid w:val="0"/>
      <w:sz w:val="21"/>
      <w:szCs w:val="21"/>
    </w:rPr>
  </w:style>
  <w:style w:type="paragraph" w:customStyle="1" w:styleId="5a">
    <w:name w:val="5.表格文字"/>
    <w:basedOn w:val="TableText"/>
    <w:link w:val="5b"/>
    <w:qFormat/>
    <w:rsid w:val="00CC2296"/>
    <w:pPr>
      <w:autoSpaceDE w:val="0"/>
      <w:autoSpaceDN w:val="0"/>
    </w:pPr>
    <w:rPr>
      <w:rFonts w:ascii="Huawei Sans" w:hAnsi="Huawei Sans"/>
      <w:sz w:val="21"/>
    </w:rPr>
  </w:style>
  <w:style w:type="character" w:customStyle="1" w:styleId="ItemList0">
    <w:name w:val="Item List 字符"/>
    <w:basedOn w:val="a4"/>
    <w:link w:val="ItemList"/>
    <w:rsid w:val="00FA0954"/>
    <w:rPr>
      <w:rFonts w:ascii="FrutigerNext LT Regular" w:eastAsia="华文细黑" w:hAnsi="FrutigerNext LT Regular"/>
      <w:kern w:val="2"/>
      <w:sz w:val="21"/>
      <w:szCs w:val="21"/>
    </w:rPr>
  </w:style>
  <w:style w:type="character" w:customStyle="1" w:styleId="4b">
    <w:name w:val="4.任务 字符"/>
    <w:basedOn w:val="ItemList0"/>
    <w:link w:val="4a"/>
    <w:rsid w:val="00C5634C"/>
    <w:rPr>
      <w:rFonts w:ascii="Huawei Sans" w:eastAsia="华文细黑" w:hAnsi="Huawei Sans" w:cs="微软雅黑"/>
      <w:kern w:val="2"/>
      <w:sz w:val="21"/>
      <w:szCs w:val="21"/>
    </w:rPr>
  </w:style>
  <w:style w:type="character" w:customStyle="1" w:styleId="TableText0">
    <w:name w:val="Table Text 字符"/>
    <w:basedOn w:val="a4"/>
    <w:link w:val="TableText"/>
    <w:rsid w:val="00FA0954"/>
    <w:rPr>
      <w:rFonts w:ascii="FrutigerNext LT Regular" w:eastAsia="华文细黑" w:hAnsi="FrutigerNext LT Regular" w:cs="Arial"/>
      <w:snapToGrid w:val="0"/>
      <w:sz w:val="21"/>
      <w:szCs w:val="21"/>
    </w:rPr>
  </w:style>
  <w:style w:type="character" w:customStyle="1" w:styleId="5b">
    <w:name w:val="5.表格文字 字符"/>
    <w:basedOn w:val="TableText0"/>
    <w:link w:val="5a"/>
    <w:rsid w:val="00CC2296"/>
    <w:rPr>
      <w:rFonts w:ascii="Huawei Sans" w:eastAsia="华文细黑" w:hAnsi="Huawei Sans" w:cs="Arial"/>
      <w:snapToGrid w:val="0"/>
      <w:sz w:val="21"/>
      <w:szCs w:val="21"/>
    </w:rPr>
  </w:style>
  <w:style w:type="paragraph" w:customStyle="1" w:styleId="64">
    <w:name w:val="6.前言"/>
    <w:basedOn w:val="Heading1NoNumber"/>
    <w:link w:val="65"/>
    <w:autoRedefine/>
    <w:qFormat/>
    <w:rsid w:val="00C5634C"/>
    <w:pPr>
      <w:tabs>
        <w:tab w:val="left" w:pos="4095"/>
        <w:tab w:val="right" w:pos="9638"/>
      </w:tabs>
    </w:pPr>
  </w:style>
  <w:style w:type="paragraph" w:customStyle="1" w:styleId="74">
    <w:name w:val="7.简介标题"/>
    <w:basedOn w:val="Heading2NoNumber"/>
    <w:link w:val="75"/>
    <w:autoRedefine/>
    <w:qFormat/>
    <w:rsid w:val="000D2AE3"/>
    <w:rPr>
      <w:lang w:eastAsia="zh-CN"/>
    </w:rPr>
  </w:style>
  <w:style w:type="character" w:customStyle="1" w:styleId="Heading1NoNumber0">
    <w:name w:val="Heading1 No Number 字符"/>
    <w:basedOn w:val="1Char"/>
    <w:link w:val="Heading1NoNumber"/>
    <w:rsid w:val="00EA31D3"/>
    <w:rPr>
      <w:rFonts w:ascii="Arial Unicode MS" w:eastAsia="黑体" w:hAnsi="Arial Unicode MS" w:cs="Book Antiqua"/>
      <w:b/>
      <w:bCs/>
      <w:kern w:val="2"/>
      <w:sz w:val="44"/>
      <w:szCs w:val="44"/>
    </w:rPr>
  </w:style>
  <w:style w:type="character" w:customStyle="1" w:styleId="65">
    <w:name w:val="6.前言 字符"/>
    <w:basedOn w:val="Heading1NoNumber0"/>
    <w:link w:val="64"/>
    <w:rsid w:val="00C5634C"/>
    <w:rPr>
      <w:rFonts w:ascii="Huawei Sans" w:eastAsia="黑体" w:hAnsi="Huawei Sans" w:cs="Book Antiqua"/>
      <w:b/>
      <w:bCs/>
      <w:kern w:val="2"/>
      <w:sz w:val="44"/>
      <w:szCs w:val="44"/>
    </w:rPr>
  </w:style>
  <w:style w:type="paragraph" w:customStyle="1" w:styleId="84">
    <w:name w:val="8.前言标题"/>
    <w:basedOn w:val="Heading3NoNumber"/>
    <w:link w:val="85"/>
    <w:autoRedefine/>
    <w:qFormat/>
    <w:rsid w:val="00C5634C"/>
    <w:rPr>
      <w:rFonts w:cs="微软雅黑"/>
    </w:rPr>
  </w:style>
  <w:style w:type="character" w:customStyle="1" w:styleId="2Char">
    <w:name w:val="标题 2 Char"/>
    <w:aliases w:val="ALT+2 Char,heading 2 Char"/>
    <w:basedOn w:val="a4"/>
    <w:link w:val="2"/>
    <w:rsid w:val="00C5634C"/>
    <w:rPr>
      <w:rFonts w:ascii="Huawei Sans" w:hAnsi="Huawei Sans"/>
      <w:bCs/>
      <w:noProof/>
      <w:sz w:val="36"/>
      <w:szCs w:val="36"/>
      <w:lang w:eastAsia="en-US"/>
    </w:rPr>
  </w:style>
  <w:style w:type="character" w:customStyle="1" w:styleId="Heading2NoNumber0">
    <w:name w:val="Heading2 No Number 字符"/>
    <w:basedOn w:val="2Char"/>
    <w:link w:val="Heading2NoNumber"/>
    <w:rsid w:val="00EA31D3"/>
    <w:rPr>
      <w:rFonts w:ascii="Arial Unicode MS" w:eastAsia="黑体" w:hAnsi="Arial Unicode MS" w:cs="Book Antiqua"/>
      <w:bCs/>
      <w:noProof/>
      <w:sz w:val="36"/>
      <w:szCs w:val="36"/>
      <w:lang w:eastAsia="en-US"/>
    </w:rPr>
  </w:style>
  <w:style w:type="character" w:customStyle="1" w:styleId="75">
    <w:name w:val="7.简介标题 字符"/>
    <w:basedOn w:val="Heading2NoNumber0"/>
    <w:link w:val="74"/>
    <w:rsid w:val="000D2AE3"/>
    <w:rPr>
      <w:rFonts w:ascii="Huawei Sans" w:eastAsia="黑体" w:hAnsi="Huawei Sans" w:cs="Book Antiqua"/>
      <w:bCs/>
      <w:noProof/>
      <w:sz w:val="36"/>
      <w:szCs w:val="36"/>
      <w:lang w:eastAsia="en-US"/>
    </w:rPr>
  </w:style>
  <w:style w:type="character" w:customStyle="1" w:styleId="3Char">
    <w:name w:val="标题 3 Char"/>
    <w:aliases w:val="ALT+3 Char,heading 3 Char"/>
    <w:basedOn w:val="a4"/>
    <w:link w:val="3"/>
    <w:rsid w:val="00804F8D"/>
    <w:rPr>
      <w:rFonts w:ascii="Huawei Sans" w:hAnsi="Huawei Sans"/>
      <w:noProof/>
      <w:sz w:val="32"/>
      <w:szCs w:val="32"/>
    </w:rPr>
  </w:style>
  <w:style w:type="character" w:customStyle="1" w:styleId="Heading3NoNumber0">
    <w:name w:val="Heading3 No Number 字符"/>
    <w:basedOn w:val="3Char"/>
    <w:link w:val="Heading3NoNumber"/>
    <w:rsid w:val="00EA31D3"/>
    <w:rPr>
      <w:rFonts w:ascii="Arial Unicode MS" w:eastAsia="黑体" w:hAnsi="Arial Unicode MS" w:cs="Book Antiqua"/>
      <w:noProof/>
      <w:sz w:val="26"/>
      <w:szCs w:val="32"/>
    </w:rPr>
  </w:style>
  <w:style w:type="character" w:customStyle="1" w:styleId="85">
    <w:name w:val="8.前言标题 字符"/>
    <w:basedOn w:val="Heading3NoNumber0"/>
    <w:link w:val="84"/>
    <w:rsid w:val="00C5634C"/>
    <w:rPr>
      <w:rFonts w:ascii="Huawei Sans" w:eastAsia="黑体" w:hAnsi="Huawei Sans" w:cs="微软雅黑"/>
      <w:noProof/>
      <w:sz w:val="26"/>
      <w:szCs w:val="32"/>
    </w:rPr>
  </w:style>
  <w:style w:type="paragraph" w:customStyle="1" w:styleId="30">
    <w:name w:val="3.步骤"/>
    <w:basedOn w:val="Step"/>
    <w:link w:val="3f1"/>
    <w:autoRedefine/>
    <w:qFormat/>
    <w:rsid w:val="00D152A7"/>
    <w:pPr>
      <w:numPr>
        <w:ilvl w:val="5"/>
        <w:numId w:val="4"/>
      </w:numPr>
      <w:tabs>
        <w:tab w:val="clear" w:pos="1701"/>
      </w:tabs>
      <w:spacing w:before="160" w:after="160"/>
      <w:outlineLvl w:val="4"/>
    </w:pPr>
    <w:rPr>
      <w:rFonts w:ascii="Huawei Sans" w:hAnsi="Huawei Sans"/>
      <w:sz w:val="21"/>
      <w:lang w:val="en-GB"/>
    </w:rPr>
  </w:style>
  <w:style w:type="character" w:customStyle="1" w:styleId="3f1">
    <w:name w:val="3.步骤 字符"/>
    <w:basedOn w:val="Step0"/>
    <w:link w:val="30"/>
    <w:rsid w:val="00D152A7"/>
    <w:rPr>
      <w:rFonts w:ascii="Huawei Sans" w:eastAsia="华文细黑" w:hAnsi="Huawei Sans" w:cs="Arial"/>
      <w:snapToGrid w:val="0"/>
      <w:sz w:val="21"/>
      <w:szCs w:val="21"/>
      <w:lang w:val="en-GB"/>
    </w:rPr>
  </w:style>
  <w:style w:type="paragraph" w:customStyle="1" w:styleId="50">
    <w:name w:val="5.表格标题"/>
    <w:basedOn w:val="TableDescription1"/>
    <w:link w:val="5c"/>
    <w:autoRedefine/>
    <w:qFormat/>
    <w:rsid w:val="00B02CAA"/>
    <w:pPr>
      <w:numPr>
        <w:ilvl w:val="8"/>
        <w:numId w:val="4"/>
      </w:numPr>
      <w:spacing w:before="160" w:line="240" w:lineRule="auto"/>
      <w:ind w:leftChars="0" w:left="0" w:rightChars="0" w:right="0" w:firstLine="0"/>
      <w:outlineLvl w:val="9"/>
    </w:pPr>
    <w:rPr>
      <w:rFonts w:ascii="Huawei Sans" w:hAnsi="Huawei Sans" w:cs="微软雅黑"/>
      <w:b/>
    </w:rPr>
  </w:style>
  <w:style w:type="paragraph" w:customStyle="1" w:styleId="9">
    <w:name w:val="9.图片标题"/>
    <w:basedOn w:val="FigureDescription"/>
    <w:link w:val="93"/>
    <w:autoRedefine/>
    <w:qFormat/>
    <w:rsid w:val="008E3CFD"/>
    <w:pPr>
      <w:numPr>
        <w:numId w:val="4"/>
      </w:numPr>
      <w:spacing w:before="80" w:after="160" w:line="240" w:lineRule="auto"/>
      <w:jc w:val="center"/>
      <w:outlineLvl w:val="9"/>
    </w:pPr>
    <w:rPr>
      <w:rFonts w:ascii="Huawei Sans" w:eastAsia="方正兰亭黑简体" w:hAnsi="Huawei Sans" w:cs="微软雅黑"/>
      <w:b/>
      <w:sz w:val="24"/>
      <w:szCs w:val="24"/>
    </w:rPr>
  </w:style>
  <w:style w:type="character" w:customStyle="1" w:styleId="TableDescription0">
    <w:name w:val="Table Description 字符"/>
    <w:basedOn w:val="a4"/>
    <w:link w:val="TableDescription"/>
    <w:rsid w:val="00224DB5"/>
    <w:rPr>
      <w:rFonts w:eastAsia="黑体"/>
      <w:spacing w:val="-4"/>
    </w:rPr>
  </w:style>
  <w:style w:type="character" w:customStyle="1" w:styleId="5c">
    <w:name w:val="5.表格标题 字符"/>
    <w:basedOn w:val="TableDescription2"/>
    <w:link w:val="50"/>
    <w:rsid w:val="00B02CAA"/>
    <w:rPr>
      <w:rFonts w:ascii="Huawei Sans" w:eastAsia="黑体" w:hAnsi="Huawei Sans" w:cs="微软雅黑"/>
      <w:b/>
      <w:spacing w:val="-4"/>
      <w:szCs w:val="20"/>
    </w:rPr>
  </w:style>
  <w:style w:type="character" w:customStyle="1" w:styleId="FigureDescription0">
    <w:name w:val="Figure Description 字符"/>
    <w:basedOn w:val="a4"/>
    <w:link w:val="FigureDescription"/>
    <w:rsid w:val="00224DB5"/>
    <w:rPr>
      <w:rFonts w:eastAsia="黑体"/>
      <w:spacing w:val="-4"/>
      <w:kern w:val="2"/>
      <w:sz w:val="21"/>
      <w:szCs w:val="21"/>
    </w:rPr>
  </w:style>
  <w:style w:type="character" w:customStyle="1" w:styleId="93">
    <w:name w:val="9.图片标题 字符"/>
    <w:basedOn w:val="FigureDescription0"/>
    <w:link w:val="9"/>
    <w:rsid w:val="008E3CFD"/>
    <w:rPr>
      <w:rFonts w:ascii="Huawei Sans" w:eastAsia="黑体" w:hAnsi="Huawei Sans" w:cs="微软雅黑"/>
      <w:b/>
      <w:spacing w:val="-4"/>
      <w:kern w:val="2"/>
      <w:sz w:val="21"/>
      <w:szCs w:val="21"/>
    </w:rPr>
  </w:style>
  <w:style w:type="paragraph" w:styleId="affff3">
    <w:name w:val="No Spacing"/>
    <w:autoRedefine/>
    <w:uiPriority w:val="1"/>
    <w:rsid w:val="00076E78"/>
    <w:pPr>
      <w:topLinePunct/>
      <w:adjustRightInd w:val="0"/>
      <w:snapToGrid w:val="0"/>
      <w:ind w:left="1134"/>
    </w:pPr>
    <w:rPr>
      <w:rFonts w:ascii="微软雅黑" w:eastAsia="微软雅黑" w:hAnsi="微软雅黑" w:cs="微软雅黑"/>
      <w:kern w:val="2"/>
      <w:sz w:val="21"/>
      <w:szCs w:val="21"/>
    </w:rPr>
  </w:style>
  <w:style w:type="character" w:styleId="affff4">
    <w:name w:val="Intense Emphasis"/>
    <w:basedOn w:val="a4"/>
    <w:uiPriority w:val="21"/>
    <w:rsid w:val="00076E78"/>
    <w:rPr>
      <w:rFonts w:ascii="微软雅黑" w:eastAsia="微软雅黑" w:hAnsi="微软雅黑" w:cs="微软雅黑"/>
      <w:i/>
      <w:iCs/>
      <w:color w:val="4F81BD" w:themeColor="accent1"/>
    </w:rPr>
  </w:style>
  <w:style w:type="paragraph" w:styleId="affff5">
    <w:name w:val="Quote"/>
    <w:basedOn w:val="a3"/>
    <w:next w:val="a3"/>
    <w:link w:val="Char4"/>
    <w:autoRedefine/>
    <w:uiPriority w:val="29"/>
    <w:rsid w:val="00076E78"/>
    <w:pPr>
      <w:spacing w:before="200" w:after="160"/>
      <w:ind w:left="864" w:right="864"/>
      <w:jc w:val="center"/>
    </w:pPr>
    <w:rPr>
      <w:i/>
      <w:iCs/>
      <w:color w:val="404040" w:themeColor="text1" w:themeTint="BF"/>
    </w:rPr>
  </w:style>
  <w:style w:type="character" w:customStyle="1" w:styleId="Char4">
    <w:name w:val="引用 Char"/>
    <w:basedOn w:val="a4"/>
    <w:link w:val="affff5"/>
    <w:uiPriority w:val="29"/>
    <w:rsid w:val="00076E78"/>
    <w:rPr>
      <w:rFonts w:ascii="微软雅黑" w:eastAsia="微软雅黑" w:hAnsi="微软雅黑" w:cs="微软雅黑"/>
      <w:i/>
      <w:iCs/>
      <w:color w:val="404040" w:themeColor="text1" w:themeTint="BF"/>
      <w:kern w:val="2"/>
      <w:sz w:val="21"/>
      <w:szCs w:val="21"/>
    </w:rPr>
  </w:style>
  <w:style w:type="paragraph" w:styleId="affff6">
    <w:name w:val="Intense Quote"/>
    <w:basedOn w:val="a3"/>
    <w:next w:val="a3"/>
    <w:link w:val="Char5"/>
    <w:autoRedefine/>
    <w:uiPriority w:val="30"/>
    <w:rsid w:val="00076E78"/>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Char5">
    <w:name w:val="明显引用 Char"/>
    <w:basedOn w:val="a4"/>
    <w:link w:val="affff6"/>
    <w:uiPriority w:val="30"/>
    <w:rsid w:val="00076E78"/>
    <w:rPr>
      <w:rFonts w:ascii="微软雅黑" w:eastAsia="微软雅黑" w:hAnsi="微软雅黑" w:cs="微软雅黑"/>
      <w:i/>
      <w:iCs/>
      <w:color w:val="4F81BD" w:themeColor="accent1"/>
      <w:kern w:val="2"/>
      <w:sz w:val="21"/>
      <w:szCs w:val="21"/>
    </w:rPr>
  </w:style>
  <w:style w:type="character" w:styleId="affff7">
    <w:name w:val="Subtle Reference"/>
    <w:basedOn w:val="a4"/>
    <w:uiPriority w:val="31"/>
    <w:rsid w:val="00076E78"/>
    <w:rPr>
      <w:rFonts w:ascii="微软雅黑" w:eastAsia="微软雅黑" w:hAnsi="微软雅黑" w:cs="微软雅黑"/>
      <w:smallCaps/>
      <w:color w:val="5A5A5A" w:themeColor="text1" w:themeTint="A5"/>
    </w:rPr>
  </w:style>
  <w:style w:type="character" w:styleId="affff8">
    <w:name w:val="Intense Reference"/>
    <w:basedOn w:val="a4"/>
    <w:uiPriority w:val="32"/>
    <w:rsid w:val="00076E78"/>
    <w:rPr>
      <w:rFonts w:ascii="微软雅黑" w:eastAsia="微软雅黑" w:hAnsi="微软雅黑" w:cs="微软雅黑"/>
      <w:b/>
      <w:bCs/>
      <w:smallCaps/>
      <w:color w:val="4F81BD" w:themeColor="accent1"/>
      <w:spacing w:val="5"/>
    </w:rPr>
  </w:style>
  <w:style w:type="character" w:styleId="affff9">
    <w:name w:val="Book Title"/>
    <w:basedOn w:val="a4"/>
    <w:uiPriority w:val="33"/>
    <w:rsid w:val="00076E78"/>
    <w:rPr>
      <w:rFonts w:ascii="微软雅黑" w:eastAsia="微软雅黑" w:hAnsi="微软雅黑" w:cs="微软雅黑"/>
      <w:b/>
      <w:bCs/>
      <w:i/>
      <w:iCs/>
      <w:spacing w:val="5"/>
    </w:rPr>
  </w:style>
  <w:style w:type="table" w:customStyle="1" w:styleId="V301">
    <w:name w:val="实验手册V3.0专用1"/>
    <w:basedOn w:val="a5"/>
    <w:uiPriority w:val="99"/>
    <w:rsid w:val="005A79AE"/>
    <w:rPr>
      <w:rFonts w:eastAsia="Huawei Sans"/>
      <w:sz w:val="21"/>
      <w:szCs w:val="32"/>
    </w:rPr>
    <w:tblPr>
      <w:tblInd w:w="1021"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numbering" w:customStyle="1" w:styleId="1f0">
    <w:name w:val="无列表1"/>
    <w:next w:val="a6"/>
    <w:uiPriority w:val="99"/>
    <w:semiHidden/>
    <w:unhideWhenUsed/>
    <w:rsid w:val="00EB4168"/>
  </w:style>
  <w:style w:type="character" w:customStyle="1" w:styleId="4Char">
    <w:name w:val="标题 4 Char"/>
    <w:aliases w:val="ALT+4 Char,heading 4 Char"/>
    <w:basedOn w:val="a4"/>
    <w:link w:val="4"/>
    <w:rsid w:val="00804F8D"/>
    <w:rPr>
      <w:rFonts w:ascii="Huawei Sans" w:hAnsi="Huawei Sans"/>
      <w:noProof/>
      <w:sz w:val="28"/>
      <w:szCs w:val="28"/>
    </w:rPr>
  </w:style>
  <w:style w:type="character" w:customStyle="1" w:styleId="5Char">
    <w:name w:val="标题 5 Char"/>
    <w:aliases w:val="ALT+5 Char,heading 5 Char"/>
    <w:basedOn w:val="a4"/>
    <w:link w:val="5"/>
    <w:rsid w:val="00EB4168"/>
    <w:rPr>
      <w:rFonts w:ascii="Huawei Sans" w:hAnsi="Huawei Sans"/>
      <w:noProof/>
    </w:rPr>
  </w:style>
  <w:style w:type="table" w:customStyle="1" w:styleId="Table">
    <w:name w:val="Table"/>
    <w:basedOn w:val="aa"/>
    <w:rsid w:val="00EB4168"/>
    <w:pPr>
      <w:jc w:val="left"/>
    </w:pPr>
    <w:rPr>
      <w:rFonts w:ascii="Huawei Sans" w:hAnsi="Huawei Sans"/>
      <w:sz w:val="20"/>
      <w:szCs w:val="20"/>
    </w:rPr>
    <w:tblPr>
      <w:tblInd w:w="1814" w:type="dxa"/>
    </w:tblPr>
    <w:trPr>
      <w:cantSplit/>
    </w:trPr>
    <w:tcPr>
      <w:shd w:val="clear" w:color="auto" w:fill="auto"/>
    </w:tcPr>
    <w:tblStylePr w:type="firstRow">
      <w:rPr>
        <w:b w:val="0"/>
        <w:bCs w:val="0"/>
        <w:i w:val="0"/>
        <w:iCs w:val="0"/>
        <w:color w:val="auto"/>
        <w:sz w:val="20"/>
        <w:szCs w:val="20"/>
      </w:rPr>
      <w:tblPr/>
      <w:tcPr>
        <w:tcBorders>
          <w:top w:val="single" w:sz="6" w:space="0" w:color="auto"/>
          <w:left w:val="single" w:sz="6" w:space="0" w:color="auto"/>
          <w:bottom w:val="single" w:sz="6" w:space="0" w:color="auto"/>
          <w:right w:val="single" w:sz="6" w:space="0" w:color="auto"/>
          <w:insideH w:val="single" w:sz="6" w:space="0" w:color="auto"/>
          <w:insideV w:val="single" w:sz="6" w:space="0" w:color="auto"/>
          <w:tl2br w:val="nil"/>
          <w:tr2bl w:val="nil"/>
        </w:tcBorders>
        <w:shd w:val="clear" w:color="auto" w:fill="D9D9D9"/>
      </w:tcPr>
    </w:tblStylePr>
  </w:style>
  <w:style w:type="character" w:customStyle="1" w:styleId="TableHeadingChar">
    <w:name w:val="Table Heading Char"/>
    <w:basedOn w:val="a4"/>
    <w:rsid w:val="00EB4168"/>
    <w:rPr>
      <w:rFonts w:ascii="Huawei Sans" w:eastAsia="方正兰亭黑简体" w:hAnsi="Huawei Sans" w:cs="Book Antiqua"/>
      <w:b/>
      <w:bCs/>
      <w:snapToGrid w:val="0"/>
      <w:sz w:val="21"/>
    </w:rPr>
  </w:style>
  <w:style w:type="character" w:customStyle="1" w:styleId="TableTextChar">
    <w:name w:val="Table Text Char"/>
    <w:basedOn w:val="a4"/>
    <w:rsid w:val="00EB4168"/>
    <w:rPr>
      <w:rFonts w:ascii="Huawei Sans" w:eastAsia="方正兰亭黑简体" w:hAnsi="Huawei Sans"/>
      <w:snapToGrid w:val="0"/>
      <w:sz w:val="21"/>
    </w:rPr>
  </w:style>
  <w:style w:type="table" w:customStyle="1" w:styleId="1f1">
    <w:name w:val="专业型1"/>
    <w:basedOn w:val="a5"/>
    <w:next w:val="aa"/>
    <w:semiHidden/>
    <w:unhideWhenUsed/>
    <w:rsid w:val="00EB4168"/>
    <w:pPr>
      <w:topLinePunct/>
      <w:adjustRightInd w:val="0"/>
      <w:snapToGrid w:val="0"/>
      <w:spacing w:before="160" w:after="160" w:line="240" w:lineRule="atLeast"/>
      <w:ind w:left="1701"/>
    </w:pPr>
    <w:rPr>
      <w:rFonts w:ascii="Times New Roman" w:eastAsia="宋体"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Table1">
    <w:name w:val="Table1"/>
    <w:basedOn w:val="aa"/>
    <w:rsid w:val="000133AB"/>
    <w:pPr>
      <w:jc w:val="left"/>
    </w:pPr>
    <w:rPr>
      <w:rFonts w:ascii="Huawei Sans" w:hAnsi="Huawei Sans"/>
      <w:sz w:val="20"/>
      <w:szCs w:val="20"/>
    </w:rPr>
    <w:tblPr>
      <w:tblInd w:w="1814" w:type="dxa"/>
    </w:tblPr>
    <w:trPr>
      <w:cantSplit/>
    </w:trPr>
    <w:tcPr>
      <w:shd w:val="clear" w:color="auto" w:fill="auto"/>
    </w:tcPr>
    <w:tblStylePr w:type="firstRow">
      <w:rPr>
        <w:b w:val="0"/>
        <w:bCs w:val="0"/>
        <w:i w:val="0"/>
        <w:iCs w:val="0"/>
        <w:color w:val="auto"/>
        <w:sz w:val="20"/>
        <w:szCs w:val="20"/>
      </w:rPr>
      <w:tblPr/>
      <w:tcPr>
        <w:tcBorders>
          <w:top w:val="single" w:sz="6" w:space="0" w:color="auto"/>
          <w:left w:val="single" w:sz="6" w:space="0" w:color="auto"/>
          <w:bottom w:val="single" w:sz="6" w:space="0" w:color="auto"/>
          <w:right w:val="single" w:sz="6" w:space="0" w:color="auto"/>
          <w:insideH w:val="single" w:sz="6" w:space="0" w:color="auto"/>
          <w:insideV w:val="single" w:sz="6" w:space="0" w:color="auto"/>
          <w:tl2br w:val="nil"/>
          <w:tr2bl w:val="nil"/>
        </w:tcBorders>
        <w:shd w:val="clear" w:color="auto" w:fill="D9D9D9"/>
      </w:tcPr>
    </w:tblStylePr>
  </w:style>
  <w:style w:type="table" w:customStyle="1" w:styleId="Table2">
    <w:name w:val="Table2"/>
    <w:basedOn w:val="aa"/>
    <w:rsid w:val="00976D2C"/>
    <w:pPr>
      <w:jc w:val="left"/>
    </w:pPr>
    <w:rPr>
      <w:rFonts w:ascii="Huawei Sans" w:hAnsi="Huawei Sans"/>
      <w:sz w:val="20"/>
      <w:szCs w:val="20"/>
    </w:rPr>
    <w:tblPr>
      <w:tblInd w:w="1814" w:type="dxa"/>
    </w:tblPr>
    <w:trPr>
      <w:cantSplit/>
    </w:trPr>
    <w:tcPr>
      <w:shd w:val="clear" w:color="auto" w:fill="auto"/>
    </w:tcPr>
    <w:tblStylePr w:type="firstRow">
      <w:rPr>
        <w:b w:val="0"/>
        <w:bCs w:val="0"/>
        <w:i w:val="0"/>
        <w:iCs w:val="0"/>
        <w:color w:val="auto"/>
        <w:sz w:val="20"/>
        <w:szCs w:val="20"/>
      </w:rPr>
      <w:tblPr/>
      <w:tcPr>
        <w:tcBorders>
          <w:top w:val="single" w:sz="6" w:space="0" w:color="auto"/>
          <w:left w:val="single" w:sz="6" w:space="0" w:color="auto"/>
          <w:bottom w:val="single" w:sz="6" w:space="0" w:color="auto"/>
          <w:right w:val="single" w:sz="6" w:space="0" w:color="auto"/>
          <w:insideH w:val="single" w:sz="6" w:space="0" w:color="auto"/>
          <w:insideV w:val="single" w:sz="6" w:space="0" w:color="auto"/>
          <w:tl2br w:val="nil"/>
          <w:tr2bl w:val="nil"/>
        </w:tcBorders>
        <w:shd w:val="clear" w:color="auto" w:fill="D9D9D9"/>
      </w:tcPr>
    </w:tblStylePr>
  </w:style>
  <w:style w:type="numbering" w:customStyle="1" w:styleId="2f4">
    <w:name w:val="无列表2"/>
    <w:next w:val="a6"/>
    <w:uiPriority w:val="99"/>
    <w:semiHidden/>
    <w:unhideWhenUsed/>
    <w:rsid w:val="00E879EA"/>
  </w:style>
  <w:style w:type="paragraph" w:customStyle="1" w:styleId="Cover5">
    <w:name w:val="Cover 5"/>
    <w:basedOn w:val="a3"/>
    <w:rsid w:val="008B0AB0"/>
    <w:pPr>
      <w:widowControl w:val="0"/>
      <w:spacing w:before="0" w:after="0" w:line="240" w:lineRule="auto"/>
      <w:ind w:left="0"/>
    </w:pPr>
    <w:rPr>
      <w:rFonts w:ascii="Huawei Sans" w:hAnsi="Huawei Sans" w:cs="Times New Roman"/>
      <w:sz w:val="18"/>
      <w:szCs w:val="18"/>
    </w:rPr>
  </w:style>
  <w:style w:type="table" w:customStyle="1" w:styleId="RemarksTable">
    <w:name w:val="Remarks Table"/>
    <w:basedOn w:val="a8"/>
    <w:rsid w:val="008B0AB0"/>
    <w:pPr>
      <w:jc w:val="left"/>
    </w:pPr>
    <w:rPr>
      <w:rFonts w:ascii="Huawei Sans" w:hAnsi="Huawei Sans"/>
      <w:sz w:val="21"/>
      <w:szCs w:val="21"/>
    </w:rPr>
    <w:tblPr>
      <w:tblInd w:w="1814" w:type="dxa"/>
    </w:tblPr>
    <w:trPr>
      <w:cantSplit/>
    </w:trPr>
  </w:style>
  <w:style w:type="paragraph" w:customStyle="1" w:styleId="BlockLabelinAppendix">
    <w:name w:val="Block Label in Appendix"/>
    <w:basedOn w:val="BlockLabel"/>
    <w:next w:val="a3"/>
    <w:rsid w:val="008B0AB0"/>
    <w:pPr>
      <w:topLinePunct w:val="0"/>
    </w:pPr>
    <w:rPr>
      <w:rFonts w:ascii="Huawei Sans" w:eastAsia="Arial" w:hAnsi="Huawei Sans"/>
      <w:b/>
    </w:rPr>
  </w:style>
  <w:style w:type="paragraph" w:customStyle="1" w:styleId="ItemStepinAppendix">
    <w:name w:val="Item Step in Appendix"/>
    <w:basedOn w:val="ItemStep"/>
    <w:rsid w:val="008B0AB0"/>
    <w:pPr>
      <w:numPr>
        <w:ilvl w:val="0"/>
        <w:numId w:val="0"/>
      </w:numPr>
      <w:tabs>
        <w:tab w:val="num" w:pos="1701"/>
      </w:tabs>
      <w:ind w:left="1701" w:hanging="159"/>
      <w:outlineLvl w:val="5"/>
    </w:pPr>
    <w:rPr>
      <w:rFonts w:ascii="Huawei Sans" w:hAnsi="Huawei Sans"/>
    </w:rPr>
  </w:style>
  <w:style w:type="paragraph" w:customStyle="1" w:styleId="StepinAppendix">
    <w:name w:val="Step in Appendix"/>
    <w:basedOn w:val="Step"/>
    <w:rsid w:val="008B0AB0"/>
    <w:pPr>
      <w:tabs>
        <w:tab w:val="clear" w:pos="1701"/>
      </w:tabs>
      <w:topLinePunct w:val="0"/>
      <w:spacing w:before="160" w:after="160"/>
      <w:ind w:left="0" w:firstLine="0"/>
      <w:outlineLvl w:val="4"/>
    </w:pPr>
    <w:rPr>
      <w:rFonts w:ascii="Huawei Sans" w:hAnsi="Huawei Sans" w:cs="Times New Roman"/>
      <w:sz w:val="21"/>
      <w:szCs w:val="20"/>
    </w:rPr>
  </w:style>
  <w:style w:type="paragraph" w:customStyle="1" w:styleId="Cover20">
    <w:name w:val="Cover2"/>
    <w:semiHidden/>
    <w:rsid w:val="008B0AB0"/>
    <w:pPr>
      <w:widowControl w:val="0"/>
      <w:adjustRightInd w:val="0"/>
      <w:snapToGrid w:val="0"/>
      <w:spacing w:before="800" w:after="1200"/>
    </w:pPr>
    <w:rPr>
      <w:rFonts w:ascii="Huawei Sans" w:eastAsia="黑体" w:hAnsi="Huawei Sans"/>
      <w:b/>
      <w:bCs/>
      <w:noProof/>
      <w:sz w:val="36"/>
      <w:szCs w:val="36"/>
      <w:lang w:eastAsia="en-US"/>
    </w:rPr>
  </w:style>
  <w:style w:type="table" w:customStyle="1" w:styleId="table0">
    <w:name w:val="table"/>
    <w:basedOn w:val="aa"/>
    <w:rsid w:val="008B0AB0"/>
    <w:rPr>
      <w:rFonts w:ascii="Huawei Sans" w:eastAsia="Times New Roman" w:hAnsi="Huawei Sans"/>
      <w:sz w:val="20"/>
      <w:szCs w:val="20"/>
    </w:rPr>
    <w:tblPr>
      <w:tblInd w:w="1814" w:type="dxa"/>
    </w:tblPr>
    <w:trPr>
      <w:cantSplit/>
    </w:trPr>
    <w:tcPr>
      <w:shd w:val="clear" w:color="auto" w:fill="auto"/>
    </w:tcPr>
    <w:tblStylePr w:type="firstRow">
      <w:rPr>
        <w:b w:val="0"/>
        <w:bCs w:val="0"/>
        <w:i w:val="0"/>
        <w:iCs w:val="0"/>
        <w:color w:val="auto"/>
        <w:sz w:val="20"/>
        <w:szCs w:val="20"/>
      </w:rPr>
      <w:tblPr/>
      <w:trPr>
        <w:tblHeader/>
      </w:trPr>
      <w:tcPr>
        <w:tcBorders>
          <w:top w:val="single" w:sz="6" w:space="0" w:color="auto"/>
          <w:left w:val="single" w:sz="6" w:space="0" w:color="auto"/>
          <w:bottom w:val="single" w:sz="6" w:space="0" w:color="auto"/>
          <w:right w:val="single" w:sz="6" w:space="0" w:color="auto"/>
          <w:insideH w:val="single" w:sz="6" w:space="0" w:color="auto"/>
          <w:insideV w:val="single" w:sz="6" w:space="0" w:color="auto"/>
          <w:tl2br w:val="nil"/>
          <w:tr2bl w:val="nil"/>
        </w:tcBorders>
        <w:shd w:val="clear" w:color="auto" w:fill="D9D9D9"/>
      </w:tcPr>
    </w:tblStylePr>
  </w:style>
  <w:style w:type="paragraph" w:customStyle="1" w:styleId="affffa">
    <w:name w:val="封面表格文本"/>
    <w:basedOn w:val="a3"/>
    <w:rsid w:val="008B0AB0"/>
    <w:pPr>
      <w:widowControl w:val="0"/>
      <w:topLinePunct w:val="0"/>
      <w:autoSpaceDE w:val="0"/>
      <w:autoSpaceDN w:val="0"/>
      <w:snapToGrid/>
      <w:spacing w:before="0" w:after="0" w:line="240" w:lineRule="auto"/>
      <w:ind w:left="0"/>
      <w:jc w:val="center"/>
    </w:pPr>
    <w:rPr>
      <w:rFonts w:ascii="Huawei Sans" w:hAnsi="Huawei Sans" w:cs="Times New Roman"/>
      <w:sz w:val="21"/>
      <w:szCs w:val="20"/>
    </w:rPr>
  </w:style>
  <w:style w:type="paragraph" w:customStyle="1" w:styleId="SubItemListinTable">
    <w:name w:val="Sub Item List in Table"/>
    <w:basedOn w:val="ItemListTextinTable"/>
    <w:qFormat/>
    <w:rsid w:val="008B0AB0"/>
    <w:pPr>
      <w:numPr>
        <w:numId w:val="41"/>
      </w:numPr>
    </w:pPr>
    <w:rPr>
      <w:rFonts w:ascii="Huawei Sans" w:hAnsi="Huawei Sans" w:cs="Times New Roman"/>
      <w:sz w:val="21"/>
      <w:szCs w:val="20"/>
    </w:rPr>
  </w:style>
  <w:style w:type="paragraph" w:customStyle="1" w:styleId="SubItemstep">
    <w:name w:val="Sub Item step"/>
    <w:basedOn w:val="ItemListText"/>
    <w:qFormat/>
    <w:rsid w:val="008B0AB0"/>
    <w:pPr>
      <w:numPr>
        <w:numId w:val="42"/>
      </w:numPr>
      <w:tabs>
        <w:tab w:val="clear" w:pos="1276"/>
        <w:tab w:val="left" w:pos="1418"/>
      </w:tabs>
      <w:ind w:left="1417" w:hanging="425"/>
    </w:pPr>
    <w:rPr>
      <w:rFonts w:ascii="Huawei Sans" w:hAnsi="Huawei Sans" w:cs="Times New Roman"/>
    </w:rPr>
  </w:style>
  <w:style w:type="paragraph" w:customStyle="1" w:styleId="--List">
    <w:name w:val="-- List"/>
    <w:basedOn w:val="a"/>
    <w:qFormat/>
    <w:rsid w:val="008B0AB0"/>
    <w:pPr>
      <w:widowControl/>
      <w:numPr>
        <w:numId w:val="43"/>
      </w:numPr>
      <w:tabs>
        <w:tab w:val="clear" w:pos="1559"/>
        <w:tab w:val="left" w:pos="1701"/>
      </w:tabs>
      <w:topLinePunct/>
      <w:autoSpaceDE/>
      <w:autoSpaceDN/>
      <w:snapToGrid w:val="0"/>
      <w:spacing w:beforeLines="0" w:before="80" w:afterLines="0" w:after="80" w:line="240" w:lineRule="atLeast"/>
      <w:ind w:leftChars="673" w:left="957" w:hanging="284"/>
      <w:contextualSpacing w:val="0"/>
    </w:pPr>
    <w:rPr>
      <w:rFonts w:ascii="Huawei Sans" w:hAnsi="Huawei Sans" w:cs="Times New Roman"/>
      <w:snapToGrid/>
      <w:sz w:val="21"/>
      <w:szCs w:val="20"/>
    </w:rPr>
  </w:style>
  <w:style w:type="character" w:customStyle="1" w:styleId="TableDescription2">
    <w:name w:val="样式 Table Description + 居中 字符"/>
    <w:basedOn w:val="TableDescription0"/>
    <w:link w:val="TableDescription1"/>
    <w:rsid w:val="008B0AB0"/>
    <w:rPr>
      <w:rFonts w:eastAsia="黑体" w:cs="宋体"/>
      <w:spacing w:val="-4"/>
      <w:szCs w:val="20"/>
    </w:rPr>
  </w:style>
  <w:style w:type="paragraph" w:customStyle="1" w:styleId="100">
    <w:name w:val="10 下发配置说明"/>
    <w:basedOn w:val="a3"/>
    <w:qFormat/>
    <w:locked/>
    <w:rsid w:val="008B0AB0"/>
    <w:pPr>
      <w:pBdr>
        <w:top w:val="dashed" w:sz="4" w:space="1" w:color="auto"/>
        <w:left w:val="dashed" w:sz="4" w:space="4" w:color="auto"/>
        <w:bottom w:val="dashed" w:sz="4" w:space="1" w:color="auto"/>
        <w:right w:val="dashed" w:sz="4" w:space="4" w:color="auto"/>
      </w:pBdr>
      <w:shd w:val="clear" w:color="auto" w:fill="F2F2F2" w:themeFill="background1" w:themeFillShade="F2"/>
      <w:spacing w:before="40" w:after="40"/>
      <w:ind w:left="1021" w:firstLine="181"/>
      <w:contextualSpacing/>
    </w:pPr>
    <w:rPr>
      <w:rFonts w:ascii="Huawei Sans" w:hAnsi="Huawei Sans" w:cs="Courier New"/>
      <w:kern w:val="2"/>
      <w:sz w:val="18"/>
      <w:szCs w:val="18"/>
    </w:rPr>
  </w:style>
  <w:style w:type="paragraph" w:customStyle="1" w:styleId="ItemListinTableText">
    <w:name w:val="Item List in Table Text"/>
    <w:basedOn w:val="a3"/>
    <w:qFormat/>
    <w:rsid w:val="008B0AB0"/>
    <w:pPr>
      <w:widowControl w:val="0"/>
      <w:ind w:left="284"/>
    </w:pPr>
    <w:rPr>
      <w:rFonts w:ascii="Huawei Sans" w:hAnsi="Huawei Sans" w:cs="Times New Roman"/>
      <w:snapToGrid w:val="0"/>
      <w:color w:val="000000"/>
      <w:sz w:val="21"/>
      <w:szCs w:val="20"/>
    </w:rPr>
  </w:style>
  <w:style w:type="paragraph" w:customStyle="1" w:styleId="ItemListinTableText0">
    <w:name w:val="Item List in Table Text + 海绿"/>
    <w:basedOn w:val="ItemListinTableText"/>
    <w:rsid w:val="008B0AB0"/>
    <w:rPr>
      <w:color w:val="808080" w:themeColor="background1" w:themeShade="80"/>
    </w:rPr>
  </w:style>
  <w:style w:type="paragraph" w:customStyle="1" w:styleId="ItemStepinTable0">
    <w:name w:val="Item Step in Table + 海绿"/>
    <w:basedOn w:val="ItemStepinTable"/>
    <w:rsid w:val="008B0AB0"/>
    <w:pPr>
      <w:numPr>
        <w:numId w:val="0"/>
      </w:numPr>
      <w:tabs>
        <w:tab w:val="num" w:pos="2126"/>
      </w:tabs>
      <w:ind w:left="2126" w:hanging="425"/>
    </w:pPr>
    <w:rPr>
      <w:rFonts w:ascii="Huawei Sans" w:hAnsi="Huawei Sans"/>
      <w:color w:val="808080" w:themeColor="background1" w:themeShade="80"/>
    </w:rPr>
  </w:style>
  <w:style w:type="paragraph" w:customStyle="1" w:styleId="ItemStep0">
    <w:name w:val="Item Step + 海绿"/>
    <w:basedOn w:val="ItemStep"/>
    <w:rsid w:val="008B0AB0"/>
    <w:pPr>
      <w:numPr>
        <w:ilvl w:val="0"/>
        <w:numId w:val="0"/>
      </w:numPr>
      <w:outlineLvl w:val="9"/>
    </w:pPr>
    <w:rPr>
      <w:rFonts w:ascii="Huawei Sans" w:hAnsi="Huawei Sans"/>
      <w:color w:val="808080" w:themeColor="background1" w:themeShade="80"/>
    </w:rPr>
  </w:style>
  <w:style w:type="paragraph" w:customStyle="1" w:styleId="CodeinTable">
    <w:name w:val="Code in Table"/>
    <w:basedOn w:val="Code"/>
    <w:qFormat/>
    <w:rsid w:val="008B0AB0"/>
    <w:pPr>
      <w:shd w:val="clear" w:color="auto" w:fill="F2F2F2" w:themeFill="background1" w:themeFillShade="F2"/>
      <w:spacing w:before="80" w:after="80" w:line="240" w:lineRule="atLeast"/>
      <w:ind w:left="0"/>
    </w:pPr>
    <w:rPr>
      <w:rFonts w:ascii="Huawei Sans" w:hAnsi="Huawei Sans" w:cs="Times New Roman"/>
      <w:szCs w:val="20"/>
    </w:rPr>
  </w:style>
  <w:style w:type="paragraph" w:customStyle="1" w:styleId="CoverText0">
    <w:name w:val="样式 Cover Text + 黑色"/>
    <w:basedOn w:val="CoverText"/>
    <w:rsid w:val="008B0AB0"/>
    <w:rPr>
      <w:rFonts w:ascii="Huawei Sans" w:hAnsi="Huawei Sans"/>
      <w:color w:val="000000"/>
      <w:sz w:val="20"/>
      <w:szCs w:val="20"/>
    </w:rPr>
  </w:style>
  <w:style w:type="character" w:customStyle="1" w:styleId="Arial">
    <w:name w:val="样式 Arial 小四 加粗"/>
    <w:basedOn w:val="a4"/>
    <w:rsid w:val="008B0AB0"/>
    <w:rPr>
      <w:rFonts w:ascii="Huawei Sans" w:eastAsia="方正兰亭黑简体" w:hAnsi="Huawei Sans"/>
      <w:b/>
      <w:bCs/>
      <w:sz w:val="24"/>
    </w:rPr>
  </w:style>
  <w:style w:type="character" w:customStyle="1" w:styleId="1f2">
    <w:name w:val="样式 海绿1"/>
    <w:basedOn w:val="a4"/>
    <w:rsid w:val="008B0AB0"/>
    <w:rPr>
      <w:rFonts w:ascii="Huawei Sans" w:eastAsia="方正兰亭黑简体" w:hAnsi="Huawei Sans"/>
      <w:color w:val="339966"/>
    </w:rPr>
  </w:style>
  <w:style w:type="character" w:customStyle="1" w:styleId="affffb">
    <w:name w:val="样式 倾斜"/>
    <w:basedOn w:val="a4"/>
    <w:rsid w:val="008B0AB0"/>
    <w:rPr>
      <w:rFonts w:ascii="Huawei Sans" w:eastAsia="方正兰亭细黑简体" w:hAnsi="Huawei Sans"/>
      <w:i/>
      <w:iCs/>
    </w:rPr>
  </w:style>
  <w:style w:type="character" w:customStyle="1" w:styleId="affffc">
    <w:name w:val="样式 小四 加粗"/>
    <w:basedOn w:val="a4"/>
    <w:rsid w:val="008B0AB0"/>
    <w:rPr>
      <w:rFonts w:ascii="Huawei Sans" w:eastAsia="方正兰亭黑简体" w:hAnsi="Huawei Sans"/>
      <w:b/>
      <w:bCs/>
      <w:sz w:val="24"/>
    </w:rPr>
  </w:style>
  <w:style w:type="character" w:customStyle="1" w:styleId="affffd">
    <w:name w:val="样式 海绿"/>
    <w:basedOn w:val="a4"/>
    <w:rsid w:val="008B0AB0"/>
    <w:rPr>
      <w:rFonts w:ascii="Huawei Sans" w:eastAsia="方正兰亭黑简体" w:hAnsi="Huawei Sans"/>
      <w:color w:val="339966"/>
    </w:rPr>
  </w:style>
  <w:style w:type="paragraph" w:customStyle="1" w:styleId="Cover50">
    <w:name w:val="样式 Cover 5 +加粗"/>
    <w:basedOn w:val="Cover5"/>
    <w:rsid w:val="008B0AB0"/>
    <w:rPr>
      <w:b/>
      <w:bCs/>
    </w:rPr>
  </w:style>
  <w:style w:type="paragraph" w:customStyle="1" w:styleId="Arial000">
    <w:name w:val="样式 (西文) Arial (中文) 微软雅黑 小四 加粗 右 左侧:  0 厘米 段前: 0 磅 段后: 0 磅..."/>
    <w:basedOn w:val="a3"/>
    <w:rsid w:val="008B0AB0"/>
    <w:pPr>
      <w:spacing w:before="0" w:after="0" w:line="240" w:lineRule="auto"/>
      <w:ind w:left="0"/>
      <w:jc w:val="right"/>
    </w:pPr>
    <w:rPr>
      <w:rFonts w:ascii="Huawei Sans" w:hAnsi="Huawei Sans" w:cs="宋体"/>
      <w:b/>
      <w:bCs/>
      <w:szCs w:val="20"/>
    </w:rPr>
  </w:style>
  <w:style w:type="character" w:customStyle="1" w:styleId="1f3">
    <w:name w:val="样式 样式 海绿1 + 方正兰亭黑简体"/>
    <w:basedOn w:val="1f2"/>
    <w:rsid w:val="008B0AB0"/>
    <w:rPr>
      <w:rFonts w:ascii="Huawei Sans" w:eastAsia="方正兰亭黑简体" w:hAnsi="Huawei Sans"/>
      <w:color w:val="339966"/>
    </w:rPr>
  </w:style>
  <w:style w:type="table" w:customStyle="1" w:styleId="V304">
    <w:name w:val="实验手册V3.0专用4"/>
    <w:basedOn w:val="a5"/>
    <w:uiPriority w:val="99"/>
    <w:locked/>
    <w:rsid w:val="00D55050"/>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paragraph" w:customStyle="1" w:styleId="affffe">
    <w:name w:val="参考答案！！！"/>
    <w:basedOn w:val="a3"/>
    <w:link w:val="Char6"/>
    <w:qFormat/>
    <w:rsid w:val="00BF25C8"/>
    <w:pPr>
      <w:keepNext/>
      <w:keepLines/>
      <w:spacing w:before="600"/>
      <w:ind w:left="0"/>
      <w:outlineLvl w:val="0"/>
    </w:pPr>
    <w:rPr>
      <w:rFonts w:ascii="Huawei Sans" w:eastAsia="微软雅黑" w:hAnsi="Huawei Sans" w:cs="Huawei Sans"/>
      <w:b/>
      <w:bCs/>
      <w:noProof/>
      <w:sz w:val="36"/>
      <w:szCs w:val="36"/>
    </w:rPr>
  </w:style>
  <w:style w:type="character" w:customStyle="1" w:styleId="Char6">
    <w:name w:val="参考答案！！！ Char"/>
    <w:basedOn w:val="a4"/>
    <w:link w:val="affffe"/>
    <w:rsid w:val="00BF25C8"/>
    <w:rPr>
      <w:rFonts w:ascii="Huawei Sans" w:eastAsia="微软雅黑" w:hAnsi="Huawei Sans" w:cs="Huawei Sans"/>
      <w:b/>
      <w:bCs/>
      <w:noProof/>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2416473">
      <w:bodyDiv w:val="1"/>
      <w:marLeft w:val="0"/>
      <w:marRight w:val="0"/>
      <w:marTop w:val="0"/>
      <w:marBottom w:val="0"/>
      <w:divBdr>
        <w:top w:val="none" w:sz="0" w:space="0" w:color="auto"/>
        <w:left w:val="none" w:sz="0" w:space="0" w:color="auto"/>
        <w:bottom w:val="none" w:sz="0" w:space="0" w:color="auto"/>
        <w:right w:val="none" w:sz="0" w:space="0" w:color="auto"/>
      </w:divBdr>
    </w:div>
    <w:div w:id="189999096">
      <w:bodyDiv w:val="1"/>
      <w:marLeft w:val="360"/>
      <w:marRight w:val="360"/>
      <w:marTop w:val="360"/>
      <w:marBottom w:val="360"/>
      <w:divBdr>
        <w:top w:val="none" w:sz="0" w:space="0" w:color="auto"/>
        <w:left w:val="none" w:sz="0" w:space="0" w:color="auto"/>
        <w:bottom w:val="none" w:sz="0" w:space="0" w:color="auto"/>
        <w:right w:val="none" w:sz="0" w:space="0" w:color="auto"/>
      </w:divBdr>
      <w:divsChild>
        <w:div w:id="587661816">
          <w:marLeft w:val="0"/>
          <w:marRight w:val="0"/>
          <w:marTop w:val="0"/>
          <w:marBottom w:val="0"/>
          <w:divBdr>
            <w:top w:val="none" w:sz="0" w:space="0" w:color="auto"/>
            <w:left w:val="none" w:sz="0" w:space="0" w:color="auto"/>
            <w:bottom w:val="none" w:sz="0" w:space="0" w:color="auto"/>
            <w:right w:val="none" w:sz="0" w:space="0" w:color="auto"/>
          </w:divBdr>
          <w:divsChild>
            <w:div w:id="143275152">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235171256">
      <w:bodyDiv w:val="1"/>
      <w:marLeft w:val="0"/>
      <w:marRight w:val="0"/>
      <w:marTop w:val="0"/>
      <w:marBottom w:val="0"/>
      <w:divBdr>
        <w:top w:val="none" w:sz="0" w:space="0" w:color="auto"/>
        <w:left w:val="none" w:sz="0" w:space="0" w:color="auto"/>
        <w:bottom w:val="none" w:sz="0" w:space="0" w:color="auto"/>
        <w:right w:val="none" w:sz="0" w:space="0" w:color="auto"/>
      </w:divBdr>
    </w:div>
    <w:div w:id="301694121">
      <w:bodyDiv w:val="1"/>
      <w:marLeft w:val="0"/>
      <w:marRight w:val="0"/>
      <w:marTop w:val="0"/>
      <w:marBottom w:val="0"/>
      <w:divBdr>
        <w:top w:val="none" w:sz="0" w:space="0" w:color="auto"/>
        <w:left w:val="none" w:sz="0" w:space="0" w:color="auto"/>
        <w:bottom w:val="none" w:sz="0" w:space="0" w:color="auto"/>
        <w:right w:val="none" w:sz="0" w:space="0" w:color="auto"/>
      </w:divBdr>
      <w:divsChild>
        <w:div w:id="2135513331">
          <w:marLeft w:val="0"/>
          <w:marRight w:val="0"/>
          <w:marTop w:val="600"/>
          <w:marBottom w:val="0"/>
          <w:divBdr>
            <w:top w:val="none" w:sz="0" w:space="0" w:color="auto"/>
            <w:left w:val="none" w:sz="0" w:space="0" w:color="auto"/>
            <w:bottom w:val="none" w:sz="0" w:space="0" w:color="auto"/>
            <w:right w:val="none" w:sz="0" w:space="0" w:color="auto"/>
          </w:divBdr>
          <w:divsChild>
            <w:div w:id="632907960">
              <w:marLeft w:val="0"/>
              <w:marRight w:val="0"/>
              <w:marTop w:val="0"/>
              <w:marBottom w:val="0"/>
              <w:divBdr>
                <w:top w:val="none" w:sz="0" w:space="0" w:color="auto"/>
                <w:left w:val="none" w:sz="0" w:space="0" w:color="auto"/>
                <w:bottom w:val="none" w:sz="0" w:space="0" w:color="auto"/>
                <w:right w:val="none" w:sz="0" w:space="0" w:color="auto"/>
              </w:divBdr>
              <w:divsChild>
                <w:div w:id="542251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0465932">
      <w:bodyDiv w:val="1"/>
      <w:marLeft w:val="0"/>
      <w:marRight w:val="0"/>
      <w:marTop w:val="0"/>
      <w:marBottom w:val="0"/>
      <w:divBdr>
        <w:top w:val="none" w:sz="0" w:space="0" w:color="auto"/>
        <w:left w:val="none" w:sz="0" w:space="0" w:color="auto"/>
        <w:bottom w:val="none" w:sz="0" w:space="0" w:color="auto"/>
        <w:right w:val="none" w:sz="0" w:space="0" w:color="auto"/>
      </w:divBdr>
    </w:div>
    <w:div w:id="977607634">
      <w:bodyDiv w:val="1"/>
      <w:marLeft w:val="360"/>
      <w:marRight w:val="360"/>
      <w:marTop w:val="360"/>
      <w:marBottom w:val="360"/>
      <w:divBdr>
        <w:top w:val="none" w:sz="0" w:space="0" w:color="auto"/>
        <w:left w:val="none" w:sz="0" w:space="0" w:color="auto"/>
        <w:bottom w:val="none" w:sz="0" w:space="0" w:color="auto"/>
        <w:right w:val="none" w:sz="0" w:space="0" w:color="auto"/>
      </w:divBdr>
      <w:divsChild>
        <w:div w:id="555317161">
          <w:marLeft w:val="0"/>
          <w:marRight w:val="0"/>
          <w:marTop w:val="0"/>
          <w:marBottom w:val="0"/>
          <w:divBdr>
            <w:top w:val="none" w:sz="0" w:space="0" w:color="auto"/>
            <w:left w:val="none" w:sz="0" w:space="0" w:color="auto"/>
            <w:bottom w:val="none" w:sz="0" w:space="0" w:color="auto"/>
            <w:right w:val="none" w:sz="0" w:space="0" w:color="auto"/>
          </w:divBdr>
          <w:divsChild>
            <w:div w:id="1253852439">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1247959890">
      <w:bodyDiv w:val="1"/>
      <w:marLeft w:val="0"/>
      <w:marRight w:val="0"/>
      <w:marTop w:val="0"/>
      <w:marBottom w:val="0"/>
      <w:divBdr>
        <w:top w:val="none" w:sz="0" w:space="0" w:color="auto"/>
        <w:left w:val="none" w:sz="0" w:space="0" w:color="auto"/>
        <w:bottom w:val="none" w:sz="0" w:space="0" w:color="auto"/>
        <w:right w:val="none" w:sz="0" w:space="0" w:color="auto"/>
      </w:divBdr>
      <w:divsChild>
        <w:div w:id="1141849384">
          <w:marLeft w:val="360"/>
          <w:marRight w:val="0"/>
          <w:marTop w:val="200"/>
          <w:marBottom w:val="0"/>
          <w:divBdr>
            <w:top w:val="none" w:sz="0" w:space="0" w:color="auto"/>
            <w:left w:val="none" w:sz="0" w:space="0" w:color="auto"/>
            <w:bottom w:val="none" w:sz="0" w:space="0" w:color="auto"/>
            <w:right w:val="none" w:sz="0" w:space="0" w:color="auto"/>
          </w:divBdr>
        </w:div>
        <w:div w:id="1940914685">
          <w:marLeft w:val="360"/>
          <w:marRight w:val="0"/>
          <w:marTop w:val="200"/>
          <w:marBottom w:val="0"/>
          <w:divBdr>
            <w:top w:val="none" w:sz="0" w:space="0" w:color="auto"/>
            <w:left w:val="none" w:sz="0" w:space="0" w:color="auto"/>
            <w:bottom w:val="none" w:sz="0" w:space="0" w:color="auto"/>
            <w:right w:val="none" w:sz="0" w:space="0" w:color="auto"/>
          </w:divBdr>
        </w:div>
      </w:divsChild>
    </w:div>
    <w:div w:id="1299647669">
      <w:bodyDiv w:val="1"/>
      <w:marLeft w:val="0"/>
      <w:marRight w:val="0"/>
      <w:marTop w:val="0"/>
      <w:marBottom w:val="0"/>
      <w:divBdr>
        <w:top w:val="none" w:sz="0" w:space="0" w:color="auto"/>
        <w:left w:val="none" w:sz="0" w:space="0" w:color="auto"/>
        <w:bottom w:val="none" w:sz="0" w:space="0" w:color="auto"/>
        <w:right w:val="none" w:sz="0" w:space="0" w:color="auto"/>
      </w:divBdr>
    </w:div>
    <w:div w:id="1318414813">
      <w:bodyDiv w:val="1"/>
      <w:marLeft w:val="360"/>
      <w:marRight w:val="360"/>
      <w:marTop w:val="360"/>
      <w:marBottom w:val="360"/>
      <w:divBdr>
        <w:top w:val="none" w:sz="0" w:space="0" w:color="auto"/>
        <w:left w:val="none" w:sz="0" w:space="0" w:color="auto"/>
        <w:bottom w:val="none" w:sz="0" w:space="0" w:color="auto"/>
        <w:right w:val="none" w:sz="0" w:space="0" w:color="auto"/>
      </w:divBdr>
      <w:divsChild>
        <w:div w:id="253901343">
          <w:marLeft w:val="0"/>
          <w:marRight w:val="0"/>
          <w:marTop w:val="0"/>
          <w:marBottom w:val="0"/>
          <w:divBdr>
            <w:top w:val="none" w:sz="0" w:space="0" w:color="auto"/>
            <w:left w:val="none" w:sz="0" w:space="0" w:color="auto"/>
            <w:bottom w:val="none" w:sz="0" w:space="0" w:color="auto"/>
            <w:right w:val="none" w:sz="0" w:space="0" w:color="auto"/>
          </w:divBdr>
          <w:divsChild>
            <w:div w:id="998075263">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1620532153">
      <w:bodyDiv w:val="1"/>
      <w:marLeft w:val="0"/>
      <w:marRight w:val="0"/>
      <w:marTop w:val="0"/>
      <w:marBottom w:val="0"/>
      <w:divBdr>
        <w:top w:val="none" w:sz="0" w:space="0" w:color="auto"/>
        <w:left w:val="none" w:sz="0" w:space="0" w:color="auto"/>
        <w:bottom w:val="none" w:sz="0" w:space="0" w:color="auto"/>
        <w:right w:val="none" w:sz="0" w:space="0" w:color="auto"/>
      </w:divBdr>
    </w:div>
    <w:div w:id="1748306200">
      <w:bodyDiv w:val="1"/>
      <w:marLeft w:val="0"/>
      <w:marRight w:val="0"/>
      <w:marTop w:val="0"/>
      <w:marBottom w:val="0"/>
      <w:divBdr>
        <w:top w:val="none" w:sz="0" w:space="0" w:color="auto"/>
        <w:left w:val="none" w:sz="0" w:space="0" w:color="auto"/>
        <w:bottom w:val="none" w:sz="0" w:space="0" w:color="auto"/>
        <w:right w:val="none" w:sz="0" w:space="0" w:color="auto"/>
      </w:divBdr>
      <w:divsChild>
        <w:div w:id="367920154">
          <w:marLeft w:val="0"/>
          <w:marRight w:val="0"/>
          <w:marTop w:val="600"/>
          <w:marBottom w:val="0"/>
          <w:divBdr>
            <w:top w:val="none" w:sz="0" w:space="0" w:color="auto"/>
            <w:left w:val="none" w:sz="0" w:space="0" w:color="auto"/>
            <w:bottom w:val="none" w:sz="0" w:space="0" w:color="auto"/>
            <w:right w:val="none" w:sz="0" w:space="0" w:color="auto"/>
          </w:divBdr>
          <w:divsChild>
            <w:div w:id="792747212">
              <w:marLeft w:val="0"/>
              <w:marRight w:val="0"/>
              <w:marTop w:val="0"/>
              <w:marBottom w:val="0"/>
              <w:divBdr>
                <w:top w:val="none" w:sz="0" w:space="0" w:color="auto"/>
                <w:left w:val="none" w:sz="0" w:space="0" w:color="auto"/>
                <w:bottom w:val="none" w:sz="0" w:space="0" w:color="auto"/>
                <w:right w:val="none" w:sz="0" w:space="0" w:color="auto"/>
              </w:divBdr>
              <w:divsChild>
                <w:div w:id="1693607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5276998">
      <w:bodyDiv w:val="1"/>
      <w:marLeft w:val="360"/>
      <w:marRight w:val="360"/>
      <w:marTop w:val="360"/>
      <w:marBottom w:val="360"/>
      <w:divBdr>
        <w:top w:val="none" w:sz="0" w:space="0" w:color="auto"/>
        <w:left w:val="none" w:sz="0" w:space="0" w:color="auto"/>
        <w:bottom w:val="none" w:sz="0" w:space="0" w:color="auto"/>
        <w:right w:val="none" w:sz="0" w:space="0" w:color="auto"/>
      </w:divBdr>
      <w:divsChild>
        <w:div w:id="1629776132">
          <w:marLeft w:val="0"/>
          <w:marRight w:val="0"/>
          <w:marTop w:val="0"/>
          <w:marBottom w:val="0"/>
          <w:divBdr>
            <w:top w:val="none" w:sz="0" w:space="0" w:color="auto"/>
            <w:left w:val="none" w:sz="0" w:space="0" w:color="auto"/>
            <w:bottom w:val="none" w:sz="0" w:space="0" w:color="auto"/>
            <w:right w:val="none" w:sz="0" w:space="0" w:color="auto"/>
          </w:divBdr>
          <w:divsChild>
            <w:div w:id="1761488458">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18292018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8.png"/><Relationship Id="rId21" Type="http://schemas.openxmlformats.org/officeDocument/2006/relationships/image" Target="media/image3.jpeg"/><Relationship Id="rId42" Type="http://schemas.openxmlformats.org/officeDocument/2006/relationships/image" Target="media/image23.png"/><Relationship Id="rId63" Type="http://schemas.openxmlformats.org/officeDocument/2006/relationships/image" Target="media/image44.png"/><Relationship Id="rId84" Type="http://schemas.openxmlformats.org/officeDocument/2006/relationships/image" Target="media/image65.png"/><Relationship Id="rId138" Type="http://schemas.openxmlformats.org/officeDocument/2006/relationships/image" Target="media/image119.png"/><Relationship Id="rId159" Type="http://schemas.openxmlformats.org/officeDocument/2006/relationships/image" Target="media/image140.png"/><Relationship Id="rId170" Type="http://schemas.openxmlformats.org/officeDocument/2006/relationships/image" Target="media/image151.png"/><Relationship Id="rId191" Type="http://schemas.openxmlformats.org/officeDocument/2006/relationships/image" Target="media/image172.png"/><Relationship Id="rId205" Type="http://schemas.openxmlformats.org/officeDocument/2006/relationships/image" Target="media/image186.png"/><Relationship Id="rId226" Type="http://schemas.openxmlformats.org/officeDocument/2006/relationships/image" Target="media/image207.png"/><Relationship Id="rId107" Type="http://schemas.openxmlformats.org/officeDocument/2006/relationships/image" Target="media/image88.png"/><Relationship Id="rId11" Type="http://schemas.openxmlformats.org/officeDocument/2006/relationships/endnotes" Target="endnotes.xml"/><Relationship Id="rId32" Type="http://schemas.openxmlformats.org/officeDocument/2006/relationships/image" Target="media/image13.png"/><Relationship Id="rId53" Type="http://schemas.openxmlformats.org/officeDocument/2006/relationships/image" Target="media/image34.png"/><Relationship Id="rId74" Type="http://schemas.openxmlformats.org/officeDocument/2006/relationships/image" Target="media/image55.png"/><Relationship Id="rId128" Type="http://schemas.openxmlformats.org/officeDocument/2006/relationships/image" Target="media/image109.png"/><Relationship Id="rId149" Type="http://schemas.openxmlformats.org/officeDocument/2006/relationships/image" Target="media/image130.png"/><Relationship Id="rId5" Type="http://schemas.openxmlformats.org/officeDocument/2006/relationships/customXml" Target="../customXml/item4.xml"/><Relationship Id="rId95" Type="http://schemas.openxmlformats.org/officeDocument/2006/relationships/image" Target="media/image76.png"/><Relationship Id="rId160" Type="http://schemas.openxmlformats.org/officeDocument/2006/relationships/image" Target="media/image141.png"/><Relationship Id="rId181" Type="http://schemas.openxmlformats.org/officeDocument/2006/relationships/image" Target="media/image162.png"/><Relationship Id="rId216" Type="http://schemas.openxmlformats.org/officeDocument/2006/relationships/image" Target="media/image197.png"/><Relationship Id="rId22" Type="http://schemas.openxmlformats.org/officeDocument/2006/relationships/image" Target="cid:image020.jpg@01D6F557.AC410330" TargetMode="External"/><Relationship Id="rId43" Type="http://schemas.openxmlformats.org/officeDocument/2006/relationships/image" Target="media/image24.png"/><Relationship Id="rId64" Type="http://schemas.openxmlformats.org/officeDocument/2006/relationships/image" Target="media/image45.png"/><Relationship Id="rId118" Type="http://schemas.openxmlformats.org/officeDocument/2006/relationships/image" Target="media/image99.png"/><Relationship Id="rId139" Type="http://schemas.openxmlformats.org/officeDocument/2006/relationships/image" Target="media/image120.png"/><Relationship Id="rId85" Type="http://schemas.openxmlformats.org/officeDocument/2006/relationships/image" Target="media/image66.png"/><Relationship Id="rId150" Type="http://schemas.openxmlformats.org/officeDocument/2006/relationships/image" Target="media/image131.png"/><Relationship Id="rId171" Type="http://schemas.openxmlformats.org/officeDocument/2006/relationships/image" Target="media/image152.png"/><Relationship Id="rId192" Type="http://schemas.openxmlformats.org/officeDocument/2006/relationships/image" Target="media/image173.png"/><Relationship Id="rId206" Type="http://schemas.openxmlformats.org/officeDocument/2006/relationships/image" Target="media/image187.png"/><Relationship Id="rId227" Type="http://schemas.openxmlformats.org/officeDocument/2006/relationships/image" Target="media/image208.png"/><Relationship Id="rId12" Type="http://schemas.openxmlformats.org/officeDocument/2006/relationships/image" Target="media/image1.png"/><Relationship Id="rId33" Type="http://schemas.openxmlformats.org/officeDocument/2006/relationships/image" Target="media/image14.png"/><Relationship Id="rId108" Type="http://schemas.openxmlformats.org/officeDocument/2006/relationships/image" Target="media/image89.png"/><Relationship Id="rId129" Type="http://schemas.openxmlformats.org/officeDocument/2006/relationships/image" Target="media/image110.png"/><Relationship Id="rId54" Type="http://schemas.openxmlformats.org/officeDocument/2006/relationships/image" Target="media/image35.png"/><Relationship Id="rId75" Type="http://schemas.openxmlformats.org/officeDocument/2006/relationships/image" Target="media/image56.png"/><Relationship Id="rId96" Type="http://schemas.openxmlformats.org/officeDocument/2006/relationships/image" Target="media/image77.png"/><Relationship Id="rId140" Type="http://schemas.openxmlformats.org/officeDocument/2006/relationships/image" Target="media/image121.png"/><Relationship Id="rId161" Type="http://schemas.openxmlformats.org/officeDocument/2006/relationships/image" Target="media/image142.png"/><Relationship Id="rId182" Type="http://schemas.openxmlformats.org/officeDocument/2006/relationships/image" Target="media/image163.png"/><Relationship Id="rId217" Type="http://schemas.openxmlformats.org/officeDocument/2006/relationships/image" Target="media/image198.png"/><Relationship Id="rId6" Type="http://schemas.openxmlformats.org/officeDocument/2006/relationships/numbering" Target="numbering.xml"/><Relationship Id="rId23" Type="http://schemas.openxmlformats.org/officeDocument/2006/relationships/image" Target="media/image4.png"/><Relationship Id="rId119" Type="http://schemas.openxmlformats.org/officeDocument/2006/relationships/image" Target="media/image100.png"/><Relationship Id="rId44" Type="http://schemas.openxmlformats.org/officeDocument/2006/relationships/image" Target="media/image25.png"/><Relationship Id="rId65" Type="http://schemas.openxmlformats.org/officeDocument/2006/relationships/image" Target="media/image46.png"/><Relationship Id="rId86" Type="http://schemas.openxmlformats.org/officeDocument/2006/relationships/image" Target="media/image67.png"/><Relationship Id="rId130" Type="http://schemas.openxmlformats.org/officeDocument/2006/relationships/image" Target="media/image111.png"/><Relationship Id="rId151" Type="http://schemas.openxmlformats.org/officeDocument/2006/relationships/image" Target="media/image132.png"/><Relationship Id="rId172" Type="http://schemas.openxmlformats.org/officeDocument/2006/relationships/image" Target="media/image153.png"/><Relationship Id="rId193" Type="http://schemas.openxmlformats.org/officeDocument/2006/relationships/image" Target="media/image174.png"/><Relationship Id="rId207" Type="http://schemas.openxmlformats.org/officeDocument/2006/relationships/image" Target="media/image188.png"/><Relationship Id="rId228" Type="http://schemas.openxmlformats.org/officeDocument/2006/relationships/header" Target="header5.xml"/><Relationship Id="rId13" Type="http://schemas.openxmlformats.org/officeDocument/2006/relationships/header" Target="header1.xml"/><Relationship Id="rId109" Type="http://schemas.openxmlformats.org/officeDocument/2006/relationships/image" Target="media/image90.png"/><Relationship Id="rId34" Type="http://schemas.openxmlformats.org/officeDocument/2006/relationships/image" Target="media/image15.png"/><Relationship Id="rId55" Type="http://schemas.openxmlformats.org/officeDocument/2006/relationships/image" Target="media/image36.png"/><Relationship Id="rId76" Type="http://schemas.openxmlformats.org/officeDocument/2006/relationships/image" Target="media/image57.png"/><Relationship Id="rId97" Type="http://schemas.openxmlformats.org/officeDocument/2006/relationships/image" Target="media/image78.png"/><Relationship Id="rId120" Type="http://schemas.openxmlformats.org/officeDocument/2006/relationships/image" Target="media/image101.png"/><Relationship Id="rId141" Type="http://schemas.openxmlformats.org/officeDocument/2006/relationships/image" Target="media/image122.png"/><Relationship Id="rId7" Type="http://schemas.openxmlformats.org/officeDocument/2006/relationships/styles" Target="styles.xml"/><Relationship Id="rId162" Type="http://schemas.openxmlformats.org/officeDocument/2006/relationships/image" Target="media/image143.png"/><Relationship Id="rId183" Type="http://schemas.openxmlformats.org/officeDocument/2006/relationships/image" Target="media/image164.png"/><Relationship Id="rId218" Type="http://schemas.openxmlformats.org/officeDocument/2006/relationships/image" Target="media/image199.png"/><Relationship Id="rId24" Type="http://schemas.openxmlformats.org/officeDocument/2006/relationships/image" Target="media/image5.png"/><Relationship Id="rId45" Type="http://schemas.openxmlformats.org/officeDocument/2006/relationships/image" Target="media/image26.png"/><Relationship Id="rId66" Type="http://schemas.openxmlformats.org/officeDocument/2006/relationships/image" Target="media/image47.png"/><Relationship Id="rId87" Type="http://schemas.openxmlformats.org/officeDocument/2006/relationships/image" Target="media/image68.png"/><Relationship Id="rId110" Type="http://schemas.openxmlformats.org/officeDocument/2006/relationships/image" Target="media/image91.png"/><Relationship Id="rId131" Type="http://schemas.openxmlformats.org/officeDocument/2006/relationships/image" Target="media/image112.png"/><Relationship Id="rId152" Type="http://schemas.openxmlformats.org/officeDocument/2006/relationships/image" Target="media/image133.png"/><Relationship Id="rId173" Type="http://schemas.openxmlformats.org/officeDocument/2006/relationships/image" Target="media/image154.png"/><Relationship Id="rId194" Type="http://schemas.openxmlformats.org/officeDocument/2006/relationships/image" Target="media/image175.png"/><Relationship Id="rId208" Type="http://schemas.openxmlformats.org/officeDocument/2006/relationships/image" Target="media/image189.png"/><Relationship Id="rId229" Type="http://schemas.openxmlformats.org/officeDocument/2006/relationships/footer" Target="footer4.xml"/><Relationship Id="rId14" Type="http://schemas.openxmlformats.org/officeDocument/2006/relationships/footer" Target="footer1.xml"/><Relationship Id="rId35" Type="http://schemas.openxmlformats.org/officeDocument/2006/relationships/image" Target="media/image16.png"/><Relationship Id="rId56" Type="http://schemas.openxmlformats.org/officeDocument/2006/relationships/image" Target="media/image37.png"/><Relationship Id="rId77" Type="http://schemas.openxmlformats.org/officeDocument/2006/relationships/image" Target="media/image58.png"/><Relationship Id="rId100" Type="http://schemas.openxmlformats.org/officeDocument/2006/relationships/image" Target="media/image81.png"/><Relationship Id="rId8" Type="http://schemas.openxmlformats.org/officeDocument/2006/relationships/settings" Target="settings.xml"/><Relationship Id="rId98" Type="http://schemas.openxmlformats.org/officeDocument/2006/relationships/image" Target="media/image79.png"/><Relationship Id="rId121" Type="http://schemas.openxmlformats.org/officeDocument/2006/relationships/image" Target="media/image102.png"/><Relationship Id="rId142" Type="http://schemas.openxmlformats.org/officeDocument/2006/relationships/image" Target="media/image123.png"/><Relationship Id="rId163" Type="http://schemas.openxmlformats.org/officeDocument/2006/relationships/image" Target="media/image144.png"/><Relationship Id="rId184" Type="http://schemas.openxmlformats.org/officeDocument/2006/relationships/image" Target="media/image165.png"/><Relationship Id="rId219" Type="http://schemas.openxmlformats.org/officeDocument/2006/relationships/image" Target="media/image200.png"/><Relationship Id="rId230" Type="http://schemas.openxmlformats.org/officeDocument/2006/relationships/fontTable" Target="fontTable.xml"/><Relationship Id="rId25" Type="http://schemas.openxmlformats.org/officeDocument/2006/relationships/image" Target="media/image6.png"/><Relationship Id="rId46" Type="http://schemas.openxmlformats.org/officeDocument/2006/relationships/image" Target="media/image27.png"/><Relationship Id="rId67" Type="http://schemas.openxmlformats.org/officeDocument/2006/relationships/image" Target="media/image48.png"/><Relationship Id="rId116" Type="http://schemas.openxmlformats.org/officeDocument/2006/relationships/image" Target="media/image97.png"/><Relationship Id="rId137" Type="http://schemas.openxmlformats.org/officeDocument/2006/relationships/image" Target="media/image118.png"/><Relationship Id="rId158" Type="http://schemas.openxmlformats.org/officeDocument/2006/relationships/image" Target="media/image139.png"/><Relationship Id="rId20" Type="http://schemas.openxmlformats.org/officeDocument/2006/relationships/footer" Target="footer3.xml"/><Relationship Id="rId41" Type="http://schemas.openxmlformats.org/officeDocument/2006/relationships/image" Target="media/image22.png"/><Relationship Id="rId62" Type="http://schemas.openxmlformats.org/officeDocument/2006/relationships/image" Target="media/image43.png"/><Relationship Id="rId83" Type="http://schemas.openxmlformats.org/officeDocument/2006/relationships/image" Target="media/image64.png"/><Relationship Id="rId88" Type="http://schemas.openxmlformats.org/officeDocument/2006/relationships/image" Target="media/image69.png"/><Relationship Id="rId111" Type="http://schemas.openxmlformats.org/officeDocument/2006/relationships/image" Target="media/image92.png"/><Relationship Id="rId132" Type="http://schemas.openxmlformats.org/officeDocument/2006/relationships/image" Target="media/image113.png"/><Relationship Id="rId153" Type="http://schemas.openxmlformats.org/officeDocument/2006/relationships/image" Target="media/image134.png"/><Relationship Id="rId174" Type="http://schemas.openxmlformats.org/officeDocument/2006/relationships/image" Target="media/image155.png"/><Relationship Id="rId179" Type="http://schemas.openxmlformats.org/officeDocument/2006/relationships/image" Target="media/image160.png"/><Relationship Id="rId195" Type="http://schemas.openxmlformats.org/officeDocument/2006/relationships/image" Target="media/image176.png"/><Relationship Id="rId209" Type="http://schemas.openxmlformats.org/officeDocument/2006/relationships/image" Target="media/image190.png"/><Relationship Id="rId190" Type="http://schemas.openxmlformats.org/officeDocument/2006/relationships/image" Target="media/image171.png"/><Relationship Id="rId204" Type="http://schemas.openxmlformats.org/officeDocument/2006/relationships/image" Target="media/image185.png"/><Relationship Id="rId220" Type="http://schemas.openxmlformats.org/officeDocument/2006/relationships/image" Target="media/image201.png"/><Relationship Id="rId225" Type="http://schemas.openxmlformats.org/officeDocument/2006/relationships/image" Target="media/image206.png"/><Relationship Id="rId15" Type="http://schemas.openxmlformats.org/officeDocument/2006/relationships/footer" Target="footer2.xml"/><Relationship Id="rId36" Type="http://schemas.openxmlformats.org/officeDocument/2006/relationships/image" Target="media/image17.png"/><Relationship Id="rId57" Type="http://schemas.openxmlformats.org/officeDocument/2006/relationships/image" Target="media/image38.png"/><Relationship Id="rId106" Type="http://schemas.openxmlformats.org/officeDocument/2006/relationships/image" Target="media/image87.png"/><Relationship Id="rId127" Type="http://schemas.openxmlformats.org/officeDocument/2006/relationships/image" Target="media/image108.png"/><Relationship Id="rId10" Type="http://schemas.openxmlformats.org/officeDocument/2006/relationships/footnotes" Target="footnotes.xml"/><Relationship Id="rId31" Type="http://schemas.openxmlformats.org/officeDocument/2006/relationships/image" Target="media/image12.png"/><Relationship Id="rId52" Type="http://schemas.openxmlformats.org/officeDocument/2006/relationships/image" Target="media/image33.png"/><Relationship Id="rId73" Type="http://schemas.openxmlformats.org/officeDocument/2006/relationships/image" Target="media/image54.png"/><Relationship Id="rId78" Type="http://schemas.openxmlformats.org/officeDocument/2006/relationships/image" Target="media/image59.png"/><Relationship Id="rId94" Type="http://schemas.openxmlformats.org/officeDocument/2006/relationships/image" Target="media/image75.png"/><Relationship Id="rId99" Type="http://schemas.openxmlformats.org/officeDocument/2006/relationships/image" Target="media/image80.png"/><Relationship Id="rId101" Type="http://schemas.openxmlformats.org/officeDocument/2006/relationships/image" Target="media/image82.png"/><Relationship Id="rId122" Type="http://schemas.openxmlformats.org/officeDocument/2006/relationships/image" Target="media/image103.png"/><Relationship Id="rId143" Type="http://schemas.openxmlformats.org/officeDocument/2006/relationships/image" Target="media/image124.png"/><Relationship Id="rId148" Type="http://schemas.openxmlformats.org/officeDocument/2006/relationships/image" Target="media/image129.png"/><Relationship Id="rId164" Type="http://schemas.openxmlformats.org/officeDocument/2006/relationships/image" Target="media/image145.png"/><Relationship Id="rId169" Type="http://schemas.openxmlformats.org/officeDocument/2006/relationships/image" Target="media/image150.png"/><Relationship Id="rId185" Type="http://schemas.openxmlformats.org/officeDocument/2006/relationships/image" Target="media/image166.png"/><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image" Target="media/image161.png"/><Relationship Id="rId210" Type="http://schemas.openxmlformats.org/officeDocument/2006/relationships/image" Target="media/image191.png"/><Relationship Id="rId215" Type="http://schemas.openxmlformats.org/officeDocument/2006/relationships/image" Target="media/image196.png"/><Relationship Id="rId26" Type="http://schemas.openxmlformats.org/officeDocument/2006/relationships/image" Target="media/image7.png"/><Relationship Id="rId231" Type="http://schemas.openxmlformats.org/officeDocument/2006/relationships/theme" Target="theme/theme1.xml"/><Relationship Id="rId47" Type="http://schemas.openxmlformats.org/officeDocument/2006/relationships/header" Target="header4.xml"/><Relationship Id="rId68" Type="http://schemas.openxmlformats.org/officeDocument/2006/relationships/image" Target="media/image49.png"/><Relationship Id="rId89" Type="http://schemas.openxmlformats.org/officeDocument/2006/relationships/image" Target="media/image70.png"/><Relationship Id="rId112" Type="http://schemas.openxmlformats.org/officeDocument/2006/relationships/image" Target="media/image93.png"/><Relationship Id="rId133" Type="http://schemas.openxmlformats.org/officeDocument/2006/relationships/image" Target="media/image114.png"/><Relationship Id="rId154" Type="http://schemas.openxmlformats.org/officeDocument/2006/relationships/image" Target="media/image135.png"/><Relationship Id="rId175" Type="http://schemas.openxmlformats.org/officeDocument/2006/relationships/image" Target="media/image156.png"/><Relationship Id="rId196" Type="http://schemas.openxmlformats.org/officeDocument/2006/relationships/image" Target="media/image177.png"/><Relationship Id="rId200" Type="http://schemas.openxmlformats.org/officeDocument/2006/relationships/image" Target="media/image181.png"/><Relationship Id="rId16" Type="http://schemas.openxmlformats.org/officeDocument/2006/relationships/header" Target="header2.xml"/><Relationship Id="rId221" Type="http://schemas.openxmlformats.org/officeDocument/2006/relationships/image" Target="media/image202.png"/><Relationship Id="rId37" Type="http://schemas.openxmlformats.org/officeDocument/2006/relationships/image" Target="media/image18.png"/><Relationship Id="rId58" Type="http://schemas.openxmlformats.org/officeDocument/2006/relationships/image" Target="media/image39.png"/><Relationship Id="rId79" Type="http://schemas.openxmlformats.org/officeDocument/2006/relationships/image" Target="media/image60.png"/><Relationship Id="rId102" Type="http://schemas.openxmlformats.org/officeDocument/2006/relationships/image" Target="media/image83.png"/><Relationship Id="rId123" Type="http://schemas.openxmlformats.org/officeDocument/2006/relationships/image" Target="media/image104.png"/><Relationship Id="rId144" Type="http://schemas.openxmlformats.org/officeDocument/2006/relationships/image" Target="media/image125.png"/><Relationship Id="rId90" Type="http://schemas.openxmlformats.org/officeDocument/2006/relationships/image" Target="media/image71.png"/><Relationship Id="rId165" Type="http://schemas.openxmlformats.org/officeDocument/2006/relationships/image" Target="media/image146.png"/><Relationship Id="rId186" Type="http://schemas.openxmlformats.org/officeDocument/2006/relationships/image" Target="media/image167.png"/><Relationship Id="rId211" Type="http://schemas.openxmlformats.org/officeDocument/2006/relationships/image" Target="media/image192.png"/><Relationship Id="rId27" Type="http://schemas.openxmlformats.org/officeDocument/2006/relationships/image" Target="media/image8.png"/><Relationship Id="rId48" Type="http://schemas.openxmlformats.org/officeDocument/2006/relationships/image" Target="media/image29.png"/><Relationship Id="rId69" Type="http://schemas.openxmlformats.org/officeDocument/2006/relationships/image" Target="media/image50.png"/><Relationship Id="rId113" Type="http://schemas.openxmlformats.org/officeDocument/2006/relationships/image" Target="media/image94.png"/><Relationship Id="rId134" Type="http://schemas.openxmlformats.org/officeDocument/2006/relationships/image" Target="media/image115.png"/><Relationship Id="rId80" Type="http://schemas.openxmlformats.org/officeDocument/2006/relationships/image" Target="media/image61.png"/><Relationship Id="rId155" Type="http://schemas.openxmlformats.org/officeDocument/2006/relationships/image" Target="media/image136.png"/><Relationship Id="rId176" Type="http://schemas.openxmlformats.org/officeDocument/2006/relationships/image" Target="media/image157.png"/><Relationship Id="rId197" Type="http://schemas.openxmlformats.org/officeDocument/2006/relationships/image" Target="media/image178.png"/><Relationship Id="rId201" Type="http://schemas.openxmlformats.org/officeDocument/2006/relationships/image" Target="media/image182.png"/><Relationship Id="rId222" Type="http://schemas.openxmlformats.org/officeDocument/2006/relationships/image" Target="media/image203.png"/><Relationship Id="rId17" Type="http://schemas.openxmlformats.org/officeDocument/2006/relationships/image" Target="media/image2.png"/><Relationship Id="rId38" Type="http://schemas.openxmlformats.org/officeDocument/2006/relationships/image" Target="media/image19.png"/><Relationship Id="rId59" Type="http://schemas.openxmlformats.org/officeDocument/2006/relationships/image" Target="media/image40.png"/><Relationship Id="rId103" Type="http://schemas.openxmlformats.org/officeDocument/2006/relationships/image" Target="media/image84.png"/><Relationship Id="rId124" Type="http://schemas.openxmlformats.org/officeDocument/2006/relationships/image" Target="media/image105.png"/><Relationship Id="rId70" Type="http://schemas.openxmlformats.org/officeDocument/2006/relationships/image" Target="media/image51.png"/><Relationship Id="rId91" Type="http://schemas.openxmlformats.org/officeDocument/2006/relationships/image" Target="media/image72.png"/><Relationship Id="rId145" Type="http://schemas.openxmlformats.org/officeDocument/2006/relationships/image" Target="media/image126.png"/><Relationship Id="rId166" Type="http://schemas.openxmlformats.org/officeDocument/2006/relationships/image" Target="media/image147.png"/><Relationship Id="rId187" Type="http://schemas.openxmlformats.org/officeDocument/2006/relationships/image" Target="media/image168.png"/><Relationship Id="rId1" Type="http://schemas.microsoft.com/office/2006/relationships/keyMapCustomizations" Target="customizations.xml"/><Relationship Id="rId212" Type="http://schemas.openxmlformats.org/officeDocument/2006/relationships/image" Target="media/image193.png"/><Relationship Id="rId28" Type="http://schemas.openxmlformats.org/officeDocument/2006/relationships/image" Target="media/image9.png"/><Relationship Id="rId49" Type="http://schemas.openxmlformats.org/officeDocument/2006/relationships/image" Target="media/image30.png"/><Relationship Id="rId114" Type="http://schemas.openxmlformats.org/officeDocument/2006/relationships/image" Target="media/image95.png"/><Relationship Id="rId60" Type="http://schemas.openxmlformats.org/officeDocument/2006/relationships/image" Target="media/image41.png"/><Relationship Id="rId81" Type="http://schemas.openxmlformats.org/officeDocument/2006/relationships/image" Target="media/image62.png"/><Relationship Id="rId135" Type="http://schemas.openxmlformats.org/officeDocument/2006/relationships/image" Target="media/image116.png"/><Relationship Id="rId156" Type="http://schemas.openxmlformats.org/officeDocument/2006/relationships/image" Target="media/image137.png"/><Relationship Id="rId177" Type="http://schemas.openxmlformats.org/officeDocument/2006/relationships/image" Target="media/image158.png"/><Relationship Id="rId198" Type="http://schemas.openxmlformats.org/officeDocument/2006/relationships/image" Target="media/image179.png"/><Relationship Id="rId202" Type="http://schemas.openxmlformats.org/officeDocument/2006/relationships/image" Target="media/image183.png"/><Relationship Id="rId223" Type="http://schemas.openxmlformats.org/officeDocument/2006/relationships/image" Target="media/image204.png"/><Relationship Id="rId18" Type="http://schemas.openxmlformats.org/officeDocument/2006/relationships/hyperlink" Target="http://e.huawei.com/" TargetMode="External"/><Relationship Id="rId39" Type="http://schemas.openxmlformats.org/officeDocument/2006/relationships/image" Target="media/image20.png"/><Relationship Id="rId50" Type="http://schemas.openxmlformats.org/officeDocument/2006/relationships/image" Target="media/image31.png"/><Relationship Id="rId104" Type="http://schemas.openxmlformats.org/officeDocument/2006/relationships/image" Target="media/image85.png"/><Relationship Id="rId125" Type="http://schemas.openxmlformats.org/officeDocument/2006/relationships/image" Target="media/image106.png"/><Relationship Id="rId146" Type="http://schemas.openxmlformats.org/officeDocument/2006/relationships/image" Target="media/image127.png"/><Relationship Id="rId167" Type="http://schemas.openxmlformats.org/officeDocument/2006/relationships/image" Target="media/image148.png"/><Relationship Id="rId188" Type="http://schemas.openxmlformats.org/officeDocument/2006/relationships/image" Target="media/image169.png"/><Relationship Id="rId71" Type="http://schemas.openxmlformats.org/officeDocument/2006/relationships/image" Target="media/image52.png"/><Relationship Id="rId92" Type="http://schemas.openxmlformats.org/officeDocument/2006/relationships/image" Target="media/image73.png"/><Relationship Id="rId213" Type="http://schemas.openxmlformats.org/officeDocument/2006/relationships/image" Target="media/image194.png"/><Relationship Id="rId2" Type="http://schemas.openxmlformats.org/officeDocument/2006/relationships/customXml" Target="../customXml/item1.xml"/><Relationship Id="rId29" Type="http://schemas.openxmlformats.org/officeDocument/2006/relationships/image" Target="media/image10.png"/><Relationship Id="rId40" Type="http://schemas.openxmlformats.org/officeDocument/2006/relationships/image" Target="media/image21.png"/><Relationship Id="rId115" Type="http://schemas.openxmlformats.org/officeDocument/2006/relationships/image" Target="media/image96.png"/><Relationship Id="rId136" Type="http://schemas.openxmlformats.org/officeDocument/2006/relationships/image" Target="media/image117.png"/><Relationship Id="rId157" Type="http://schemas.openxmlformats.org/officeDocument/2006/relationships/image" Target="media/image138.png"/><Relationship Id="rId178" Type="http://schemas.openxmlformats.org/officeDocument/2006/relationships/image" Target="media/image159.png"/><Relationship Id="rId61" Type="http://schemas.openxmlformats.org/officeDocument/2006/relationships/image" Target="media/image42.png"/><Relationship Id="rId82" Type="http://schemas.openxmlformats.org/officeDocument/2006/relationships/image" Target="media/image63.png"/><Relationship Id="rId199" Type="http://schemas.openxmlformats.org/officeDocument/2006/relationships/image" Target="media/image180.png"/><Relationship Id="rId203" Type="http://schemas.openxmlformats.org/officeDocument/2006/relationships/image" Target="media/image184.png"/><Relationship Id="rId19" Type="http://schemas.openxmlformats.org/officeDocument/2006/relationships/header" Target="header3.xml"/><Relationship Id="rId224" Type="http://schemas.openxmlformats.org/officeDocument/2006/relationships/image" Target="media/image205.png"/><Relationship Id="rId30" Type="http://schemas.openxmlformats.org/officeDocument/2006/relationships/image" Target="media/image11.png"/><Relationship Id="rId105" Type="http://schemas.openxmlformats.org/officeDocument/2006/relationships/image" Target="media/image86.png"/><Relationship Id="rId126" Type="http://schemas.openxmlformats.org/officeDocument/2006/relationships/image" Target="media/image107.png"/><Relationship Id="rId147" Type="http://schemas.openxmlformats.org/officeDocument/2006/relationships/image" Target="media/image128.png"/><Relationship Id="rId168" Type="http://schemas.openxmlformats.org/officeDocument/2006/relationships/image" Target="media/image149.png"/><Relationship Id="rId51" Type="http://schemas.openxmlformats.org/officeDocument/2006/relationships/image" Target="media/image32.png"/><Relationship Id="rId72" Type="http://schemas.openxmlformats.org/officeDocument/2006/relationships/image" Target="media/image53.png"/><Relationship Id="rId93" Type="http://schemas.openxmlformats.org/officeDocument/2006/relationships/image" Target="media/image74.png"/><Relationship Id="rId189" Type="http://schemas.openxmlformats.org/officeDocument/2006/relationships/image" Target="media/image170.png"/><Relationship Id="rId3" Type="http://schemas.openxmlformats.org/officeDocument/2006/relationships/customXml" Target="../customXml/item2.xml"/><Relationship Id="rId214" Type="http://schemas.openxmlformats.org/officeDocument/2006/relationships/image" Target="media/image195.png"/></Relationships>
</file>

<file path=word/_rels/header4.xml.rels><?xml version="1.0" encoding="UTF-8" standalone="yes"?>
<Relationships xmlns="http://schemas.openxmlformats.org/package/2006/relationships"><Relationship Id="rId1" Type="http://schemas.openxmlformats.org/officeDocument/2006/relationships/image" Target="media/image28.png"/></Relationships>
</file>

<file path=word/_rels/header5.xml.rels><?xml version="1.0" encoding="UTF-8" standalone="yes"?>
<Relationships xmlns="http://schemas.openxmlformats.org/package/2006/relationships"><Relationship Id="rId1" Type="http://schemas.openxmlformats.org/officeDocument/2006/relationships/image" Target="media/image28.png"/></Relationships>
</file>

<file path=word/_rels/settings.xml.rels><?xml version="1.0" encoding="UTF-8" standalone="yes"?>
<Relationships xmlns="http://schemas.openxmlformats.org/package/2006/relationships"><Relationship Id="rId1" Type="http://schemas.openxmlformats.org/officeDocument/2006/relationships/attachedTemplate" Target="file:///D:\Onebox\&#24037;&#20316;&#30446;&#24405;\1%23CourseDevelopment\&#23454;&#39564;&#25163;&#20876;&#27169;&#26495;-&#20013;&#33521;\&#23454;&#39564;&#25163;&#20876;&#27169;&#26495;&#65288;&#20013;&#25991;&#65289;\&#23458;&#25143;&#25991;&#26723;&#27169;&#26495;.dotm"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02C5B4B712841F4C8A7AAEE2CD191271" ma:contentTypeVersion="1" ma:contentTypeDescription="新建文档。" ma:contentTypeScope="" ma:versionID="e3584c25149db5ebf399a1149e351fb6">
  <xsd:schema xmlns:xsd="http://www.w3.org/2001/XMLSchema" xmlns:xs="http://www.w3.org/2001/XMLSchema" xmlns:p="http://schemas.microsoft.com/office/2006/metadata/properties" xmlns:ns2="475f1e55-3009-46d8-9566-5d569a2b3a98" targetNamespace="http://schemas.microsoft.com/office/2006/metadata/properties" ma:root="true" ma:fieldsID="e872da27d3e632afd91cf7694db677c0" ns2:_="">
    <xsd:import namespace="475f1e55-3009-46d8-9566-5d569a2b3a98"/>
    <xsd:element name="properties">
      <xsd:complexType>
        <xsd:sequence>
          <xsd:element name="documentManagement">
            <xsd:complexType>
              <xsd:all>
                <xsd:element ref="ns2: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5f1e55-3009-46d8-9566-5d569a2b3a9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461D63D-8B68-4B4F-A140-76C6E07F404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5f1e55-3009-46d8-9566-5d569a2b3a9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EA82ABF-3C64-4AD6-A3F8-BF7B6BBD7965}">
  <ds:schemaRefs>
    <ds:schemaRef ds:uri="http://schemas.microsoft.com/sharepoint/v3/contenttype/forms"/>
  </ds:schemaRefs>
</ds:datastoreItem>
</file>

<file path=customXml/itemProps3.xml><?xml version="1.0" encoding="utf-8"?>
<ds:datastoreItem xmlns:ds="http://schemas.openxmlformats.org/officeDocument/2006/customXml" ds:itemID="{BC21252C-4A9D-4501-ACF4-B5A790D1D626}">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482055E8-9F90-4C4F-8C51-50E02A8412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客户文档模板</Template>
  <TotalTime>1318</TotalTime>
  <Pages>3</Pages>
  <Words>43156</Words>
  <Characters>245990</Characters>
  <Application>Microsoft Office Word</Application>
  <DocSecurity>0</DocSecurity>
  <Lines>2049</Lines>
  <Paragraphs>577</Paragraphs>
  <ScaleCrop>false</ScaleCrop>
  <Company>Huawei Technologies Co.,Ltd.</Company>
  <LinksUpToDate>false</LinksUpToDate>
  <CharactersWithSpaces>288569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w00280246</dc:creator>
  <cp:keywords/>
  <dc:description/>
  <cp:lastModifiedBy>Wangyingying (C)</cp:lastModifiedBy>
  <cp:revision>136</cp:revision>
  <cp:lastPrinted>2021-02-05T03:03:00Z</cp:lastPrinted>
  <dcterms:created xsi:type="dcterms:W3CDTF">2018-07-10T02:00:00Z</dcterms:created>
  <dcterms:modified xsi:type="dcterms:W3CDTF">2021-02-05T03:03:00Z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roprietaryDeclaration">
    <vt:lpwstr>华为专有和保密信息_x000d_
版权所有 © 华为技术有限公司</vt:lpwstr>
  </property>
  <property fmtid="{D5CDD505-2E9C-101B-9397-08002B2CF9AE}" pid="3" name="ReleaseDate">
    <vt:lpwstr>2015-12</vt:lpwstr>
  </property>
  <property fmtid="{D5CDD505-2E9C-101B-9397-08002B2CF9AE}" pid="4" name="ProductVersion">
    <vt:lpwstr/>
  </property>
  <property fmtid="{D5CDD505-2E9C-101B-9397-08002B2CF9AE}" pid="5" name="DocumentName">
    <vt:lpwstr/>
  </property>
  <property fmtid="{D5CDD505-2E9C-101B-9397-08002B2CF9AE}" pid="6" name="DocumentVersion">
    <vt:lpwstr>01</vt:lpwstr>
  </property>
  <property fmtid="{D5CDD505-2E9C-101B-9397-08002B2CF9AE}" pid="7" name="Confidential">
    <vt:lpwstr/>
  </property>
  <property fmtid="{D5CDD505-2E9C-101B-9397-08002B2CF9AE}" pid="8" name="slevel">
    <vt:lpwstr>5</vt:lpwstr>
  </property>
  <property fmtid="{D5CDD505-2E9C-101B-9397-08002B2CF9AE}" pid="9" name="slevelui">
    <vt:lpwstr>0</vt:lpwstr>
  </property>
  <property fmtid="{D5CDD505-2E9C-101B-9397-08002B2CF9AE}" pid="10" name="Product&amp;Project Name">
    <vt:lpwstr/>
  </property>
  <property fmtid="{D5CDD505-2E9C-101B-9397-08002B2CF9AE}" pid="11" name="_new_ms_pID_72543">
    <vt:lpwstr>(3)NqcJu9mtpIkQwNVhxO+yTbOSo8pNZ11SYbigMmY7lr0nhSlNNYxTnxCL4pCSzfaJNjp54Gd0
EyS470WtmkQxbxyHR+AWpxM0BVLlXcYXFvKPFTB2SkJrpAwp2p6UmYrhGRuVy4OMYUuzvzkN
sY1RE8TDJd8jR17xUjANuBSnU0nu5+18JdLUw7zgSnWmxIlTrMu4RlHfQsDO692sdEk5p4Nc
Vi34w/VPSCA1TF1Tad</vt:lpwstr>
  </property>
  <property fmtid="{D5CDD505-2E9C-101B-9397-08002B2CF9AE}" pid="12" name="_new_ms_pID_725431">
    <vt:lpwstr>WFH/CM7ewGglDnbdxvmHpjitKLF/pgK9XQR/6napatPeAmB/yqoxwY
8AOb2lUiFb6vPBpji0xn9aE+bVwdI5B+/VWQteYSSvAX1IMTeflRtFR3lzGZz3U0qUuiRQwi
ogFueR88VCAhi4AxfgEsngqOrSpc2qswlcsi/aItWdKJTS0dt+d4OJFUjdOj2NViqn1qD/+f
dT9kAnz5TNWZFVMrmN4BzaEYN+bk/kIdasFl</vt:lpwstr>
  </property>
  <property fmtid="{D5CDD505-2E9C-101B-9397-08002B2CF9AE}" pid="13" name="_new_ms_pID_725432">
    <vt:lpwstr>XH/TLfi2cyJDXZpa0fxWw2RI5ihTD8awSdSY
dH2YTxdbU64rYYyVY8Xiyd/3VMIjbW+IA0gvvkbzo18YjFyD1S0MYIZQ+Fbq/tFijMlYpJwQ
WTNbsqVnLccRi24I84HfXSzPQqaHSraGD4a331JfDq4kfWkZev8vu2w2StLt8kiT</vt:lpwstr>
  </property>
  <property fmtid="{D5CDD505-2E9C-101B-9397-08002B2CF9AE}" pid="14" name="_2015_ms_pID_725343">
    <vt:lpwstr>(3)5kkucsTZcy/kItvRs7Pr0W1pHYC3urglD0mEoXB4zQ+dtiuziPx9+TGZGdCvhyYaW5H/3cjo
bkW9nmjuSaagXpjeIcMO30LkI9GTaB7D72csnwN8ntYTV0Cdccm4o6YC53utU0jiP2Zk6ELN
VQCT36wxaxJDQ5AVPueKZcjIEzJyElVoEyfvaLY6Pkid4vRax7Q6UOyQCf8AATY9+9gGq7/o
0D/eiGkkAG1xO8dxAz</vt:lpwstr>
  </property>
  <property fmtid="{D5CDD505-2E9C-101B-9397-08002B2CF9AE}" pid="15" name="_2015_ms_pID_7253431">
    <vt:lpwstr>/Bmtlv0EsSR81rqBFXCuaF/DXjNg168AJGdkYE2rrVGoC9gF773slx
pDOMb50IHUeY9VBk/hPFAtiVlhIBoXsfhVh64ZsBVd0kFVYDBaJDke6HWcWQQ8/25L4bk8M9
b5+gVG7aVVw3KSNhPw51JZUQadMZqvi1B/9XNSK5TjtUUQa7d8XDfK98R9swUWSurqmzAuhC
0SYAoYmFPUSX8Rkn6TNH+19A8IKw0KcBisvT</vt:lpwstr>
  </property>
  <property fmtid="{D5CDD505-2E9C-101B-9397-08002B2CF9AE}" pid="16" name="ContentTypeId">
    <vt:lpwstr>0x01010002C5B4B712841F4C8A7AAEE2CD191271</vt:lpwstr>
  </property>
  <property fmtid="{D5CDD505-2E9C-101B-9397-08002B2CF9AE}" pid="17" name="_2015_ms_pID_7253432">
    <vt:lpwstr>slwyM0hyg5QTAVbcKhkWuEw=</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1612494149</vt:lpwstr>
  </property>
</Properties>
</file>